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1aed" w14:paraId="6d71aed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212065">
      <w:pPr>
        <w:jc w:val="both"/>
        <w:rPr>
          <w:rFonts w:hAnsi="Times New Roman" w:ascii="Times New Roman"/>
          <w:b/>
          <w:sz w:val="28"/>
          <w:szCs w:val="28"/>
        </w:rPr>
      </w:pPr>
      <w:r w:rsidRPr="00212065">
        <w:rPr>
          <w:rFonts w:hAnsi="Times New Roman" w:ascii="Times New Roman"/>
          <w:b/>
          <w:sz w:val="28"/>
          <w:szCs w:val="28"/>
          <w:lang w:val="pl-PL"/>
        </w:rPr>
        <w:t>Nadle</w:t>
      </w:r>
      <w:r w:rsidRPr="00212065">
        <w:rPr>
          <w:rFonts w:hAnsi="Times New Roman" w:ascii="Times New Roman"/>
          <w:b/>
          <w:sz w:val="28"/>
          <w:szCs w:val="28"/>
        </w:rPr>
        <w:t>ž</w:t>
      </w:r>
      <w:r w:rsidRPr="00212065">
        <w:rPr>
          <w:rFonts w:hAnsi="Times New Roman" w:ascii="Times New Roman"/>
          <w:b/>
          <w:sz w:val="28"/>
          <w:szCs w:val="28"/>
          <w:lang w:val="pl-PL"/>
        </w:rPr>
        <w:t>ni</w:t>
      </w:r>
      <w:r w:rsidR="006A1706" w:rsidRPr="00212065">
        <w:rPr>
          <w:rFonts w:hAnsi="Times New Roman" w:ascii="Times New Roman"/>
          <w:b/>
          <w:sz w:val="28"/>
          <w:szCs w:val="28"/>
          <w:lang w:val="pl-PL"/>
        </w:rPr>
        <w:t xml:space="preserve"> TRGOVAČKI  SUD  U  ZAGREBU </w:t>
      </w:r>
    </w:p>
    <w:p w:rsidRDefault="00702487" w:rsidP="00702487" w:rsidR="00702487" w:rsidRPr="00212065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  <w:r w:rsidRPr="00212065">
        <w:rPr>
          <w:rFonts w:hAnsi="Times New Roman" w:ascii="Times New Roman"/>
          <w:b/>
          <w:sz w:val="28"/>
          <w:szCs w:val="28"/>
          <w:lang w:val="pl-PL"/>
        </w:rPr>
        <w:t>Poslovni bro</w:t>
      </w:r>
      <w:r w:rsidR="00810A92">
        <w:rPr>
          <w:rFonts w:hAnsi="Times New Roman" w:ascii="Times New Roman"/>
          <w:b/>
          <w:sz w:val="28"/>
          <w:szCs w:val="28"/>
          <w:lang w:val="pl-PL"/>
        </w:rPr>
        <w:t>j spisa 89</w:t>
      </w:r>
      <w:r w:rsidR="0029503E">
        <w:rPr>
          <w:rFonts w:hAnsi="Times New Roman" w:ascii="Times New Roman"/>
          <w:b/>
          <w:sz w:val="28"/>
          <w:szCs w:val="28"/>
          <w:lang w:val="pl-PL"/>
        </w:rPr>
        <w:t>.</w:t>
      </w:r>
      <w:r w:rsidR="00810A92">
        <w:rPr>
          <w:rFonts w:hAnsi="Times New Roman" w:ascii="Times New Roman"/>
          <w:b/>
          <w:sz w:val="28"/>
          <w:szCs w:val="28"/>
          <w:lang w:val="pl-PL"/>
        </w:rPr>
        <w:t xml:space="preserve"> St-</w:t>
      </w:r>
      <w:r w:rsidR="006A1706" w:rsidRPr="00212065">
        <w:rPr>
          <w:rFonts w:hAnsi="Times New Roman" w:ascii="Times New Roman"/>
          <w:b/>
          <w:sz w:val="28"/>
          <w:szCs w:val="28"/>
          <w:lang w:val="pl-PL"/>
        </w:rPr>
        <w:t>4923/16-22</w:t>
      </w:r>
    </w:p>
    <w:p w:rsidRDefault="006A1706" w:rsidP="00D54291" w:rsidR="00797795">
      <w:pPr>
        <w:rPr>
          <w:rFonts w:hAnsi="Times New Roman" w:ascii="Times New Roman"/>
          <w:b/>
          <w:sz w:val="28"/>
          <w:szCs w:val="28"/>
          <w:lang w:val="pl-PL"/>
        </w:rPr>
      </w:pPr>
      <w:r w:rsidRPr="00212065">
        <w:rPr>
          <w:rFonts w:hAnsi="Times New Roman" w:ascii="Times New Roman"/>
          <w:b/>
          <w:sz w:val="28"/>
          <w:szCs w:val="28"/>
          <w:lang w:val="pl-PL"/>
        </w:rPr>
        <w:t>Dužnik : M.Z. TRGOGRADNJA d.o.o u stečaju OIB: 79040847831</w:t>
      </w:r>
    </w:p>
    <w:p w:rsidRDefault="00810A92" w:rsidP="00D54291" w:rsidR="00810A92">
      <w:pPr>
        <w:rPr>
          <w:rFonts w:hAnsi="Times New Roman" w:ascii="Times New Roman"/>
          <w:b/>
          <w:sz w:val="28"/>
          <w:szCs w:val="28"/>
          <w:lang w:val="pl-PL"/>
        </w:rPr>
      </w:pPr>
      <w:r>
        <w:rPr>
          <w:rFonts w:hAnsi="Times New Roman" w:ascii="Times New Roman"/>
          <w:b/>
          <w:sz w:val="28"/>
          <w:szCs w:val="28"/>
          <w:lang w:val="pl-PL"/>
        </w:rPr>
        <w:t>ZAGREB,Vareška 6.</w:t>
      </w:r>
    </w:p>
    <w:p w:rsidRDefault="00810A92" w:rsidP="00D54291" w:rsidR="004A30E3" w:rsidRPr="00A607C5">
      <w:pPr>
        <w:rPr>
          <w:rFonts w:hAnsi="Times New Roman" w:ascii="Times New Roman"/>
          <w:b/>
          <w:sz w:val="28"/>
          <w:szCs w:val="28"/>
          <w:lang w:val="pl-PL"/>
        </w:rPr>
      </w:pPr>
      <w:r>
        <w:rPr>
          <w:rFonts w:hAnsi="Times New Roman" w:ascii="Times New Roman"/>
          <w:b/>
          <w:sz w:val="28"/>
          <w:szCs w:val="28"/>
          <w:lang w:val="pl-PL"/>
        </w:rPr>
        <w:t>STEČAJNI SUDAC : NIKOLINA DORIĆ HADŽISEIDIĆ , v.r.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10A92" w:rsidP="00702487" w:rsidR="00702487" w:rsidRPr="00212065">
      <w:pPr>
        <w:jc w:val="center"/>
        <w:rPr>
          <w:rFonts w:hAnsi="Times New Roman" w:ascii="Times New Roman"/>
          <w:b/>
          <w:sz w:val="28"/>
          <w:szCs w:val="28"/>
          <w:lang w:val="pl-PL"/>
        </w:rPr>
      </w:pPr>
      <w:r>
        <w:rPr>
          <w:rFonts w:hAnsi="Times New Roman" w:ascii="Times New Roman"/>
          <w:b/>
          <w:sz w:val="28"/>
          <w:szCs w:val="28"/>
          <w:lang w:val="pl-PL"/>
        </w:rPr>
        <w:t>TABLICA</w:t>
      </w:r>
      <w:r w:rsidR="00702487" w:rsidRPr="00212065">
        <w:rPr>
          <w:rFonts w:hAnsi="Times New Roman" w:ascii="Times New Roman"/>
          <w:b/>
          <w:sz w:val="28"/>
          <w:szCs w:val="28"/>
          <w:lang w:val="pl-PL"/>
        </w:rPr>
        <w:t xml:space="preserve"> PRIJAVLJENIH TRAŽBINA, RAZLUČNIH I IZLUČNIH PRAVA</w:t>
      </w:r>
      <w:r w:rsidR="00A927AA">
        <w:rPr>
          <w:rFonts w:hAnsi="Times New Roman" w:ascii="Times New Roman"/>
          <w:b/>
          <w:sz w:val="28"/>
          <w:szCs w:val="28"/>
          <w:lang w:val="pl-PL"/>
        </w:rPr>
        <w:t xml:space="preserve"> .</w:t>
      </w:r>
    </w:p>
    <w:p w:rsidRDefault="00702487" w:rsidP="00702487" w:rsidR="00702487" w:rsidRPr="00212065">
      <w:pPr>
        <w:pStyle w:val="Bezproreda"/>
        <w:rPr>
          <w:rFonts w:hAnsi="Times New Roman" w:ascii="Times New Roman"/>
          <w:sz w:val="28"/>
          <w:szCs w:val="28"/>
        </w:rPr>
      </w:pPr>
    </w:p>
    <w:p w:rsidRDefault="00702487" w:rsidP="00702487" w:rsidR="009A3682" w:rsidRPr="0021206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8"/>
          <w:szCs w:val="28"/>
        </w:rPr>
      </w:pPr>
      <w:r w:rsidRPr="00212065">
        <w:rPr>
          <w:rFonts w:hAnsi="Times New Roman" w:ascii="Times New Roman"/>
          <w:b/>
          <w:sz w:val="28"/>
          <w:szCs w:val="28"/>
        </w:rPr>
        <w:t>TABLICA PRIJAVLJENIH TRAŽBINA</w:t>
      </w:r>
      <w:r w:rsidR="006A1706" w:rsidRPr="00212065">
        <w:rPr>
          <w:rFonts w:hAnsi="Times New Roman" w:ascii="Times New Roman"/>
          <w:b/>
          <w:sz w:val="28"/>
          <w:szCs w:val="28"/>
        </w:rPr>
        <w:t xml:space="preserve">    PRVI VIŠI ISPLATNI RED </w:t>
      </w:r>
    </w:p>
    <w:p w:rsidRDefault="009A3682" w:rsidP="00702487" w:rsidR="009A3682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1"/>
        <w:gridCol w:w="2126"/>
        <w:gridCol w:w="1702"/>
        <w:gridCol w:w="1843"/>
        <w:gridCol w:w="1699"/>
        <w:gridCol w:w="2694"/>
        <w:gridCol w:w="1702"/>
        <w:gridCol w:w="2832"/>
      </w:tblGrid>
      <w:tr w:rsidTr="00A607C5" w:rsidR="00212065" w:rsidRPr="00B40BEB">
        <w:trPr>
          <w:trHeight w:val="1266"/>
          <w:jc w:val="center"/>
        </w:trPr>
        <w:tc>
          <w:tcPr>
            <w:tcW w:type="pct" w:w="351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77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42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Adresa/sjedište vjerovnika</w:t>
            </w:r>
          </w:p>
        </w:tc>
        <w:tc>
          <w:tcPr>
            <w:tcW w:type="pct" w:w="541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Iznos prijavljene tražbine (kn)</w:t>
            </w:r>
            <w:r w:rsidRPr="00212065">
              <w:rPr>
                <w:rStyle w:val="Referencafusnote"/>
                <w:rFonts w:hAnsi="Times New Roman" w:ascii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type="pct" w:w="858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2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Iznos priznate tražbine</w:t>
            </w:r>
          </w:p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(kn)</w:t>
            </w:r>
          </w:p>
        </w:tc>
        <w:tc>
          <w:tcPr>
            <w:tcW w:type="pct" w:w="902"/>
            <w:vAlign w:val="center"/>
          </w:tcPr>
          <w:p w:rsidRDefault="00702487" w:rsidP="000331A7" w:rsidR="00702487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Pravna osnova priznate tražbine</w:t>
            </w:r>
          </w:p>
        </w:tc>
      </w:tr>
      <w:tr w:rsidTr="00A607C5" w:rsidR="00212065" w:rsidRPr="00B40BEB">
        <w:trPr>
          <w:jc w:val="center"/>
        </w:trPr>
        <w:tc>
          <w:tcPr>
            <w:tcW w:type="pct" w:w="351"/>
          </w:tcPr>
          <w:p w:rsidRDefault="006A1706" w:rsidP="000331A7" w:rsidR="006A170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682" w:rsidP="000331A7" w:rsidR="006A170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7711F4"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77"/>
          </w:tcPr>
          <w:p w:rsidRDefault="006A1706" w:rsidP="006A1706" w:rsidR="006A1706" w:rsidRPr="00810A92">
            <w:pPr>
              <w:tabs>
                <w:tab w:pos="1985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 xml:space="preserve">             </w:t>
            </w:r>
            <w:r w:rsidRPr="00810A92">
              <w:rPr>
                <w:rFonts w:hAnsi="Times New Roman" w:ascii="Times New Roman"/>
                <w:b/>
                <w:sz w:val="24"/>
                <w:szCs w:val="24"/>
              </w:rPr>
              <w:t>RH</w:t>
            </w:r>
          </w:p>
          <w:p w:rsidRDefault="006A1706" w:rsidP="006A1706" w:rsidR="006A1706" w:rsidRPr="00212065">
            <w:pPr>
              <w:tabs>
                <w:tab w:pos="1985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MINISTARSTVO</w:t>
            </w:r>
          </w:p>
          <w:p w:rsidRDefault="006A1706" w:rsidP="006A1706" w:rsidR="006A1706" w:rsidRPr="002120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     FINANCIJA</w:t>
            </w:r>
          </w:p>
          <w:p w:rsidRDefault="006873E8" w:rsidP="006A1706" w:rsidR="006873E8" w:rsidRPr="002120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POREZNA </w:t>
            </w:r>
            <w:r w:rsidR="00212065"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    </w:t>
            </w:r>
            <w:r w:rsidR="00212065">
              <w:rPr>
                <w:rFonts w:hAnsi="Times New Roman" w:ascii="Times New Roman"/>
                <w:b/>
                <w:sz w:val="24"/>
                <w:szCs w:val="24"/>
              </w:rPr>
              <w:t xml:space="preserve">   </w:t>
            </w: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UPRAVA,</w:t>
            </w:r>
          </w:p>
          <w:p w:rsidRDefault="006873E8" w:rsidP="00810A92" w:rsidR="006873E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Područni ured </w:t>
            </w:r>
            <w:proofErr w:type="spellStart"/>
            <w:r w:rsidR="00810A92">
              <w:rPr>
                <w:rFonts w:hAnsi="Times New Roman" w:ascii="Times New Roman"/>
                <w:b/>
                <w:sz w:val="24"/>
                <w:szCs w:val="24"/>
              </w:rPr>
              <w:t>Zgb</w:t>
            </w:r>
            <w:proofErr w:type="spellEnd"/>
            <w:r w:rsidR="00810A92"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  <w:tc>
          <w:tcPr>
            <w:tcW w:type="pct" w:w="542"/>
          </w:tcPr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OIB:</w:t>
            </w:r>
          </w:p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7"/>
          </w:tcPr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541"/>
          </w:tcPr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 xml:space="preserve">  85.009,46 kn</w:t>
            </w:r>
          </w:p>
        </w:tc>
        <w:tc>
          <w:tcPr>
            <w:tcW w:type="pct" w:w="858"/>
          </w:tcPr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2283-MO-II-</w:t>
            </w:r>
            <w:proofErr w:type="spellStart"/>
            <w:r w:rsidRPr="0093237F">
              <w:rPr>
                <w:rFonts w:hAnsi="Times New Roman" w:ascii="Times New Roman"/>
                <w:sz w:val="24"/>
                <w:szCs w:val="24"/>
              </w:rPr>
              <w:t>rad.odn</w:t>
            </w:r>
            <w:proofErr w:type="spellEnd"/>
          </w:p>
          <w:p w:rsidRDefault="006A1706" w:rsidP="00DB78F0" w:rsidR="00D54291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8109-MO-posl.pr.os.</w:t>
            </w:r>
          </w:p>
          <w:p w:rsidRDefault="00D54291" w:rsidP="00DB78F0" w:rsidR="00D54291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</w:p>
          <w:p w:rsidRDefault="006A1706" w:rsidP="00DB78F0" w:rsidR="006A1706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8109-MO-posl.pr.os.</w:t>
            </w:r>
          </w:p>
          <w:p w:rsidRDefault="009A3682" w:rsidP="00DB78F0" w:rsidR="009A3682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2"/>
          </w:tcPr>
          <w:p w:rsidRDefault="006A1706" w:rsidP="00DB78F0" w:rsidR="006A1706" w:rsidRPr="00CE0AAF">
            <w:pPr>
              <w:tabs>
                <w:tab w:pos="1985" w:val="left"/>
              </w:tabs>
              <w:rPr>
                <w:rFonts w:hAnsi="Times New Roman" w:ascii="Times New Roman"/>
                <w:b/>
                <w:sz w:val="24"/>
                <w:szCs w:val="24"/>
              </w:rPr>
            </w:pPr>
            <w:r w:rsidRPr="00CE0AAF">
              <w:rPr>
                <w:rFonts w:hAnsi="Times New Roman" w:ascii="Times New Roman"/>
                <w:b/>
                <w:sz w:val="24"/>
                <w:szCs w:val="24"/>
              </w:rPr>
              <w:t>85.009,46 kn</w:t>
            </w:r>
          </w:p>
        </w:tc>
        <w:tc>
          <w:tcPr>
            <w:tcW w:type="pct" w:w="902"/>
          </w:tcPr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2283-MO-II-</w:t>
            </w:r>
            <w:proofErr w:type="spellStart"/>
            <w:r w:rsidRPr="0093237F">
              <w:rPr>
                <w:rFonts w:hAnsi="Times New Roman" w:ascii="Times New Roman"/>
                <w:sz w:val="24"/>
                <w:szCs w:val="24"/>
              </w:rPr>
              <w:t>rad.odn</w:t>
            </w:r>
            <w:proofErr w:type="spellEnd"/>
          </w:p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8109-MO-posl.pr.os.</w:t>
            </w:r>
          </w:p>
          <w:p w:rsidRDefault="006A1706" w:rsidP="00DB78F0" w:rsidR="006A1706" w:rsidRPr="0093237F">
            <w:pPr>
              <w:tabs>
                <w:tab w:pos="1985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8109-MO-posl.pr.os.</w:t>
            </w:r>
          </w:p>
        </w:tc>
      </w:tr>
    </w:tbl>
    <w:p w:rsidRDefault="00A93A60" w:rsidP="00702487" w:rsidR="00D5429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A30E3" w:rsidP="00702487" w:rsidR="004A30E3">
      <w:pPr>
        <w:pStyle w:val="Bezproreda"/>
        <w:rPr>
          <w:rFonts w:hAnsi="Times New Roman" w:ascii="Times New Roman"/>
          <w:b/>
          <w:sz w:val="24"/>
        </w:rPr>
      </w:pPr>
    </w:p>
    <w:p w:rsidRDefault="004A30E3" w:rsidP="00702487" w:rsidR="004A30E3" w:rsidRPr="00A93A60">
      <w:pPr>
        <w:pStyle w:val="Bezproreda"/>
        <w:rPr>
          <w:rFonts w:hAnsi="Times New Roman" w:ascii="Times New Roman"/>
          <w:b/>
          <w:sz w:val="24"/>
        </w:rPr>
      </w:pPr>
    </w:p>
    <w:tbl>
      <w:tblPr>
        <w:tblStyle w:val="Reetkatablice"/>
        <w:tblW w:type="dxa" w:w="15877"/>
        <w:tblInd w:type="dxa" w:w="-743"/>
        <w:tblLayout w:type="fixed"/>
        <w:tblLook w:val="04A0" w:noVBand="1" w:noHBand="0" w:lastColumn="0" w:firstColumn="1" w:lastRow="0" w:firstRow="1"/>
      </w:tblPr>
      <w:tblGrid>
        <w:gridCol w:w="1135"/>
        <w:gridCol w:w="2551"/>
        <w:gridCol w:w="1560"/>
        <w:gridCol w:w="1842"/>
        <w:gridCol w:w="1985"/>
        <w:gridCol w:w="2977"/>
        <w:gridCol w:w="1701"/>
        <w:gridCol w:w="2126"/>
      </w:tblGrid>
      <w:tr w:rsidTr="00A607C5" w:rsidR="00013AE2">
        <w:tc>
          <w:tcPr>
            <w:tcW w:type="dxa" w:w="1135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551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60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842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Adresa/sjedište vjerovnika</w:t>
            </w:r>
          </w:p>
        </w:tc>
        <w:tc>
          <w:tcPr>
            <w:tcW w:type="dxa" w:w="1985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Iznos prijavljene tražbine (kn)</w:t>
            </w:r>
            <w:r w:rsidRPr="00212065">
              <w:rPr>
                <w:rStyle w:val="Referencafusnote"/>
                <w:rFonts w:hAnsi="Times New Roman" w:asci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type="dxa" w:w="2977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701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Iznos priznate tražbine</w:t>
            </w:r>
          </w:p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(kn)</w:t>
            </w:r>
          </w:p>
        </w:tc>
        <w:tc>
          <w:tcPr>
            <w:tcW w:type="dxa" w:w="2126"/>
            <w:vAlign w:val="center"/>
          </w:tcPr>
          <w:p w:rsidRDefault="00013AE2" w:rsidP="00013AE2" w:rsidR="00013AE2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Pravna osnova priznate tražbine</w:t>
            </w:r>
          </w:p>
        </w:tc>
      </w:tr>
    </w:tbl>
    <w:p w:rsidRDefault="00D54291" w:rsidP="00702487" w:rsidR="00A93A60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       </w:t>
      </w:r>
      <w:r w:rsidR="004A30E3">
        <w:rPr>
          <w:rFonts w:hAnsi="Times New Roman" w:ascii="Times New Roman"/>
          <w:b/>
          <w:sz w:val="24"/>
        </w:rPr>
        <w:t xml:space="preserve">   </w:t>
      </w:r>
      <w:r w:rsidR="004A30E3">
        <w:rPr>
          <w:rFonts w:hAnsi="Times New Roman" w:ascii="Times New Roman"/>
          <w:b/>
          <w:sz w:val="24"/>
        </w:rPr>
        <w:tab/>
      </w:r>
      <w:r w:rsidR="004A30E3">
        <w:rPr>
          <w:rFonts w:hAnsi="Times New Roman" w:ascii="Times New Roman"/>
          <w:b/>
          <w:sz w:val="24"/>
        </w:rPr>
        <w:tab/>
      </w:r>
      <w:r w:rsidR="004A30E3">
        <w:rPr>
          <w:rFonts w:hAnsi="Times New Roman" w:ascii="Times New Roman"/>
          <w:b/>
          <w:sz w:val="24"/>
        </w:rPr>
        <w:tab/>
      </w:r>
      <w:r w:rsidR="004A30E3">
        <w:rPr>
          <w:rFonts w:hAnsi="Times New Roman" w:ascii="Times New Roman"/>
          <w:b/>
          <w:sz w:val="24"/>
        </w:rPr>
        <w:tab/>
      </w:r>
    </w:p>
    <w:tbl>
      <w:tblPr>
        <w:tblStyle w:val="Reetkatablice"/>
        <w:tblW w:type="dxa" w:w="15877"/>
        <w:tblInd w:type="dxa" w:w="-743"/>
        <w:tblLook w:val="04A0" w:noVBand="1" w:noHBand="0" w:lastColumn="0" w:firstColumn="1" w:lastRow="0" w:firstRow="1"/>
      </w:tblPr>
      <w:tblGrid>
        <w:gridCol w:w="1135"/>
        <w:gridCol w:w="2551"/>
        <w:gridCol w:w="1560"/>
        <w:gridCol w:w="1842"/>
        <w:gridCol w:w="1985"/>
        <w:gridCol w:w="2977"/>
        <w:gridCol w:w="1701"/>
        <w:gridCol w:w="2126"/>
      </w:tblGrid>
      <w:tr w:rsidTr="00A607C5" w:rsidR="00013AE2">
        <w:trPr>
          <w:trHeight w:val="2519"/>
        </w:trPr>
        <w:tc>
          <w:tcPr>
            <w:tcW w:type="dxa" w:w="1135"/>
          </w:tcPr>
          <w:p w:rsidRDefault="00013AE2" w:rsidP="00702487" w:rsidR="00013AE2" w:rsidRPr="00E2676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E2676F">
              <w:rPr>
                <w:rFonts w:hAnsi="Times New Roman" w:ascii="Times New Roman"/>
                <w:b/>
                <w:sz w:val="24"/>
              </w:rPr>
              <w:t xml:space="preserve">   2.</w:t>
            </w:r>
          </w:p>
        </w:tc>
        <w:tc>
          <w:tcPr>
            <w:tcW w:type="dxa" w:w="2551"/>
          </w:tcPr>
          <w:p w:rsidRDefault="00013AE2" w:rsidP="00702487" w:rsidR="00013AE2" w:rsidRPr="00176368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176368">
              <w:rPr>
                <w:rFonts w:hAnsi="Times New Roman" w:ascii="Times New Roman"/>
                <w:b/>
                <w:sz w:val="24"/>
              </w:rPr>
              <w:t xml:space="preserve">ZVONKO 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 w:rsidRPr="00176368">
              <w:rPr>
                <w:rFonts w:hAnsi="Times New Roman" w:ascii="Times New Roman"/>
                <w:b/>
                <w:sz w:val="24"/>
              </w:rPr>
              <w:t>MEŠTROVIĆ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dxa" w:w="1560"/>
          </w:tcPr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OIB: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68420850811</w:t>
            </w:r>
          </w:p>
        </w:tc>
        <w:tc>
          <w:tcPr>
            <w:tcW w:type="dxa" w:w="1842"/>
          </w:tcPr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Vareška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6.</w:t>
            </w:r>
          </w:p>
        </w:tc>
        <w:tc>
          <w:tcPr>
            <w:tcW w:type="dxa" w:w="1985"/>
          </w:tcPr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303.181,78 kn</w:t>
            </w:r>
          </w:p>
        </w:tc>
        <w:tc>
          <w:tcPr>
            <w:tcW w:type="dxa" w:w="2977"/>
          </w:tcPr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Prema popisu obračunskih lista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za</w:t>
            </w:r>
          </w:p>
          <w:p w:rsidRDefault="00753B1E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2008</w:t>
            </w:r>
            <w:r w:rsidR="00013AE2">
              <w:rPr>
                <w:rFonts w:hAnsi="Times New Roman" w:ascii="Times New Roman"/>
                <w:sz w:val="24"/>
              </w:rPr>
              <w:t xml:space="preserve">g </w:t>
            </w:r>
            <w:r>
              <w:rPr>
                <w:rFonts w:hAnsi="Times New Roman" w:ascii="Times New Roman"/>
                <w:sz w:val="24"/>
              </w:rPr>
              <w:t>2009</w:t>
            </w:r>
            <w:r w:rsidR="00013AE2">
              <w:rPr>
                <w:rFonts w:hAnsi="Times New Roman" w:ascii="Times New Roman"/>
                <w:sz w:val="24"/>
              </w:rPr>
              <w:t xml:space="preserve">g 2010g2011g 2012g 2013g 2014g 2015g 2016g </w:t>
            </w:r>
            <w:r>
              <w:rPr>
                <w:rFonts w:hAnsi="Times New Roman" w:ascii="Times New Roman"/>
                <w:sz w:val="24"/>
              </w:rPr>
              <w:t>2017g 2018g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701"/>
          </w:tcPr>
          <w:p w:rsidRDefault="00013AE2" w:rsidP="00702487" w:rsidR="00013AE2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CE0AAF">
              <w:rPr>
                <w:rFonts w:hAnsi="Times New Roman" w:ascii="Times New Roman"/>
                <w:b/>
                <w:sz w:val="24"/>
              </w:rPr>
              <w:t>303.181,78 kn</w:t>
            </w:r>
          </w:p>
        </w:tc>
        <w:tc>
          <w:tcPr>
            <w:tcW w:type="dxa" w:w="2126"/>
          </w:tcPr>
          <w:p w:rsidRDefault="00753B1E" w:rsidP="00753B1E" w:rsidR="00753B1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Prema popisu obračunskih lista</w:t>
            </w:r>
          </w:p>
          <w:p w:rsidRDefault="00753B1E" w:rsidP="00753B1E" w:rsidR="00753B1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za</w:t>
            </w:r>
          </w:p>
          <w:p w:rsidRDefault="00753B1E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2008g 2009g 2010g2011g 2012g 2013g 2014g 2015g 2016g 2017g 2018g .</w:t>
            </w:r>
          </w:p>
        </w:tc>
      </w:tr>
      <w:tr w:rsidTr="00A607C5" w:rsidR="00013AE2">
        <w:tc>
          <w:tcPr>
            <w:tcW w:type="dxa" w:w="1135"/>
          </w:tcPr>
          <w:p w:rsidRDefault="00013AE2" w:rsidP="00702487" w:rsidR="00013AE2" w:rsidRPr="00E2676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</w:t>
            </w:r>
            <w:r w:rsidRPr="00E2676F">
              <w:rPr>
                <w:rFonts w:hAnsi="Times New Roman" w:ascii="Times New Roman"/>
                <w:b/>
                <w:sz w:val="24"/>
              </w:rPr>
              <w:t>3.</w:t>
            </w:r>
          </w:p>
        </w:tc>
        <w:tc>
          <w:tcPr>
            <w:tcW w:type="dxa" w:w="2551"/>
          </w:tcPr>
          <w:p w:rsidRDefault="00013AE2" w:rsidP="00702487" w:rsidR="00013AE2" w:rsidRPr="00176368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176368">
              <w:rPr>
                <w:rFonts w:hAnsi="Times New Roman" w:ascii="Times New Roman"/>
                <w:b/>
                <w:sz w:val="24"/>
              </w:rPr>
              <w:t xml:space="preserve">NIKOLINA 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 w:rsidRPr="00176368">
              <w:rPr>
                <w:rFonts w:hAnsi="Times New Roman" w:ascii="Times New Roman"/>
                <w:b/>
                <w:sz w:val="24"/>
              </w:rPr>
              <w:t>MEŠTROVIĆ</w:t>
            </w:r>
            <w:r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dxa" w:w="1560"/>
          </w:tcPr>
          <w:p w:rsidRDefault="00753B1E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OIB:</w:t>
            </w:r>
          </w:p>
          <w:p w:rsidRDefault="00753B1E" w:rsidP="00702487" w:rsidR="00753B1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68997379894</w:t>
            </w:r>
          </w:p>
        </w:tc>
        <w:tc>
          <w:tcPr>
            <w:tcW w:type="dxa" w:w="1842"/>
          </w:tcPr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Vareška6.</w:t>
            </w:r>
          </w:p>
        </w:tc>
        <w:tc>
          <w:tcPr>
            <w:tcW w:type="dxa" w:w="1985"/>
          </w:tcPr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155,916,00 kn</w:t>
            </w:r>
          </w:p>
        </w:tc>
        <w:tc>
          <w:tcPr>
            <w:tcW w:type="dxa" w:w="2977"/>
          </w:tcPr>
          <w:p w:rsidRDefault="00753B1E" w:rsidP="00753B1E" w:rsidR="00753B1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Prema popisu obračunskih lista</w:t>
            </w:r>
            <w:r w:rsidR="00810A92">
              <w:rPr>
                <w:rFonts w:hAnsi="Times New Roman" w:ascii="Times New Roman"/>
                <w:sz w:val="24"/>
              </w:rPr>
              <w:t xml:space="preserve"> za</w:t>
            </w:r>
          </w:p>
          <w:p w:rsidRDefault="00753B1E" w:rsidP="00753B1E" w:rsidR="00753B1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2008g 2009g 2010g2011g 2012g 2013g 2014g 2015g 2016g 2017g </w:t>
            </w:r>
          </w:p>
          <w:p w:rsidRDefault="00013AE2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701"/>
          </w:tcPr>
          <w:p w:rsidRDefault="00013AE2" w:rsidP="00702487" w:rsidR="00013AE2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CE0AAF">
              <w:rPr>
                <w:rFonts w:hAnsi="Times New Roman" w:ascii="Times New Roman"/>
                <w:b/>
                <w:sz w:val="24"/>
              </w:rPr>
              <w:t>155.916,00 kn</w:t>
            </w:r>
          </w:p>
        </w:tc>
        <w:tc>
          <w:tcPr>
            <w:tcW w:type="dxa" w:w="2126"/>
          </w:tcPr>
          <w:p w:rsidRDefault="00753B1E" w:rsidP="00753B1E" w:rsidR="00753B1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Prema popisu obračunskih lista</w:t>
            </w:r>
            <w:r w:rsidR="00810A92">
              <w:rPr>
                <w:rFonts w:hAnsi="Times New Roman" w:ascii="Times New Roman"/>
                <w:sz w:val="24"/>
              </w:rPr>
              <w:t xml:space="preserve"> za</w:t>
            </w:r>
          </w:p>
          <w:p w:rsidRDefault="00753B1E" w:rsidP="00702487" w:rsidR="00810A9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2008g 2009g 2010g2011g 2012g 2013g 2014g 2015g 2016g </w:t>
            </w:r>
          </w:p>
          <w:p w:rsidRDefault="00810A92" w:rsidP="00702487" w:rsidR="00810A92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753B1E" w:rsidP="00702487" w:rsidR="00013AE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2017g </w:t>
            </w:r>
          </w:p>
        </w:tc>
      </w:tr>
    </w:tbl>
    <w:p w:rsidRDefault="00753B1E" w:rsidP="00702487" w:rsidR="00345C72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 w:rsidR="00212065" w:rsidRPr="00212065">
        <w:rPr>
          <w:rFonts w:hAnsi="Times New Roman" w:ascii="Times New Roman"/>
          <w:b/>
          <w:sz w:val="24"/>
        </w:rPr>
        <w:t xml:space="preserve">SVEUKUPNI </w:t>
      </w:r>
      <w:r w:rsidR="00810A92">
        <w:rPr>
          <w:rFonts w:hAnsi="Times New Roman" w:ascii="Times New Roman"/>
          <w:b/>
          <w:sz w:val="24"/>
        </w:rPr>
        <w:t xml:space="preserve"> PRIZNATI  </w:t>
      </w:r>
      <w:r w:rsidR="00212065" w:rsidRPr="00212065">
        <w:rPr>
          <w:rFonts w:hAnsi="Times New Roman" w:ascii="Times New Roman"/>
          <w:b/>
          <w:sz w:val="24"/>
        </w:rPr>
        <w:t xml:space="preserve">IZNOS TRAŽBINA PRVOG VIŠEG ISPLATNOG REDA IZNOSI   </w:t>
      </w:r>
      <w:r w:rsidR="007711F4">
        <w:rPr>
          <w:rFonts w:hAnsi="Times New Roman" w:ascii="Times New Roman"/>
          <w:b/>
          <w:sz w:val="24"/>
        </w:rPr>
        <w:t>:</w:t>
      </w:r>
      <w:r w:rsidR="00212065" w:rsidRPr="00212065">
        <w:rPr>
          <w:rFonts w:hAnsi="Times New Roman" w:ascii="Times New Roman"/>
          <w:b/>
          <w:sz w:val="24"/>
        </w:rPr>
        <w:t xml:space="preserve">   </w:t>
      </w:r>
      <w:r w:rsidR="00212065">
        <w:rPr>
          <w:rFonts w:hAnsi="Times New Roman" w:ascii="Times New Roman"/>
          <w:b/>
          <w:sz w:val="24"/>
        </w:rPr>
        <w:t xml:space="preserve">      </w:t>
      </w:r>
      <w:r w:rsidR="00FE37E7">
        <w:rPr>
          <w:rFonts w:hAnsi="Times New Roman" w:ascii="Times New Roman"/>
          <w:b/>
          <w:sz w:val="24"/>
        </w:rPr>
        <w:t xml:space="preserve">  544.107,24</w:t>
      </w:r>
      <w:r w:rsidR="00212065" w:rsidRPr="00212065">
        <w:rPr>
          <w:rFonts w:hAnsi="Times New Roman" w:ascii="Times New Roman"/>
          <w:b/>
          <w:sz w:val="24"/>
        </w:rPr>
        <w:t xml:space="preserve"> kn</w:t>
      </w:r>
    </w:p>
    <w:p w:rsidRDefault="00212065" w:rsidP="00702487" w:rsidR="00212065">
      <w:pPr>
        <w:pStyle w:val="Bezproreda"/>
        <w:rPr>
          <w:rFonts w:hAnsi="Times New Roman" w:ascii="Times New Roman"/>
          <w:b/>
          <w:sz w:val="24"/>
        </w:rPr>
      </w:pPr>
    </w:p>
    <w:p w:rsidRDefault="00212065" w:rsidP="00702487" w:rsidR="00212065" w:rsidRPr="00212065">
      <w:pPr>
        <w:pStyle w:val="Bezproreda"/>
        <w:rPr>
          <w:rFonts w:hAnsi="Times New Roman" w:ascii="Times New Roman"/>
          <w:b/>
          <w:sz w:val="24"/>
        </w:rPr>
      </w:pPr>
    </w:p>
    <w:p w:rsidRDefault="00345C72" w:rsidP="00702487" w:rsidR="00345C72" w:rsidRPr="00753B1E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</w:t>
      </w:r>
      <w:r w:rsidRPr="00826577">
        <w:rPr>
          <w:rFonts w:hAnsi="Times New Roman" w:ascii="Times New Roman"/>
          <w:b/>
          <w:sz w:val="24"/>
        </w:rPr>
        <w:t>TABLICA</w:t>
      </w:r>
      <w:r>
        <w:rPr>
          <w:rFonts w:hAnsi="Times New Roman" w:ascii="Times New Roman"/>
          <w:sz w:val="24"/>
        </w:rPr>
        <w:t xml:space="preserve"> </w:t>
      </w:r>
      <w:r w:rsidR="00826577">
        <w:rPr>
          <w:rFonts w:hAnsi="Times New Roman" w:ascii="Times New Roman"/>
          <w:sz w:val="24"/>
        </w:rPr>
        <w:t xml:space="preserve"> </w:t>
      </w:r>
      <w:r w:rsidRPr="00826577">
        <w:rPr>
          <w:rFonts w:hAnsi="Times New Roman" w:ascii="Times New Roman"/>
          <w:b/>
          <w:sz w:val="24"/>
        </w:rPr>
        <w:t>PRIJAVLJENIH</w:t>
      </w:r>
      <w:r w:rsidR="00826577">
        <w:rPr>
          <w:rFonts w:hAnsi="Times New Roman" w:ascii="Times New Roman"/>
          <w:b/>
          <w:sz w:val="24"/>
        </w:rPr>
        <w:t xml:space="preserve"> </w:t>
      </w:r>
      <w:r w:rsidRPr="00826577">
        <w:rPr>
          <w:rFonts w:hAnsi="Times New Roman" w:ascii="Times New Roman"/>
          <w:b/>
          <w:sz w:val="24"/>
        </w:rPr>
        <w:t xml:space="preserve"> TRAŽBINA DRUGI</w:t>
      </w:r>
      <w:r w:rsidR="00826577">
        <w:rPr>
          <w:rFonts w:hAnsi="Times New Roman" w:ascii="Times New Roman"/>
          <w:b/>
          <w:sz w:val="24"/>
        </w:rPr>
        <w:t xml:space="preserve"> </w:t>
      </w:r>
      <w:r w:rsidRPr="00826577">
        <w:rPr>
          <w:rFonts w:hAnsi="Times New Roman" w:ascii="Times New Roman"/>
          <w:b/>
          <w:sz w:val="24"/>
        </w:rPr>
        <w:t xml:space="preserve"> VIŠI </w:t>
      </w:r>
      <w:r w:rsidR="00826577">
        <w:rPr>
          <w:rFonts w:hAnsi="Times New Roman" w:ascii="Times New Roman"/>
          <w:b/>
          <w:sz w:val="24"/>
        </w:rPr>
        <w:t xml:space="preserve">  ISPLATNI </w:t>
      </w:r>
      <w:r w:rsidRPr="00826577">
        <w:rPr>
          <w:rFonts w:hAnsi="Times New Roman" w:ascii="Times New Roman"/>
          <w:b/>
          <w:sz w:val="24"/>
        </w:rPr>
        <w:t xml:space="preserve"> RED</w:t>
      </w:r>
      <w:r>
        <w:rPr>
          <w:rFonts w:hAnsi="Times New Roman" w:ascii="Times New Roman"/>
          <w:sz w:val="24"/>
        </w:rPr>
        <w:t xml:space="preserve"> </w:t>
      </w:r>
    </w:p>
    <w:tbl>
      <w:tblPr>
        <w:tblStyle w:val="Reetkatablice"/>
        <w:tblW w:type="dxa" w:w="15877"/>
        <w:tblInd w:type="dxa" w:w="-743"/>
        <w:tblLayout w:type="fixed"/>
        <w:tblLook w:val="04A0" w:noVBand="1" w:noHBand="0" w:lastColumn="0" w:firstColumn="1" w:lastRow="0" w:firstRow="1"/>
      </w:tblPr>
      <w:tblGrid>
        <w:gridCol w:w="6"/>
        <w:gridCol w:w="987"/>
        <w:gridCol w:w="2698"/>
        <w:gridCol w:w="1560"/>
        <w:gridCol w:w="1776"/>
        <w:gridCol w:w="61"/>
        <w:gridCol w:w="1847"/>
        <w:gridCol w:w="3117"/>
        <w:gridCol w:w="1558"/>
        <w:gridCol w:w="2267"/>
      </w:tblGrid>
      <w:tr w:rsidTr="00A607C5" w:rsidR="00A93A60">
        <w:trPr>
          <w:trHeight w:val="1257"/>
        </w:trPr>
        <w:tc>
          <w:tcPr>
            <w:tcW w:type="dxa" w:w="993"/>
            <w:gridSpan w:val="2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98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60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776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Adresa/sjedište vjerovnika</w:t>
            </w:r>
          </w:p>
        </w:tc>
        <w:tc>
          <w:tcPr>
            <w:tcW w:type="dxa" w:w="1908"/>
            <w:gridSpan w:val="2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Iznos prijavljene tražbine (kn)</w:t>
            </w:r>
            <w:r w:rsidRPr="00212065">
              <w:rPr>
                <w:rStyle w:val="Referencafusnote"/>
                <w:rFonts w:hAnsi="Times New Roman" w:ascii="Times New Roman"/>
                <w:b/>
                <w:sz w:val="24"/>
                <w:szCs w:val="24"/>
              </w:rPr>
              <w:footnoteReference w:id="3"/>
            </w:r>
          </w:p>
        </w:tc>
        <w:tc>
          <w:tcPr>
            <w:tcW w:type="dxa" w:w="3117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8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Iznos priznate tražbine</w:t>
            </w:r>
          </w:p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(kn)</w:t>
            </w:r>
          </w:p>
        </w:tc>
        <w:tc>
          <w:tcPr>
            <w:tcW w:type="dxa" w:w="2267"/>
            <w:vAlign w:val="center"/>
          </w:tcPr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 xml:space="preserve">Pravna osnova priznate </w:t>
            </w:r>
          </w:p>
          <w:p w:rsidRDefault="00A93A60" w:rsidP="00A93A60" w:rsidR="00A93A60" w:rsidRPr="0021206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12065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</w:tc>
      </w:tr>
      <w:tr w:rsidTr="00A607C5" w:rsidR="00A93A60">
        <w:tc>
          <w:tcPr>
            <w:tcW w:type="dxa" w:w="993"/>
            <w:gridSpan w:val="2"/>
          </w:tcPr>
          <w:p w:rsidRDefault="00A93A60" w:rsidP="00A93A60" w:rsidR="00A93A60" w:rsidRPr="0021206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</w:t>
            </w:r>
            <w:r w:rsidRPr="00212065">
              <w:rPr>
                <w:rFonts w:hAnsi="Times New Roman" w:ascii="Times New Roman"/>
                <w:b/>
                <w:sz w:val="24"/>
              </w:rPr>
              <w:t>1.</w:t>
            </w:r>
          </w:p>
        </w:tc>
        <w:tc>
          <w:tcPr>
            <w:tcW w:type="dxa" w:w="2698"/>
          </w:tcPr>
          <w:p w:rsidRDefault="00A93A60" w:rsidP="00DB78F0" w:rsidR="00A93A60" w:rsidRPr="000529AD">
            <w:pPr>
              <w:rPr>
                <w:rFonts w:hAnsi="Times New Roman" w:ascii="Times New Roman"/>
                <w:b/>
              </w:rPr>
            </w:pPr>
            <w:r w:rsidRPr="000529AD">
              <w:rPr>
                <w:rFonts w:hAnsi="Times New Roman" w:ascii="Times New Roman"/>
                <w:b/>
              </w:rPr>
              <w:t xml:space="preserve">DUBRAVKA d.o.o </w:t>
            </w:r>
          </w:p>
        </w:tc>
        <w:tc>
          <w:tcPr>
            <w:tcW w:type="dxa" w:w="1560"/>
          </w:tcPr>
          <w:p w:rsidRDefault="00A93A60" w:rsidP="00DB78F0" w:rsidR="00A93A60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D97540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OIB:</w:t>
            </w:r>
          </w:p>
          <w:p w:rsidRDefault="00A93A60" w:rsidP="00DB78F0" w:rsidR="00A93A60" w:rsidRPr="0093237F">
            <w:pPr>
              <w:rPr>
                <w:rFonts w:hAnsi="Times New Roman" w:ascii="Times New Roman"/>
                <w:sz w:val="24"/>
                <w:szCs w:val="24"/>
              </w:rPr>
            </w:pPr>
            <w:r w:rsidRPr="0093237F">
              <w:rPr>
                <w:rFonts w:hAnsi="Times New Roman" w:ascii="Times New Roman"/>
                <w:sz w:val="24"/>
                <w:szCs w:val="24"/>
              </w:rPr>
              <w:t>58366787020</w:t>
            </w:r>
          </w:p>
        </w:tc>
        <w:tc>
          <w:tcPr>
            <w:tcW w:type="dxa" w:w="1776"/>
          </w:tcPr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Gojlanska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3.</w:t>
            </w:r>
          </w:p>
          <w:p w:rsidRDefault="00A93A60" w:rsidP="00DB78F0" w:rsidR="00A93A60" w:rsidRPr="0093237F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08"/>
            <w:gridSpan w:val="2"/>
          </w:tcPr>
          <w:p w:rsidRDefault="00A93A60" w:rsidP="00DB78F0" w:rsidR="00A93A60" w:rsidRPr="0093237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1.500,00 kn</w:t>
            </w:r>
          </w:p>
        </w:tc>
        <w:tc>
          <w:tcPr>
            <w:tcW w:type="dxa" w:w="3117"/>
          </w:tcPr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  <w:p w:rsidRDefault="00A93A60" w:rsidP="00DB78F0" w:rsidR="00A93A60" w:rsidRPr="0093237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Izvodi otvorenih stavki</w:t>
            </w:r>
          </w:p>
        </w:tc>
        <w:tc>
          <w:tcPr>
            <w:tcW w:type="dxa" w:w="1558"/>
          </w:tcPr>
          <w:p w:rsidRDefault="00A93A60" w:rsidP="00DB78F0" w:rsidR="00A93A60" w:rsidRPr="00CE0AAF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CE0AAF">
              <w:rPr>
                <w:rFonts w:hAnsi="Times New Roman" w:ascii="Times New Roman"/>
                <w:b/>
                <w:sz w:val="24"/>
                <w:szCs w:val="24"/>
              </w:rPr>
              <w:t>1.500,00 kn</w:t>
            </w:r>
          </w:p>
        </w:tc>
        <w:tc>
          <w:tcPr>
            <w:tcW w:type="dxa" w:w="2267"/>
          </w:tcPr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8"/>
                <w:szCs w:val="28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  <w:p w:rsidRDefault="00A93A60" w:rsidP="00DB78F0" w:rsidR="00A93A60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Izvodi otvorenih stavki</w:t>
            </w:r>
          </w:p>
        </w:tc>
      </w:tr>
      <w:tr w:rsidTr="00A607C5" w:rsidR="00A93A60">
        <w:tc>
          <w:tcPr>
            <w:tcW w:type="dxa" w:w="993"/>
            <w:gridSpan w:val="2"/>
          </w:tcPr>
          <w:p w:rsidRDefault="00A93A60" w:rsidP="00A93A60" w:rsidR="00A93A60" w:rsidRPr="0021206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212065">
              <w:rPr>
                <w:rFonts w:hAnsi="Times New Roman" w:ascii="Times New Roman"/>
                <w:b/>
                <w:sz w:val="24"/>
              </w:rPr>
              <w:t xml:space="preserve">      2.</w:t>
            </w:r>
          </w:p>
        </w:tc>
        <w:tc>
          <w:tcPr>
            <w:tcW w:type="dxa" w:w="2698"/>
          </w:tcPr>
          <w:p w:rsidRDefault="00A93A60" w:rsidP="00DB78F0" w:rsidR="00A93A60" w:rsidRPr="000529AD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0529AD">
              <w:rPr>
                <w:rFonts w:hAnsi="Times New Roman" w:ascii="Times New Roman"/>
                <w:b/>
                <w:sz w:val="24"/>
                <w:szCs w:val="24"/>
              </w:rPr>
              <w:t>HEP ELEKTRA d.o.o.</w:t>
            </w:r>
          </w:p>
        </w:tc>
        <w:tc>
          <w:tcPr>
            <w:tcW w:type="dxa" w:w="1560"/>
          </w:tcPr>
          <w:p w:rsidRDefault="00D9754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A93A60">
              <w:rPr>
                <w:rFonts w:hAnsi="Times New Roman" w:ascii="Times New Roman"/>
                <w:sz w:val="24"/>
                <w:szCs w:val="24"/>
              </w:rPr>
              <w:t>OIB:</w:t>
            </w:r>
          </w:p>
          <w:p w:rsidRDefault="00A93A60" w:rsidP="00DB78F0" w:rsidR="00A93A60" w:rsidRPr="00167B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776"/>
          </w:tcPr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</w:t>
            </w:r>
          </w:p>
          <w:p w:rsidRDefault="00A93A60" w:rsidP="00DB78F0" w:rsidR="00A93A60" w:rsidRPr="00167B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Vukovara 37</w:t>
            </w:r>
          </w:p>
        </w:tc>
        <w:tc>
          <w:tcPr>
            <w:tcW w:type="dxa" w:w="1908"/>
            <w:gridSpan w:val="2"/>
          </w:tcPr>
          <w:p w:rsidRDefault="00A93A60" w:rsidP="00DB78F0" w:rsidR="00A93A60" w:rsidRPr="00167B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9.711,46 kn</w:t>
            </w:r>
          </w:p>
        </w:tc>
        <w:tc>
          <w:tcPr>
            <w:tcW w:type="dxa" w:w="3117"/>
          </w:tcPr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Izvadci iz poslovnih knjiga 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Br.2300085415-180720-7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Br.2300085415-180820-3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Br.2300085415-180920-0</w:t>
            </w:r>
          </w:p>
          <w:p w:rsidRDefault="00A301CA" w:rsidP="00DB78F0" w:rsidR="00A301CA" w:rsidRPr="00167B3C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Br.2300085415-180921-8</w:t>
            </w:r>
          </w:p>
        </w:tc>
        <w:tc>
          <w:tcPr>
            <w:tcW w:type="dxa" w:w="1558"/>
          </w:tcPr>
          <w:p w:rsidRDefault="00D97540" w:rsidP="00DB78F0" w:rsidR="00A93A60" w:rsidRPr="00D9754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97540">
              <w:rPr>
                <w:rFonts w:hAnsi="Times New Roman" w:ascii="Times New Roman"/>
                <w:b/>
                <w:sz w:val="24"/>
                <w:szCs w:val="24"/>
              </w:rPr>
              <w:t>9.711,46 kn</w:t>
            </w:r>
          </w:p>
        </w:tc>
        <w:tc>
          <w:tcPr>
            <w:tcW w:type="dxa" w:w="2267"/>
          </w:tcPr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Izvadci iz</w:t>
            </w:r>
            <w:r w:rsidR="00A301CA">
              <w:rPr>
                <w:rFonts w:hAnsi="Times New Roman" w:ascii="Times New Roman"/>
                <w:sz w:val="24"/>
                <w:szCs w:val="24"/>
              </w:rPr>
              <w:t xml:space="preserve"> poslovnih knjiga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Br.2300085415-180720-7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Br.2300085415-180820-3</w:t>
            </w:r>
          </w:p>
          <w:p w:rsidRDefault="00A93A60" w:rsidP="00DB78F0" w:rsidR="00A93A60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Br.2300085415-180920-0</w:t>
            </w:r>
          </w:p>
          <w:p w:rsidRDefault="00A301CA" w:rsidP="00DB78F0" w:rsidR="00A301CA">
            <w:pPr>
              <w:rPr>
                <w:rFonts w:hAnsi="Times New Roman" w:ascii="Times New Roman"/>
                <w:sz w:val="28"/>
                <w:szCs w:val="28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  <w:r w:rsidR="000529AD">
              <w:rPr>
                <w:rFonts w:hAnsi="Times New Roman" w:ascii="Times New Roman"/>
                <w:sz w:val="24"/>
                <w:szCs w:val="24"/>
              </w:rPr>
              <w:t>2300085415-180921-8</w:t>
            </w:r>
          </w:p>
        </w:tc>
      </w:tr>
      <w:tr w:rsidTr="00A607C5" w:rsidR="00396C99">
        <w:trPr>
          <w:gridBefore w:val="1"/>
          <w:wBefore w:type="dxa" w:w="6"/>
        </w:trPr>
        <w:tc>
          <w:tcPr>
            <w:tcW w:type="dxa" w:w="987"/>
          </w:tcPr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  </w:t>
            </w:r>
            <w:r w:rsidR="007711F4">
              <w:rPr>
                <w:rFonts w:hAnsi="Times New Roman" w:ascii="Times New Roman"/>
                <w:b/>
                <w:sz w:val="24"/>
              </w:rPr>
              <w:t xml:space="preserve"> </w:t>
            </w:r>
            <w:r w:rsidRPr="00396C99">
              <w:rPr>
                <w:rFonts w:hAnsi="Times New Roman" w:ascii="Times New Roman"/>
                <w:b/>
                <w:sz w:val="24"/>
              </w:rPr>
              <w:t>3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dxa" w:w="2698"/>
          </w:tcPr>
          <w:p w:rsidRDefault="00396C99" w:rsidP="00702487" w:rsidR="00396C99" w:rsidRPr="00396C99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396C99">
              <w:rPr>
                <w:rFonts w:hAnsi="Times New Roman" w:ascii="Times New Roman"/>
                <w:b/>
                <w:sz w:val="24"/>
              </w:rPr>
              <w:t xml:space="preserve">HEP OPSKRBA d.o.o </w:t>
            </w:r>
          </w:p>
        </w:tc>
        <w:tc>
          <w:tcPr>
            <w:tcW w:type="dxa" w:w="1560"/>
          </w:tcPr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OIB:</w:t>
            </w:r>
          </w:p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63073332379</w:t>
            </w:r>
          </w:p>
        </w:tc>
        <w:tc>
          <w:tcPr>
            <w:tcW w:type="dxa" w:w="1837"/>
            <w:gridSpan w:val="2"/>
          </w:tcPr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 Ulica grada Vukovara 37</w:t>
            </w:r>
          </w:p>
        </w:tc>
        <w:tc>
          <w:tcPr>
            <w:tcW w:type="dxa" w:w="1847"/>
          </w:tcPr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1.598,27 kn</w:t>
            </w:r>
          </w:p>
        </w:tc>
        <w:tc>
          <w:tcPr>
            <w:tcW w:type="dxa" w:w="3117"/>
          </w:tcPr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</w:rPr>
              <w:t>-813/2016 od 03.04./16</w:t>
            </w:r>
          </w:p>
        </w:tc>
        <w:tc>
          <w:tcPr>
            <w:tcW w:type="dxa" w:w="1558"/>
          </w:tcPr>
          <w:p w:rsidRDefault="00396C99" w:rsidP="00702487" w:rsidR="00396C99" w:rsidRPr="00396C99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396C99">
              <w:rPr>
                <w:rFonts w:hAnsi="Times New Roman" w:ascii="Times New Roman"/>
                <w:b/>
                <w:sz w:val="24"/>
              </w:rPr>
              <w:t>1.598,27 kn</w:t>
            </w:r>
          </w:p>
        </w:tc>
        <w:tc>
          <w:tcPr>
            <w:tcW w:type="dxa" w:w="2267"/>
          </w:tcPr>
          <w:p w:rsidRDefault="00396C99" w:rsidP="00702487" w:rsidR="00396C99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</w:rPr>
              <w:t>-813/2016 od 03.04./16</w:t>
            </w:r>
          </w:p>
        </w:tc>
      </w:tr>
    </w:tbl>
    <w:p w:rsidRDefault="002C0559" w:rsidP="00702487" w:rsidR="002C0559">
      <w:pPr>
        <w:pStyle w:val="Bezproreda"/>
        <w:rPr>
          <w:rFonts w:hAnsi="Times New Roman" w:ascii="Times New Roman"/>
          <w:sz w:val="24"/>
        </w:rPr>
      </w:pPr>
    </w:p>
    <w:tbl>
      <w:tblPr>
        <w:tblStyle w:val="Reetkatablice"/>
        <w:tblW w:type="dxa" w:w="15877"/>
        <w:tblInd w:type="dxa" w:w="-743"/>
        <w:tblLook w:val="04A0" w:noVBand="1" w:noHBand="0" w:lastColumn="0" w:firstColumn="1" w:lastRow="0" w:firstRow="1"/>
      </w:tblPr>
      <w:tblGrid>
        <w:gridCol w:w="993"/>
        <w:gridCol w:w="2693"/>
        <w:gridCol w:w="1560"/>
        <w:gridCol w:w="1842"/>
        <w:gridCol w:w="1843"/>
        <w:gridCol w:w="3093"/>
        <w:gridCol w:w="1563"/>
        <w:gridCol w:w="2290"/>
      </w:tblGrid>
      <w:tr w:rsidTr="00A607C5" w:rsidR="00AD59E7">
        <w:tc>
          <w:tcPr>
            <w:tcW w:type="dxa" w:w="993"/>
          </w:tcPr>
          <w:p w:rsidRDefault="006943B0" w:rsidP="00702487" w:rsidR="000F7249" w:rsidRPr="00D97540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D97540">
              <w:rPr>
                <w:rFonts w:hAnsi="Times New Roman" w:ascii="Times New Roman"/>
                <w:b/>
                <w:sz w:val="24"/>
              </w:rPr>
              <w:t xml:space="preserve">      4</w:t>
            </w:r>
          </w:p>
        </w:tc>
        <w:tc>
          <w:tcPr>
            <w:tcW w:type="dxa" w:w="2693"/>
          </w:tcPr>
          <w:p w:rsidRDefault="006943B0" w:rsidP="00702487" w:rsidR="000F7249" w:rsidRPr="00212065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212065">
              <w:rPr>
                <w:rFonts w:hAnsi="Times New Roman" w:ascii="Times New Roman"/>
                <w:b/>
                <w:sz w:val="24"/>
              </w:rPr>
              <w:t>PARTNER BANKA d.d.</w:t>
            </w:r>
          </w:p>
        </w:tc>
        <w:tc>
          <w:tcPr>
            <w:tcW w:type="dxa" w:w="1560"/>
          </w:tcPr>
          <w:p w:rsidRDefault="006943B0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OIB:</w:t>
            </w:r>
          </w:p>
          <w:p w:rsidRDefault="006943B0" w:rsidP="00702487" w:rsidR="006943B0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71221608291</w:t>
            </w:r>
          </w:p>
        </w:tc>
        <w:tc>
          <w:tcPr>
            <w:tcW w:type="dxa" w:w="1842"/>
          </w:tcPr>
          <w:p w:rsidRDefault="006943B0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ZAGREB</w:t>
            </w:r>
          </w:p>
          <w:p w:rsidRDefault="006943B0" w:rsidP="00702487" w:rsidR="006943B0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Vončinina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2</w:t>
            </w:r>
          </w:p>
        </w:tc>
        <w:tc>
          <w:tcPr>
            <w:tcW w:type="dxa" w:w="1843"/>
          </w:tcPr>
          <w:p w:rsidRDefault="00D97540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</w:t>
            </w:r>
            <w:r w:rsidR="006943B0">
              <w:rPr>
                <w:rFonts w:hAnsi="Times New Roman" w:ascii="Times New Roman"/>
                <w:sz w:val="24"/>
              </w:rPr>
              <w:t>692.764,62 kn</w:t>
            </w:r>
          </w:p>
        </w:tc>
        <w:tc>
          <w:tcPr>
            <w:tcW w:type="dxa" w:w="3093"/>
          </w:tcPr>
          <w:p w:rsidRDefault="00694321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Sporazum br.0004-2012-120</w:t>
            </w:r>
            <w:r w:rsidR="0051721F">
              <w:rPr>
                <w:rFonts w:hAnsi="Times New Roman" w:ascii="Times New Roman"/>
                <w:sz w:val="24"/>
              </w:rPr>
              <w:t xml:space="preserve"> </w:t>
            </w:r>
            <w:proofErr w:type="spellStart"/>
            <w:r w:rsidR="0051721F">
              <w:rPr>
                <w:rFonts w:hAnsi="Times New Roman" w:ascii="Times New Roman"/>
                <w:sz w:val="24"/>
              </w:rPr>
              <w:t>zasn</w:t>
            </w:r>
            <w:proofErr w:type="spellEnd"/>
            <w:r w:rsidR="0051721F">
              <w:rPr>
                <w:rFonts w:hAnsi="Times New Roman" w:ascii="Times New Roman"/>
                <w:sz w:val="24"/>
              </w:rPr>
              <w:t>. Založnog prava na nekretnini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</w:rPr>
              <w:t>-4736/12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Naknadni sporazum br.0073-2011-120</w:t>
            </w:r>
            <w:r w:rsidR="0051721F">
              <w:rPr>
                <w:rFonts w:hAnsi="Times New Roman" w:ascii="Times New Roman"/>
                <w:sz w:val="24"/>
              </w:rPr>
              <w:t xml:space="preserve"> o osiguranju na nekretninama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OV-6238/11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51721F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OV-6359/05</w:t>
            </w:r>
            <w:r w:rsidR="00694321">
              <w:rPr>
                <w:rFonts w:hAnsi="Times New Roman" w:ascii="Times New Roman"/>
                <w:sz w:val="24"/>
              </w:rPr>
              <w:t xml:space="preserve">na </w:t>
            </w:r>
            <w:r>
              <w:rPr>
                <w:rFonts w:hAnsi="Times New Roman" w:ascii="Times New Roman"/>
                <w:sz w:val="24"/>
              </w:rPr>
              <w:t xml:space="preserve">iznos </w:t>
            </w:r>
            <w:r w:rsidR="00694321">
              <w:rPr>
                <w:rFonts w:hAnsi="Times New Roman" w:ascii="Times New Roman"/>
                <w:sz w:val="24"/>
              </w:rPr>
              <w:t>660.000,00kn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OV-15873-2005na iznos 660.000,00kn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-----------------------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</w:rPr>
              <w:t>-15874/2005na iznos 660.000,00kn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694321" w:rsidP="00702487" w:rsidR="00694321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OV-13556/14na iznos 317.817,60EUR</w:t>
            </w:r>
            <w:r w:rsidR="0051721F">
              <w:rPr>
                <w:rFonts w:hAnsi="Times New Roman" w:ascii="Times New Roman"/>
                <w:sz w:val="24"/>
              </w:rPr>
              <w:t xml:space="preserve">      ------------------------</w:t>
            </w:r>
          </w:p>
          <w:p w:rsidRDefault="00694321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Suglasnost </w:t>
            </w:r>
            <w:r w:rsidR="0051721F">
              <w:rPr>
                <w:rFonts w:hAnsi="Times New Roman" w:ascii="Times New Roman"/>
                <w:sz w:val="24"/>
              </w:rPr>
              <w:t xml:space="preserve">o zapljeni </w:t>
            </w:r>
            <w:proofErr w:type="spellStart"/>
            <w:r w:rsidR="0051721F">
              <w:rPr>
                <w:rFonts w:hAnsi="Times New Roman" w:ascii="Times New Roman"/>
                <w:sz w:val="24"/>
              </w:rPr>
              <w:t>rač</w:t>
            </w:r>
            <w:proofErr w:type="spellEnd"/>
            <w:r w:rsidR="0051721F">
              <w:rPr>
                <w:rFonts w:hAnsi="Times New Roman" w:ascii="Times New Roman"/>
                <w:sz w:val="24"/>
              </w:rPr>
              <w:t>.</w:t>
            </w:r>
          </w:p>
          <w:p w:rsidRDefault="0051721F" w:rsidP="00702487" w:rsidR="00694321">
            <w:pPr>
              <w:pStyle w:val="Bezproreda"/>
              <w:pBdr>
                <w:bottom w:space="1" w:sz="6" w:color="auto" w:val="single"/>
              </w:pBdr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OV-9705/04 na iznos 270.000,00EUR</w:t>
            </w:r>
          </w:p>
          <w:p w:rsidRDefault="0029503E" w:rsidP="00702487" w:rsidR="0029503E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9503E" w:rsidP="00702487" w:rsidR="0029503E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9503E" w:rsidP="00702487" w:rsidR="0029503E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br. 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</w:t>
            </w:r>
            <w:r w:rsidR="009351F2">
              <w:rPr>
                <w:rFonts w:hAnsi="Times New Roman" w:ascii="Times New Roman"/>
                <w:sz w:val="24"/>
              </w:rPr>
              <w:t>-6239/11 na iznos 160.000,00EUR</w:t>
            </w:r>
          </w:p>
          <w:p w:rsidRDefault="009351F2" w:rsidP="00702487" w:rsidR="009351F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Suglasnost o zapljeni </w:t>
            </w:r>
            <w:proofErr w:type="spellStart"/>
            <w:r>
              <w:rPr>
                <w:rFonts w:hAnsi="Times New Roman" w:ascii="Times New Roman"/>
                <w:sz w:val="24"/>
              </w:rPr>
              <w:t>rač</w:t>
            </w:r>
            <w:proofErr w:type="spellEnd"/>
            <w:r>
              <w:rPr>
                <w:rFonts w:hAnsi="Times New Roman" w:ascii="Times New Roman"/>
                <w:sz w:val="24"/>
              </w:rPr>
              <w:t>.</w:t>
            </w:r>
          </w:p>
          <w:p w:rsidRDefault="0051721F" w:rsidP="00702487" w:rsidR="0051721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OV-6990/2001 na iznos 644.000,00</w:t>
            </w:r>
            <w:r w:rsidR="00FC1B3F">
              <w:rPr>
                <w:rFonts w:hAnsi="Times New Roman" w:ascii="Times New Roman"/>
                <w:sz w:val="24"/>
              </w:rPr>
              <w:t>DEM</w:t>
            </w:r>
          </w:p>
        </w:tc>
        <w:tc>
          <w:tcPr>
            <w:tcW w:type="dxa" w:w="1563"/>
          </w:tcPr>
          <w:p w:rsidRDefault="00D97540" w:rsidP="00702487" w:rsidR="000F7249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lastRenderedPageBreak/>
              <w:t xml:space="preserve"> </w:t>
            </w:r>
            <w:r w:rsidR="006943B0" w:rsidRPr="00CE0AAF">
              <w:rPr>
                <w:rFonts w:hAnsi="Times New Roman" w:ascii="Times New Roman"/>
                <w:b/>
                <w:sz w:val="24"/>
              </w:rPr>
              <w:t>692.764,62 kn</w:t>
            </w:r>
          </w:p>
        </w:tc>
        <w:tc>
          <w:tcPr>
            <w:tcW w:type="dxa" w:w="2290"/>
          </w:tcPr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Sporazum br.0004-2012-120 </w:t>
            </w:r>
            <w:proofErr w:type="spellStart"/>
            <w:r>
              <w:rPr>
                <w:rFonts w:hAnsi="Times New Roman" w:ascii="Times New Roman"/>
                <w:sz w:val="24"/>
              </w:rPr>
              <w:t>zasn</w:t>
            </w:r>
            <w:proofErr w:type="spellEnd"/>
            <w:r>
              <w:rPr>
                <w:rFonts w:hAnsi="Times New Roman" w:ascii="Times New Roman"/>
                <w:sz w:val="24"/>
              </w:rPr>
              <w:t>. Založnog prava na nekretnini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</w:rPr>
              <w:t>-4736/12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Naknadni sporazum br.0073-2011-120 o osiguranju na nekretninama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OV-6238/11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OV-6359/05na iznos 660.000,00kn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OV-15873-2005na iznos 660.000,00kn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</w:rPr>
              <w:t>-15874/2005na iznos 660.000,00kn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OV-13556/14na iznos 317.817,60EUR      ------------------------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Suglasnost o zapljeni </w:t>
            </w:r>
            <w:proofErr w:type="spellStart"/>
            <w:r>
              <w:rPr>
                <w:rFonts w:hAnsi="Times New Roman" w:ascii="Times New Roman"/>
                <w:sz w:val="24"/>
              </w:rPr>
              <w:t>rač</w:t>
            </w:r>
            <w:proofErr w:type="spellEnd"/>
            <w:r>
              <w:rPr>
                <w:rFonts w:hAnsi="Times New Roman" w:ascii="Times New Roman"/>
                <w:sz w:val="24"/>
              </w:rPr>
              <w:t>.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OV-9705/04 na iznos </w:t>
            </w:r>
            <w:r>
              <w:rPr>
                <w:rFonts w:hAnsi="Times New Roman" w:ascii="Times New Roman"/>
                <w:sz w:val="24"/>
              </w:rPr>
              <w:lastRenderedPageBreak/>
              <w:t>270.000,00EUR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Zadužnica br. 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OV-6239/11 na iznos 160.000,00EUR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----------------------</w:t>
            </w:r>
          </w:p>
          <w:p w:rsidRDefault="00FE46BE" w:rsidP="00FE46BE" w:rsidR="00FE46BE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Suglasnost o zapljeni </w:t>
            </w:r>
            <w:proofErr w:type="spellStart"/>
            <w:r>
              <w:rPr>
                <w:rFonts w:hAnsi="Times New Roman" w:ascii="Times New Roman"/>
                <w:sz w:val="24"/>
              </w:rPr>
              <w:t>rač</w:t>
            </w:r>
            <w:proofErr w:type="spellEnd"/>
            <w:r>
              <w:rPr>
                <w:rFonts w:hAnsi="Times New Roman" w:ascii="Times New Roman"/>
                <w:sz w:val="24"/>
              </w:rPr>
              <w:t>.</w:t>
            </w:r>
          </w:p>
          <w:p w:rsidRDefault="00FE46BE" w:rsidP="00FE46BE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OV-6990/2001 na iznos 644.000,00</w:t>
            </w:r>
            <w:r w:rsidR="00FC1B3F">
              <w:rPr>
                <w:rFonts w:hAnsi="Times New Roman" w:ascii="Times New Roman"/>
                <w:sz w:val="24"/>
              </w:rPr>
              <w:t>DEM</w:t>
            </w:r>
          </w:p>
        </w:tc>
      </w:tr>
      <w:tr w:rsidTr="00A607C5" w:rsidR="00AD59E7">
        <w:trPr>
          <w:trHeight w:val="968"/>
        </w:trPr>
        <w:tc>
          <w:tcPr>
            <w:tcW w:type="dxa" w:w="993"/>
          </w:tcPr>
          <w:p w:rsidRDefault="0041389A" w:rsidP="00702487" w:rsidR="000F7249" w:rsidRPr="00D97540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D97540">
              <w:rPr>
                <w:rFonts w:hAnsi="Times New Roman" w:ascii="Times New Roman"/>
                <w:b/>
                <w:sz w:val="24"/>
              </w:rPr>
              <w:lastRenderedPageBreak/>
              <w:t xml:space="preserve">      </w:t>
            </w:r>
            <w:r w:rsidR="005F536F" w:rsidRPr="00D97540">
              <w:rPr>
                <w:rFonts w:hAnsi="Times New Roman" w:ascii="Times New Roman"/>
                <w:b/>
                <w:sz w:val="24"/>
              </w:rPr>
              <w:t>5.</w:t>
            </w:r>
          </w:p>
        </w:tc>
        <w:tc>
          <w:tcPr>
            <w:tcW w:type="dxa" w:w="2693"/>
          </w:tcPr>
          <w:p w:rsidRDefault="0041389A" w:rsidP="00702487" w:rsidR="000F7249" w:rsidRPr="000529AD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  <w:r w:rsidRPr="000529AD">
              <w:rPr>
                <w:rFonts w:hAnsi="Times New Roman" w:ascii="Times New Roman"/>
                <w:b/>
                <w:sz w:val="24"/>
              </w:rPr>
              <w:t>EUS MATRIX d.o.o</w:t>
            </w:r>
          </w:p>
        </w:tc>
        <w:tc>
          <w:tcPr>
            <w:tcW w:type="dxa" w:w="1560"/>
          </w:tcPr>
          <w:p w:rsidRDefault="0041389A" w:rsidP="00702487" w:rsidR="0041389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OIB:</w:t>
            </w:r>
          </w:p>
          <w:p w:rsidRDefault="0041389A" w:rsidP="00702487" w:rsidR="0041389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76674680107</w:t>
            </w:r>
          </w:p>
          <w:p w:rsidRDefault="0041389A" w:rsidP="00702487" w:rsidR="0041389A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389A" w:rsidP="00702487" w:rsidR="0041389A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842"/>
          </w:tcPr>
          <w:p w:rsidRDefault="0041389A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</w:p>
          <w:p w:rsidRDefault="0041389A" w:rsidP="00702487" w:rsidR="0041389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Horvatova 82</w:t>
            </w:r>
          </w:p>
          <w:p w:rsidRDefault="00A15A78" w:rsidP="00702487" w:rsidR="00A15A78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843"/>
          </w:tcPr>
          <w:p w:rsidRDefault="0041389A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372,34 kn</w:t>
            </w:r>
          </w:p>
        </w:tc>
        <w:tc>
          <w:tcPr>
            <w:tcW w:type="dxa" w:w="3093"/>
          </w:tcPr>
          <w:p w:rsidRDefault="00A301CA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Ugovor, Izvadci iz </w:t>
            </w:r>
            <w:proofErr w:type="spellStart"/>
            <w:r>
              <w:rPr>
                <w:rFonts w:hAnsi="Times New Roman" w:ascii="Times New Roman"/>
                <w:sz w:val="24"/>
              </w:rPr>
              <w:t>poslivnih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knjiga</w:t>
            </w:r>
          </w:p>
        </w:tc>
        <w:tc>
          <w:tcPr>
            <w:tcW w:type="dxa" w:w="1563"/>
          </w:tcPr>
          <w:p w:rsidRDefault="00CE0AAF" w:rsidP="00702487" w:rsidR="000F7249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</w:t>
            </w:r>
            <w:r w:rsidR="0041389A" w:rsidRPr="00CE0AAF">
              <w:rPr>
                <w:rFonts w:hAnsi="Times New Roman" w:ascii="Times New Roman"/>
                <w:b/>
                <w:sz w:val="24"/>
              </w:rPr>
              <w:t>372,34 kn</w:t>
            </w:r>
          </w:p>
        </w:tc>
        <w:tc>
          <w:tcPr>
            <w:tcW w:type="dxa" w:w="2290"/>
          </w:tcPr>
          <w:p w:rsidRDefault="00A301CA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Ugovor,Izvadci iz poslovnih knjiga</w:t>
            </w:r>
          </w:p>
        </w:tc>
      </w:tr>
      <w:tr w:rsidTr="00A607C5" w:rsidR="00AD59E7">
        <w:tc>
          <w:tcPr>
            <w:tcW w:type="dxa" w:w="993"/>
          </w:tcPr>
          <w:p w:rsidRDefault="0041389A" w:rsidP="00702487" w:rsidR="000F7249" w:rsidRPr="00D97540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</w:t>
            </w:r>
            <w:r w:rsidR="00797795">
              <w:rPr>
                <w:rFonts w:hAnsi="Times New Roman" w:ascii="Times New Roman"/>
                <w:sz w:val="24"/>
              </w:rPr>
              <w:t xml:space="preserve"> </w:t>
            </w:r>
            <w:r w:rsidR="005F536F" w:rsidRPr="00D97540">
              <w:rPr>
                <w:rFonts w:hAnsi="Times New Roman" w:ascii="Times New Roman"/>
                <w:b/>
                <w:sz w:val="24"/>
              </w:rPr>
              <w:t>6.</w:t>
            </w:r>
            <w:r w:rsidRPr="00D97540">
              <w:rPr>
                <w:rFonts w:hAnsi="Times New Roman" w:ascii="Times New Roman"/>
                <w:b/>
                <w:sz w:val="24"/>
              </w:rPr>
              <w:t>.</w:t>
            </w:r>
          </w:p>
        </w:tc>
        <w:tc>
          <w:tcPr>
            <w:tcW w:type="dxa" w:w="2693"/>
          </w:tcPr>
          <w:p w:rsidRDefault="0041389A" w:rsidP="00702487" w:rsidR="000F7249" w:rsidRPr="000529AD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0529AD">
              <w:rPr>
                <w:rFonts w:hAnsi="Times New Roman" w:ascii="Times New Roman"/>
                <w:b/>
                <w:sz w:val="24"/>
              </w:rPr>
              <w:t>ZAGREBAČKI HOLDING</w:t>
            </w:r>
          </w:p>
          <w:p w:rsidRDefault="0041389A" w:rsidP="00702487" w:rsidR="0041389A">
            <w:pPr>
              <w:pStyle w:val="Bezproreda"/>
              <w:rPr>
                <w:rFonts w:hAnsi="Times New Roman" w:ascii="Times New Roman"/>
                <w:sz w:val="24"/>
              </w:rPr>
            </w:pPr>
            <w:r w:rsidRPr="000529AD">
              <w:rPr>
                <w:rFonts w:hAnsi="Times New Roman" w:ascii="Times New Roman"/>
                <w:b/>
                <w:sz w:val="24"/>
              </w:rPr>
              <w:t xml:space="preserve">Podružnica </w:t>
            </w:r>
            <w:proofErr w:type="spellStart"/>
            <w:r w:rsidRPr="000529AD">
              <w:rPr>
                <w:rFonts w:hAnsi="Times New Roman" w:ascii="Times New Roman"/>
                <w:b/>
                <w:sz w:val="24"/>
              </w:rPr>
              <w:t>Zagrebparking</w:t>
            </w:r>
            <w:proofErr w:type="spellEnd"/>
          </w:p>
        </w:tc>
        <w:tc>
          <w:tcPr>
            <w:tcW w:type="dxa" w:w="1560"/>
          </w:tcPr>
          <w:p w:rsidRDefault="00797795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OIB:</w:t>
            </w:r>
          </w:p>
          <w:p w:rsidRDefault="00797795" w:rsidP="00702487" w:rsidR="0079779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85584865987</w:t>
            </w:r>
          </w:p>
        </w:tc>
        <w:tc>
          <w:tcPr>
            <w:tcW w:type="dxa" w:w="1842"/>
          </w:tcPr>
          <w:p w:rsidRDefault="00797795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ZAGREB</w:t>
            </w:r>
          </w:p>
          <w:p w:rsidRDefault="00797795" w:rsidP="00702487" w:rsidR="0079779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Ulica Grada Vukovara 41</w:t>
            </w:r>
          </w:p>
        </w:tc>
        <w:tc>
          <w:tcPr>
            <w:tcW w:type="dxa" w:w="1843"/>
          </w:tcPr>
          <w:p w:rsidRDefault="00797795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1.675,20 kn</w:t>
            </w:r>
          </w:p>
        </w:tc>
        <w:tc>
          <w:tcPr>
            <w:tcW w:type="dxa" w:w="3093"/>
          </w:tcPr>
          <w:p w:rsidRDefault="00A301CA" w:rsidP="00702487" w:rsidR="00A301CA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Glavnica s pripadajućom kamatom</w:t>
            </w:r>
          </w:p>
          <w:p w:rsidRDefault="00A301CA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</w:rPr>
              <w:t>-3836716</w:t>
            </w:r>
          </w:p>
          <w:p w:rsidRDefault="00A301CA" w:rsidP="00702487" w:rsidR="00A301CA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</w:rPr>
              <w:t>-14875/13</w:t>
            </w:r>
          </w:p>
        </w:tc>
        <w:tc>
          <w:tcPr>
            <w:tcW w:type="dxa" w:w="1563"/>
          </w:tcPr>
          <w:p w:rsidRDefault="00797795" w:rsidP="00702487" w:rsidR="000F7249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CE0AAF">
              <w:rPr>
                <w:rFonts w:hAnsi="Times New Roman" w:ascii="Times New Roman"/>
                <w:b/>
                <w:sz w:val="24"/>
              </w:rPr>
              <w:t>1.675,20 kn</w:t>
            </w:r>
          </w:p>
        </w:tc>
        <w:tc>
          <w:tcPr>
            <w:tcW w:type="dxa" w:w="2290"/>
          </w:tcPr>
          <w:p w:rsidRDefault="00D97540" w:rsidP="00D97540" w:rsidR="00D97540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</w:rPr>
              <w:t>-3836716</w:t>
            </w:r>
          </w:p>
          <w:p w:rsidRDefault="00D97540" w:rsidP="00D97540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</w:rPr>
              <w:t>-14875/13</w:t>
            </w:r>
          </w:p>
        </w:tc>
      </w:tr>
      <w:tr w:rsidTr="00A607C5" w:rsidR="00AD59E7">
        <w:tc>
          <w:tcPr>
            <w:tcW w:type="dxa" w:w="993"/>
          </w:tcPr>
          <w:p w:rsidRDefault="00797795" w:rsidP="00702487" w:rsidR="000F7249" w:rsidRPr="00D97540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</w:t>
            </w:r>
            <w:r w:rsidR="007711F4">
              <w:rPr>
                <w:rFonts w:hAnsi="Times New Roman" w:ascii="Times New Roman"/>
                <w:sz w:val="24"/>
              </w:rPr>
              <w:t xml:space="preserve"> </w:t>
            </w:r>
            <w:r w:rsidR="005F536F" w:rsidRPr="00D97540">
              <w:rPr>
                <w:rFonts w:hAnsi="Times New Roman" w:ascii="Times New Roman"/>
                <w:b/>
                <w:sz w:val="24"/>
              </w:rPr>
              <w:t>7.</w:t>
            </w:r>
          </w:p>
        </w:tc>
        <w:tc>
          <w:tcPr>
            <w:tcW w:type="dxa" w:w="2693"/>
          </w:tcPr>
          <w:p w:rsidRDefault="00797795" w:rsidP="00702487" w:rsidR="000F7249" w:rsidRPr="000529AD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0529AD">
              <w:rPr>
                <w:rFonts w:hAnsi="Times New Roman" w:ascii="Times New Roman"/>
                <w:b/>
                <w:sz w:val="24"/>
              </w:rPr>
              <w:t xml:space="preserve">HRVATSKE VODE </w:t>
            </w:r>
          </w:p>
        </w:tc>
        <w:tc>
          <w:tcPr>
            <w:tcW w:type="dxa" w:w="1560"/>
          </w:tcPr>
          <w:p w:rsidRDefault="00797795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OIB:</w:t>
            </w:r>
          </w:p>
          <w:p w:rsidRDefault="00797795" w:rsidP="00702487" w:rsidR="0079779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28921383001</w:t>
            </w:r>
          </w:p>
        </w:tc>
        <w:tc>
          <w:tcPr>
            <w:tcW w:type="dxa" w:w="1842"/>
          </w:tcPr>
          <w:p w:rsidRDefault="00797795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</w:p>
          <w:p w:rsidRDefault="00797795" w:rsidP="00702487" w:rsidR="0079779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Ulica Grada Vukovara 220</w:t>
            </w:r>
          </w:p>
        </w:tc>
        <w:tc>
          <w:tcPr>
            <w:tcW w:type="dxa" w:w="1843"/>
          </w:tcPr>
          <w:p w:rsidRDefault="000529AD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Glavnica i kamate </w:t>
            </w:r>
            <w:r w:rsidR="00797795">
              <w:rPr>
                <w:rFonts w:hAnsi="Times New Roman" w:ascii="Times New Roman"/>
                <w:sz w:val="24"/>
              </w:rPr>
              <w:t>32.496,24 kn</w:t>
            </w:r>
          </w:p>
        </w:tc>
        <w:tc>
          <w:tcPr>
            <w:tcW w:type="dxa" w:w="3093"/>
          </w:tcPr>
          <w:p w:rsidRDefault="000529AD" w:rsidP="00702487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Rješenje</w:t>
            </w:r>
          </w:p>
          <w:p w:rsidRDefault="000529AD" w:rsidP="00702487" w:rsidR="000529A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KLASA:UO/I-325-08/15-01/0224573</w:t>
            </w:r>
          </w:p>
          <w:p w:rsidRDefault="000529AD" w:rsidP="00702487" w:rsidR="000529A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Ur.br.: 374-3303-2-15-2</w:t>
            </w:r>
          </w:p>
        </w:tc>
        <w:tc>
          <w:tcPr>
            <w:tcW w:type="dxa" w:w="1563"/>
          </w:tcPr>
          <w:p w:rsidRDefault="00797795" w:rsidP="00702487" w:rsidR="000F7249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CE0AAF">
              <w:rPr>
                <w:rFonts w:hAnsi="Times New Roman" w:ascii="Times New Roman"/>
                <w:b/>
                <w:sz w:val="24"/>
              </w:rPr>
              <w:t>32.496,24 kn</w:t>
            </w:r>
          </w:p>
        </w:tc>
        <w:tc>
          <w:tcPr>
            <w:tcW w:type="dxa" w:w="2290"/>
          </w:tcPr>
          <w:p w:rsidRDefault="000529AD" w:rsidP="000529AD" w:rsidR="000529A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Rješenje</w:t>
            </w:r>
          </w:p>
          <w:p w:rsidRDefault="000529AD" w:rsidP="000529AD" w:rsidR="000529A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KLASA:UO/I-325-08/15-01/0224573</w:t>
            </w:r>
          </w:p>
          <w:p w:rsidRDefault="000529AD" w:rsidP="000529AD" w:rsidR="000F724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Ur.br.: 374-3303-2-15-2</w:t>
            </w:r>
          </w:p>
          <w:p w:rsidRDefault="00E9582E" w:rsidP="000529AD" w:rsidR="00E9582E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:rsidTr="00A607C5" w:rsidR="00AD59E7">
        <w:tc>
          <w:tcPr>
            <w:tcW w:type="dxa" w:w="993"/>
          </w:tcPr>
          <w:p w:rsidRDefault="00EC6F32" w:rsidP="00702487" w:rsidR="00EC6F32" w:rsidRPr="00D97540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</w:t>
            </w:r>
            <w:r w:rsidR="007711F4">
              <w:rPr>
                <w:rFonts w:hAnsi="Times New Roman" w:ascii="Times New Roman"/>
                <w:sz w:val="24"/>
              </w:rPr>
              <w:t xml:space="preserve">  </w:t>
            </w:r>
            <w:r w:rsidR="005F536F" w:rsidRPr="00D97540">
              <w:rPr>
                <w:rFonts w:hAnsi="Times New Roman" w:ascii="Times New Roman"/>
                <w:b/>
                <w:sz w:val="24"/>
              </w:rPr>
              <w:t>8.</w:t>
            </w:r>
          </w:p>
        </w:tc>
        <w:tc>
          <w:tcPr>
            <w:tcW w:type="dxa" w:w="2693"/>
          </w:tcPr>
          <w:p w:rsidRDefault="00EC6F32" w:rsidP="00702487" w:rsidR="00EC6F32" w:rsidRPr="00B5403C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 w:rsidRPr="00B5403C">
              <w:rPr>
                <w:rFonts w:hAnsi="Times New Roman" w:ascii="Times New Roman"/>
                <w:b/>
                <w:sz w:val="24"/>
              </w:rPr>
              <w:t>MINISTARSTVO FINANCIJA Porezna Uprava Područni Ured Zagreb</w:t>
            </w:r>
          </w:p>
        </w:tc>
        <w:tc>
          <w:tcPr>
            <w:tcW w:type="dxa" w:w="1560"/>
          </w:tcPr>
          <w:p w:rsidRDefault="00EC6F32" w:rsidP="00702487" w:rsidR="00EC6F3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OIB:</w:t>
            </w:r>
          </w:p>
          <w:p w:rsidRDefault="00EC6F32" w:rsidP="00702487" w:rsidR="00EC6F3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18683136487</w:t>
            </w:r>
          </w:p>
        </w:tc>
        <w:tc>
          <w:tcPr>
            <w:tcW w:type="dxa" w:w="1842"/>
          </w:tcPr>
          <w:p w:rsidRDefault="00EC6F32" w:rsidP="00702487" w:rsidR="00EC6F3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ZAGREB</w:t>
            </w:r>
          </w:p>
          <w:p w:rsidRDefault="00EC6F32" w:rsidP="00702487" w:rsidR="00EC6F3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Savska cesta 41</w:t>
            </w:r>
          </w:p>
        </w:tc>
        <w:tc>
          <w:tcPr>
            <w:tcW w:type="dxa" w:w="1843"/>
          </w:tcPr>
          <w:p w:rsidRDefault="00EC6F32" w:rsidP="00702487" w:rsidR="00EC6F32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448.479,89 kn</w:t>
            </w:r>
          </w:p>
        </w:tc>
        <w:tc>
          <w:tcPr>
            <w:tcW w:type="dxa" w:w="3093"/>
          </w:tcPr>
          <w:p w:rsidRDefault="00A15A78" w:rsidP="00A15A78" w:rsidR="00A15A78">
            <w:pPr>
              <w:pStyle w:val="Bezproreda"/>
              <w:ind w:left="-108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Porezna rješenja,</w:t>
            </w:r>
          </w:p>
          <w:p w:rsidRDefault="00A15A78" w:rsidP="00A15A78" w:rsidR="00A15A78">
            <w:pPr>
              <w:pStyle w:val="Bezproreda"/>
              <w:ind w:left="-108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OBRASCI :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ID , JOPPD ,Turistička članarina , Ovjereni </w:t>
            </w:r>
            <w:proofErr w:type="spellStart"/>
            <w:r>
              <w:rPr>
                <w:rFonts w:hAnsi="Times New Roman" w:ascii="Times New Roman"/>
                <w:sz w:val="24"/>
              </w:rPr>
              <w:t>izlisti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stanja računa</w:t>
            </w:r>
          </w:p>
          <w:p w:rsidRDefault="008A5CA9" w:rsidP="00702487" w:rsidR="008A5CA9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A15A78" w:rsidP="00A15A78" w:rsidR="008A5CA9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dxa" w:w="1563"/>
          </w:tcPr>
          <w:p w:rsidRDefault="00D97540" w:rsidP="00702487" w:rsidR="00EC6F32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</w:t>
            </w:r>
            <w:r w:rsidR="0093725D">
              <w:rPr>
                <w:rFonts w:hAnsi="Times New Roman" w:ascii="Times New Roman"/>
                <w:b/>
                <w:sz w:val="24"/>
              </w:rPr>
              <w:t>363.470.43</w:t>
            </w:r>
            <w:r w:rsidR="00EC6F32" w:rsidRPr="00CE0AAF">
              <w:rPr>
                <w:rFonts w:hAnsi="Times New Roman" w:ascii="Times New Roman"/>
                <w:b/>
                <w:sz w:val="24"/>
              </w:rPr>
              <w:t>kn</w:t>
            </w:r>
          </w:p>
        </w:tc>
        <w:tc>
          <w:tcPr>
            <w:tcW w:type="dxa" w:w="2290"/>
          </w:tcPr>
          <w:p w:rsidRDefault="00B5403C" w:rsidP="00B5403C" w:rsidR="00B5403C">
            <w:pPr>
              <w:pStyle w:val="Bezproreda"/>
              <w:ind w:left="-108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Porezna rješenja,</w:t>
            </w:r>
          </w:p>
          <w:p w:rsidRDefault="00B5403C" w:rsidP="00B5403C" w:rsidR="00B5403C">
            <w:pPr>
              <w:pStyle w:val="Bezproreda"/>
              <w:ind w:left="-108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OBRASCI :</w:t>
            </w:r>
          </w:p>
          <w:p w:rsidRDefault="00B5403C" w:rsidP="00B5403C" w:rsidR="00B5403C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ID , JOPPD ,Turistička članarina , Ovjereni </w:t>
            </w:r>
            <w:proofErr w:type="spellStart"/>
            <w:r>
              <w:rPr>
                <w:rFonts w:hAnsi="Times New Roman" w:ascii="Times New Roman"/>
                <w:sz w:val="24"/>
              </w:rPr>
              <w:t>izlisti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stanja računa</w:t>
            </w:r>
          </w:p>
          <w:p w:rsidRDefault="00374699" w:rsidP="00B5403C" w:rsidR="00374699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EC6F32" w:rsidP="00702487" w:rsidR="00EC6F32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:rsidTr="00A607C5" w:rsidR="00417A5F">
        <w:tc>
          <w:tcPr>
            <w:tcW w:type="dxa" w:w="993"/>
          </w:tcPr>
          <w:p w:rsidRDefault="00417A5F" w:rsidP="00702487" w:rsidR="00417A5F" w:rsidRPr="00D97540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sz w:val="24"/>
              </w:rPr>
              <w:lastRenderedPageBreak/>
              <w:t xml:space="preserve">     </w:t>
            </w:r>
            <w:r w:rsidR="007711F4">
              <w:rPr>
                <w:rFonts w:hAnsi="Times New Roman" w:ascii="Times New Roman"/>
                <w:sz w:val="24"/>
              </w:rPr>
              <w:t xml:space="preserve"> </w:t>
            </w:r>
            <w:r w:rsidR="005F536F" w:rsidRPr="00D97540">
              <w:rPr>
                <w:rFonts w:hAnsi="Times New Roman" w:ascii="Times New Roman"/>
                <w:b/>
                <w:sz w:val="24"/>
              </w:rPr>
              <w:t>9.</w:t>
            </w:r>
          </w:p>
        </w:tc>
        <w:tc>
          <w:tcPr>
            <w:tcW w:type="dxa" w:w="2693"/>
          </w:tcPr>
          <w:p w:rsidRDefault="00417A5F" w:rsidP="00702487" w:rsidR="00417A5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</w:p>
          <w:p w:rsidRDefault="003A4C1F" w:rsidP="00702487" w:rsidR="003A4C1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ZVONKO </w:t>
            </w:r>
          </w:p>
          <w:p w:rsidRDefault="003A4C1F" w:rsidP="00702487" w:rsidR="003A4C1F" w:rsidRPr="00176368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>MEŠTROVIĆ</w:t>
            </w: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560"/>
          </w:tcPr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</w:t>
            </w:r>
            <w:r w:rsidR="00632ACD">
              <w:rPr>
                <w:rFonts w:hAnsi="Times New Roman" w:ascii="Times New Roman"/>
                <w:sz w:val="24"/>
              </w:rPr>
              <w:t xml:space="preserve">OIB: </w:t>
            </w:r>
            <w:r w:rsidR="003A4C1F">
              <w:rPr>
                <w:rFonts w:hAnsi="Times New Roman" w:ascii="Times New Roman"/>
                <w:sz w:val="24"/>
              </w:rPr>
              <w:t>68420850811</w:t>
            </w:r>
          </w:p>
          <w:p w:rsidRDefault="00417A5F" w:rsidP="00632ACD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dxa" w:w="1842"/>
          </w:tcPr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</w:p>
          <w:p w:rsidRDefault="00632ACD" w:rsidP="00702487" w:rsidR="00632ACD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Vareška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6.</w:t>
            </w:r>
          </w:p>
        </w:tc>
        <w:tc>
          <w:tcPr>
            <w:tcW w:type="dxa" w:w="1843"/>
          </w:tcPr>
          <w:p w:rsidRDefault="00417A5F" w:rsidP="00702487" w:rsidR="00417A5F" w:rsidRPr="006873E8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  <w:r w:rsidR="00A619C9" w:rsidRPr="006873E8">
              <w:rPr>
                <w:rFonts w:hAnsi="Times New Roman" w:ascii="Times New Roman"/>
                <w:sz w:val="24"/>
              </w:rPr>
              <w:t>1.148.250,68</w:t>
            </w: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 w:rsidRPr="00417A5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417A5F" w:rsidP="00702487" w:rsidR="00417A5F" w:rsidRPr="00417A5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t xml:space="preserve">  </w:t>
            </w:r>
          </w:p>
        </w:tc>
        <w:tc>
          <w:tcPr>
            <w:tcW w:type="dxa" w:w="3093"/>
          </w:tcPr>
          <w:p w:rsidRDefault="008A5CA9" w:rsidP="00176368" w:rsidR="008A5CA9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887.170,82kn</w:t>
            </w:r>
          </w:p>
          <w:p w:rsidRDefault="00A619C9" w:rsidP="00176368" w:rsidR="008A5CA9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Odnosi se na :</w:t>
            </w:r>
          </w:p>
          <w:p w:rsidRDefault="008A5CA9" w:rsidP="00176368" w:rsidR="008A5CA9" w:rsidRPr="00D1234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>622.126,96</w:t>
            </w:r>
            <w:r w:rsidR="00A619C9" w:rsidRPr="00D12343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  <w:p w:rsidRDefault="00417A5F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 xml:space="preserve">ime obveza za pozajmice </w:t>
            </w:r>
            <w:proofErr w:type="spellStart"/>
            <w:r w:rsidRPr="004827F4">
              <w:rPr>
                <w:rFonts w:hAnsi="Times New Roman" w:ascii="Times New Roman"/>
                <w:sz w:val="24"/>
                <w:szCs w:val="24"/>
              </w:rPr>
              <w:t>čl.društva</w:t>
            </w:r>
            <w:proofErr w:type="spellEnd"/>
            <w:r w:rsidRPr="004827F4">
              <w:rPr>
                <w:rFonts w:hAnsi="Times New Roman" w:ascii="Times New Roman"/>
                <w:sz w:val="24"/>
                <w:szCs w:val="24"/>
              </w:rPr>
              <w:t xml:space="preserve"> konto 2510</w:t>
            </w:r>
          </w:p>
          <w:p w:rsidRDefault="007711F4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417A5F" w:rsidRPr="00D12343">
              <w:rPr>
                <w:rFonts w:hAnsi="Times New Roman" w:ascii="Times New Roman"/>
                <w:b/>
                <w:sz w:val="24"/>
                <w:szCs w:val="24"/>
              </w:rPr>
              <w:t>74.250,00kn</w:t>
            </w:r>
            <w:r w:rsidR="00417A5F" w:rsidRPr="004827F4">
              <w:rPr>
                <w:rFonts w:hAnsi="Times New Roman" w:ascii="Times New Roman"/>
                <w:sz w:val="24"/>
                <w:szCs w:val="24"/>
              </w:rPr>
              <w:t xml:space="preserve"> na ime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417A5F" w:rsidRPr="004827F4">
              <w:rPr>
                <w:rFonts w:hAnsi="Times New Roman" w:ascii="Times New Roman"/>
                <w:sz w:val="24"/>
                <w:szCs w:val="24"/>
              </w:rPr>
              <w:t>plaćanja rate kredita upl.26.08/16</w:t>
            </w:r>
          </w:p>
          <w:p w:rsidRDefault="007711F4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417A5F" w:rsidRPr="00A619C9">
              <w:rPr>
                <w:rFonts w:hAnsi="Times New Roman" w:ascii="Times New Roman"/>
                <w:sz w:val="24"/>
                <w:szCs w:val="24"/>
              </w:rPr>
              <w:t>100.000,00kn</w:t>
            </w:r>
            <w:r w:rsidR="00417A5F" w:rsidRPr="004827F4">
              <w:rPr>
                <w:rFonts w:hAnsi="Times New Roman" w:ascii="Times New Roman"/>
                <w:sz w:val="24"/>
                <w:szCs w:val="24"/>
              </w:rPr>
              <w:t xml:space="preserve"> prema izvodu od 07.09./2018</w:t>
            </w:r>
          </w:p>
          <w:p w:rsidRDefault="007711F4" w:rsidP="00176368" w:rsidR="00417A5F" w:rsidRPr="00D1234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>-</w:t>
            </w:r>
            <w:r w:rsidR="00417A5F" w:rsidRPr="00D12343">
              <w:rPr>
                <w:rFonts w:hAnsi="Times New Roman" w:ascii="Times New Roman"/>
                <w:b/>
                <w:sz w:val="24"/>
                <w:szCs w:val="24"/>
              </w:rPr>
              <w:t>90.793,86kn</w:t>
            </w:r>
          </w:p>
          <w:p w:rsidRDefault="00417A5F" w:rsidP="00176368" w:rsidR="00417A5F">
            <w:pPr>
              <w:pBdr>
                <w:bottom w:space="1" w:sz="6" w:color="auto" w:val="single"/>
              </w:pBd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>Prema izvodu od 07.09/2018g</w:t>
            </w:r>
          </w:p>
          <w:p w:rsidRDefault="00A619C9" w:rsidP="00176368" w:rsidR="00A619C9" w:rsidRPr="00A619C9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619C9">
              <w:rPr>
                <w:rFonts w:hAnsi="Times New Roman" w:ascii="Times New Roman"/>
                <w:b/>
                <w:sz w:val="24"/>
                <w:szCs w:val="24"/>
              </w:rPr>
              <w:t>183.500,00kn</w:t>
            </w:r>
          </w:p>
          <w:p w:rsidRDefault="00417A5F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 xml:space="preserve">Prema bruto bilanci, konto: 900, upisani temeljni kapital </w:t>
            </w:r>
          </w:p>
          <w:p w:rsidRDefault="00417A5F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</w:t>
            </w:r>
          </w:p>
          <w:p w:rsidRDefault="00A619C9" w:rsidP="00176368" w:rsidR="00417A5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0026E4">
              <w:rPr>
                <w:rFonts w:hAnsi="Times New Roman" w:ascii="Times New Roman"/>
                <w:b/>
                <w:sz w:val="24"/>
                <w:szCs w:val="24"/>
              </w:rPr>
              <w:t>77.579,86 kn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Odnosi se na </w:t>
            </w:r>
          </w:p>
          <w:p w:rsidRDefault="000026E4" w:rsidP="00176368" w:rsidR="000026E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7711F4" w:rsidP="00176368" w:rsidR="00A619C9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 xml:space="preserve"> -</w:t>
            </w:r>
            <w:r w:rsidR="00A619C9" w:rsidRPr="00D12343">
              <w:rPr>
                <w:rFonts w:hAnsi="Times New Roman" w:ascii="Times New Roman"/>
                <w:b/>
                <w:sz w:val="24"/>
                <w:szCs w:val="24"/>
              </w:rPr>
              <w:t>40.000,00 kn</w:t>
            </w:r>
            <w:r w:rsidR="00A619C9">
              <w:rPr>
                <w:rFonts w:hAnsi="Times New Roman" w:ascii="Times New Roman"/>
                <w:sz w:val="24"/>
                <w:szCs w:val="24"/>
              </w:rPr>
              <w:t xml:space="preserve"> avans za kupnju</w:t>
            </w:r>
          </w:p>
          <w:p w:rsidRDefault="00417A5F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>studio apartmana 01.12.2017g</w:t>
            </w:r>
          </w:p>
          <w:p w:rsidRDefault="00417A5F" w:rsidP="00176368" w:rsidR="00417A5F" w:rsidRPr="004827F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12343" w:rsidP="00176368" w:rsidR="00417A5F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  <w:r w:rsidR="00417A5F" w:rsidRPr="00D12343">
              <w:rPr>
                <w:rFonts w:hAnsi="Times New Roman" w:ascii="Times New Roman"/>
                <w:b/>
                <w:sz w:val="24"/>
                <w:szCs w:val="24"/>
              </w:rPr>
              <w:t>12.743,15kn</w:t>
            </w:r>
            <w:r w:rsidR="00417A5F" w:rsidRPr="004827F4">
              <w:rPr>
                <w:rFonts w:hAnsi="Times New Roman" w:ascii="Times New Roman"/>
                <w:sz w:val="24"/>
                <w:szCs w:val="24"/>
              </w:rPr>
              <w:t xml:space="preserve"> na ime uplate po </w:t>
            </w:r>
            <w:proofErr w:type="spellStart"/>
            <w:r w:rsidR="00417A5F" w:rsidRPr="004827F4">
              <w:rPr>
                <w:rFonts w:hAnsi="Times New Roman" w:ascii="Times New Roman"/>
                <w:sz w:val="24"/>
                <w:szCs w:val="24"/>
              </w:rPr>
              <w:t>rn</w:t>
            </w:r>
            <w:proofErr w:type="spellEnd"/>
            <w:r w:rsidR="00417A5F" w:rsidRPr="004827F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417A5F" w:rsidRPr="00176368">
              <w:rPr>
                <w:rFonts w:hAnsi="Times New Roman" w:ascii="Times New Roman"/>
              </w:rPr>
              <w:t xml:space="preserve">Meštrović Nikolina za studio </w:t>
            </w:r>
            <w:proofErr w:type="spellStart"/>
            <w:r w:rsidR="00417A5F" w:rsidRPr="00176368">
              <w:rPr>
                <w:rFonts w:hAnsi="Times New Roman" w:ascii="Times New Roman"/>
              </w:rPr>
              <w:t>studio</w:t>
            </w:r>
            <w:proofErr w:type="spellEnd"/>
            <w:r w:rsidR="00417A5F" w:rsidRPr="00176368">
              <w:rPr>
                <w:rFonts w:hAnsi="Times New Roman" w:ascii="Times New Roman"/>
              </w:rPr>
              <w:t xml:space="preserve"> ap</w:t>
            </w:r>
            <w:r w:rsidR="00417A5F">
              <w:rPr>
                <w:rFonts w:hAnsi="Times New Roman" w:ascii="Times New Roman"/>
              </w:rPr>
              <w:t>artmana 01.12.2018</w:t>
            </w:r>
            <w:r w:rsidR="00417A5F" w:rsidRPr="00176368">
              <w:rPr>
                <w:rFonts w:hAnsi="Times New Roman" w:ascii="Times New Roman"/>
              </w:rPr>
              <w:t>g</w:t>
            </w:r>
          </w:p>
          <w:p w:rsidRDefault="0029503E" w:rsidP="00176368" w:rsidR="0029503E">
            <w:pPr>
              <w:rPr>
                <w:rFonts w:hAnsi="Times New Roman" w:ascii="Times New Roman"/>
              </w:rPr>
            </w:pPr>
          </w:p>
          <w:p w:rsidRDefault="0029503E" w:rsidP="00176368" w:rsidR="0029503E">
            <w:pPr>
              <w:rPr>
                <w:rFonts w:hAnsi="Times New Roman" w:ascii="Times New Roman"/>
              </w:rPr>
            </w:pPr>
          </w:p>
          <w:p w:rsidRDefault="0029503E" w:rsidP="00176368" w:rsidR="0029503E" w:rsidRPr="00176368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417A5F" w:rsidP="00176368" w:rsidR="00417A5F" w:rsidRPr="00176368">
            <w:pPr>
              <w:rPr>
                <w:rFonts w:hAnsi="Times New Roman" w:ascii="Times New Roman"/>
              </w:rPr>
            </w:pPr>
          </w:p>
          <w:p w:rsidRDefault="00D12343" w:rsidP="00176368" w:rsidR="00417A5F" w:rsidRPr="0017636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lastRenderedPageBreak/>
              <w:t>-</w:t>
            </w:r>
            <w:r w:rsidR="00417A5F" w:rsidRPr="00D12343">
              <w:rPr>
                <w:rFonts w:hAnsi="Times New Roman" w:ascii="Times New Roman"/>
                <w:b/>
              </w:rPr>
              <w:t>21.739,19kn</w:t>
            </w:r>
            <w:r w:rsidR="00417A5F" w:rsidRPr="00176368">
              <w:rPr>
                <w:rFonts w:hAnsi="Times New Roman" w:ascii="Times New Roman"/>
              </w:rPr>
              <w:t xml:space="preserve"> na ime izvršenja osn.za plaćanje </w:t>
            </w:r>
            <w:proofErr w:type="spellStart"/>
            <w:r w:rsidR="00417A5F" w:rsidRPr="00176368">
              <w:rPr>
                <w:rFonts w:hAnsi="Times New Roman" w:ascii="Times New Roman"/>
              </w:rPr>
              <w:t>Ov</w:t>
            </w:r>
            <w:proofErr w:type="spellEnd"/>
            <w:r w:rsidR="00417A5F" w:rsidRPr="00176368">
              <w:rPr>
                <w:rFonts w:hAnsi="Times New Roman" w:ascii="Times New Roman"/>
              </w:rPr>
              <w:t>-13556/14</w:t>
            </w:r>
          </w:p>
          <w:p w:rsidRDefault="00D12343" w:rsidP="00176368" w:rsidR="00417A5F" w:rsidRPr="0017636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-</w:t>
            </w:r>
            <w:r w:rsidR="00417A5F" w:rsidRPr="00D12343">
              <w:rPr>
                <w:rFonts w:hAnsi="Times New Roman" w:ascii="Times New Roman"/>
                <w:b/>
              </w:rPr>
              <w:t>3.097,52kn</w:t>
            </w:r>
            <w:r w:rsidR="00417A5F" w:rsidRPr="00176368">
              <w:rPr>
                <w:rFonts w:hAnsi="Times New Roman" w:ascii="Times New Roman"/>
              </w:rPr>
              <w:t xml:space="preserve"> na ime izvršenja osnove za plaćanje OV-13556/1402.01.2018g</w:t>
            </w:r>
          </w:p>
          <w:p w:rsidRDefault="00417A5F" w:rsidP="00176368" w:rsidR="00417A5F" w:rsidRPr="00176368">
            <w:pPr>
              <w:rPr>
                <w:rFonts w:hAnsi="Times New Roman" w:ascii="Times New Roman"/>
              </w:rPr>
            </w:pPr>
          </w:p>
        </w:tc>
        <w:tc>
          <w:tcPr>
            <w:tcW w:type="dxa" w:w="1563"/>
          </w:tcPr>
          <w:p w:rsidRDefault="00D97540" w:rsidP="00702487" w:rsidR="00632ACD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  <w:r>
              <w:rPr>
                <w:rFonts w:hAnsi="Times New Roman" w:ascii="Times New Roman"/>
                <w:b/>
                <w:sz w:val="24"/>
              </w:rPr>
              <w:lastRenderedPageBreak/>
              <w:t xml:space="preserve"> </w:t>
            </w:r>
            <w:r w:rsidR="00632ACD">
              <w:rPr>
                <w:rFonts w:hAnsi="Times New Roman" w:ascii="Times New Roman"/>
                <w:b/>
                <w:sz w:val="24"/>
              </w:rPr>
              <w:t>1.148.250,68</w:t>
            </w:r>
          </w:p>
          <w:p w:rsidRDefault="00417A5F" w:rsidP="00702487" w:rsidR="00417A5F" w:rsidRPr="00CE0AAF">
            <w:pPr>
              <w:pStyle w:val="Bezproreda"/>
              <w:rPr>
                <w:rFonts w:hAnsi="Times New Roman" w:ascii="Times New Roman"/>
                <w:b/>
                <w:sz w:val="24"/>
              </w:rPr>
            </w:pPr>
          </w:p>
        </w:tc>
        <w:tc>
          <w:tcPr>
            <w:tcW w:type="dxa" w:w="2290"/>
          </w:tcPr>
          <w:p w:rsidRDefault="00417A5F" w:rsidP="000026E4" w:rsidR="000026E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026E4">
              <w:rPr>
                <w:rFonts w:hAnsi="Times New Roman" w:ascii="Times New Roman"/>
                <w:b/>
                <w:sz w:val="24"/>
                <w:szCs w:val="24"/>
              </w:rPr>
              <w:t>887.170,82kn</w:t>
            </w:r>
          </w:p>
          <w:p w:rsidRDefault="000026E4" w:rsidP="000026E4" w:rsidR="000026E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Odnosi se na :</w:t>
            </w:r>
          </w:p>
          <w:p w:rsidRDefault="000026E4" w:rsidP="000026E4" w:rsidR="000026E4" w:rsidRPr="00D1234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>622.126,96 kn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 xml:space="preserve">ime obveza za pozajmice </w:t>
            </w:r>
            <w:proofErr w:type="spellStart"/>
            <w:r w:rsidRPr="004827F4">
              <w:rPr>
                <w:rFonts w:hAnsi="Times New Roman" w:ascii="Times New Roman"/>
                <w:sz w:val="24"/>
                <w:szCs w:val="24"/>
              </w:rPr>
              <w:t>čl.društva</w:t>
            </w:r>
            <w:proofErr w:type="spellEnd"/>
            <w:r w:rsidRPr="004827F4">
              <w:rPr>
                <w:rFonts w:hAnsi="Times New Roman" w:ascii="Times New Roman"/>
                <w:sz w:val="24"/>
                <w:szCs w:val="24"/>
              </w:rPr>
              <w:t xml:space="preserve"> konto 2510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>74.250,00kn</w:t>
            </w:r>
            <w:r w:rsidRPr="004827F4">
              <w:rPr>
                <w:rFonts w:hAnsi="Times New Roman" w:ascii="Times New Roman"/>
                <w:sz w:val="24"/>
                <w:szCs w:val="24"/>
              </w:rPr>
              <w:t xml:space="preserve"> na ime plaćanja rate kredita upl.26.08/16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>100.000,00kn</w:t>
            </w:r>
            <w:r w:rsidRPr="004827F4">
              <w:rPr>
                <w:rFonts w:hAnsi="Times New Roman" w:ascii="Times New Roman"/>
                <w:sz w:val="24"/>
                <w:szCs w:val="24"/>
              </w:rPr>
              <w:t xml:space="preserve"> prema izvodu od 07.09./2018</w:t>
            </w:r>
          </w:p>
          <w:p w:rsidRDefault="000026E4" w:rsidP="000026E4" w:rsidR="000026E4" w:rsidRPr="00D12343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D12343">
              <w:rPr>
                <w:rFonts w:hAnsi="Times New Roman" w:ascii="Times New Roman"/>
                <w:b/>
                <w:sz w:val="24"/>
                <w:szCs w:val="24"/>
              </w:rPr>
              <w:t>90.793,86kn</w:t>
            </w:r>
          </w:p>
          <w:p w:rsidRDefault="000026E4" w:rsidP="000026E4" w:rsidR="000026E4">
            <w:pPr>
              <w:pBdr>
                <w:bottom w:space="1" w:sz="6" w:color="auto" w:val="single"/>
              </w:pBd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>Prema izvodu od 07.09/2018g</w:t>
            </w:r>
          </w:p>
          <w:p w:rsidRDefault="000026E4" w:rsidP="000026E4" w:rsidR="000026E4" w:rsidRPr="00A619C9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A619C9">
              <w:rPr>
                <w:rFonts w:hAnsi="Times New Roman" w:ascii="Times New Roman"/>
                <w:b/>
                <w:sz w:val="24"/>
                <w:szCs w:val="24"/>
              </w:rPr>
              <w:t>183.500,00kn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 xml:space="preserve">Prema bruto bilanci, konto: 900, upisani temeljni kapital 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-----------------------</w:t>
            </w:r>
          </w:p>
          <w:p w:rsidRDefault="000026E4" w:rsidP="000026E4" w:rsidR="000026E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0026E4">
              <w:rPr>
                <w:rFonts w:hAnsi="Times New Roman" w:ascii="Times New Roman"/>
                <w:b/>
                <w:sz w:val="24"/>
                <w:szCs w:val="24"/>
              </w:rPr>
              <w:t>77.579,86 kn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Odnosi se na </w:t>
            </w:r>
          </w:p>
          <w:p w:rsidRDefault="000026E4" w:rsidP="000026E4" w:rsidR="000026E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12343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  <w:r w:rsidR="000026E4" w:rsidRPr="00D12343">
              <w:rPr>
                <w:rFonts w:hAnsi="Times New Roman" w:ascii="Times New Roman"/>
                <w:b/>
                <w:sz w:val="24"/>
                <w:szCs w:val="24"/>
              </w:rPr>
              <w:t>40.000,00 k</w:t>
            </w:r>
            <w:r w:rsidR="000026E4">
              <w:rPr>
                <w:rFonts w:hAnsi="Times New Roman" w:ascii="Times New Roman"/>
                <w:sz w:val="24"/>
                <w:szCs w:val="24"/>
              </w:rPr>
              <w:t>n avans za kupnju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  <w:r w:rsidRPr="004827F4">
              <w:rPr>
                <w:rFonts w:hAnsi="Times New Roman" w:ascii="Times New Roman"/>
                <w:sz w:val="24"/>
                <w:szCs w:val="24"/>
              </w:rPr>
              <w:t>studio apartmana 01.12.2017g</w:t>
            </w:r>
          </w:p>
          <w:p w:rsidRDefault="000026E4" w:rsidP="000026E4" w:rsidR="000026E4" w:rsidRPr="004827F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12343" w:rsidP="000026E4" w:rsidR="000026E4" w:rsidRPr="0017636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  <w:r w:rsidR="000026E4" w:rsidRPr="00D12343">
              <w:rPr>
                <w:rFonts w:hAnsi="Times New Roman" w:ascii="Times New Roman"/>
                <w:b/>
                <w:sz w:val="24"/>
                <w:szCs w:val="24"/>
              </w:rPr>
              <w:t>12.743,15kn</w:t>
            </w:r>
            <w:r w:rsidR="000026E4" w:rsidRPr="004827F4">
              <w:rPr>
                <w:rFonts w:hAnsi="Times New Roman" w:ascii="Times New Roman"/>
                <w:sz w:val="24"/>
                <w:szCs w:val="24"/>
              </w:rPr>
              <w:t xml:space="preserve"> na ime uplate po </w:t>
            </w:r>
            <w:proofErr w:type="spellStart"/>
            <w:r w:rsidR="000026E4" w:rsidRPr="004827F4">
              <w:rPr>
                <w:rFonts w:hAnsi="Times New Roman" w:ascii="Times New Roman"/>
                <w:sz w:val="24"/>
                <w:szCs w:val="24"/>
              </w:rPr>
              <w:t>rn</w:t>
            </w:r>
            <w:proofErr w:type="spellEnd"/>
            <w:r w:rsidR="000026E4" w:rsidRPr="004827F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026E4" w:rsidRPr="00176368">
              <w:rPr>
                <w:rFonts w:hAnsi="Times New Roman" w:ascii="Times New Roman"/>
              </w:rPr>
              <w:t xml:space="preserve">Meštrović Nikolina za studio </w:t>
            </w:r>
            <w:proofErr w:type="spellStart"/>
            <w:r w:rsidR="000026E4" w:rsidRPr="00176368">
              <w:rPr>
                <w:rFonts w:hAnsi="Times New Roman" w:ascii="Times New Roman"/>
              </w:rPr>
              <w:t>studio</w:t>
            </w:r>
            <w:proofErr w:type="spellEnd"/>
            <w:r w:rsidR="000026E4" w:rsidRPr="00176368">
              <w:rPr>
                <w:rFonts w:hAnsi="Times New Roman" w:ascii="Times New Roman"/>
              </w:rPr>
              <w:t xml:space="preserve"> ap</w:t>
            </w:r>
            <w:r w:rsidR="000026E4">
              <w:rPr>
                <w:rFonts w:hAnsi="Times New Roman" w:ascii="Times New Roman"/>
              </w:rPr>
              <w:t>artmana 01.12.2018</w:t>
            </w:r>
            <w:r w:rsidR="000026E4" w:rsidRPr="00176368">
              <w:rPr>
                <w:rFonts w:hAnsi="Times New Roman" w:ascii="Times New Roman"/>
              </w:rPr>
              <w:t>g</w:t>
            </w:r>
          </w:p>
          <w:p w:rsidRDefault="000026E4" w:rsidP="000026E4" w:rsidR="000026E4" w:rsidRPr="00176368">
            <w:pPr>
              <w:rPr>
                <w:rFonts w:hAnsi="Times New Roman" w:ascii="Times New Roman"/>
              </w:rPr>
            </w:pPr>
          </w:p>
          <w:p w:rsidRDefault="00D12343" w:rsidP="000026E4" w:rsidR="000026E4" w:rsidRPr="0017636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-</w:t>
            </w:r>
            <w:r w:rsidR="000026E4" w:rsidRPr="00D12343">
              <w:rPr>
                <w:rFonts w:hAnsi="Times New Roman" w:ascii="Times New Roman"/>
                <w:b/>
              </w:rPr>
              <w:t>21.739,19kn</w:t>
            </w:r>
            <w:r w:rsidR="000026E4" w:rsidRPr="00176368">
              <w:rPr>
                <w:rFonts w:hAnsi="Times New Roman" w:ascii="Times New Roman"/>
              </w:rPr>
              <w:t xml:space="preserve"> na ime izvršenja osn.za plaćanje </w:t>
            </w:r>
            <w:proofErr w:type="spellStart"/>
            <w:r w:rsidR="000026E4" w:rsidRPr="00176368">
              <w:rPr>
                <w:rFonts w:hAnsi="Times New Roman" w:ascii="Times New Roman"/>
              </w:rPr>
              <w:t>Ov</w:t>
            </w:r>
            <w:proofErr w:type="spellEnd"/>
            <w:r w:rsidR="000026E4" w:rsidRPr="00176368">
              <w:rPr>
                <w:rFonts w:hAnsi="Times New Roman" w:ascii="Times New Roman"/>
              </w:rPr>
              <w:t>-13556/14</w:t>
            </w:r>
          </w:p>
          <w:p w:rsidRDefault="00D12343" w:rsidP="000026E4" w:rsidR="000026E4" w:rsidRPr="00176368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-</w:t>
            </w:r>
            <w:r w:rsidR="000026E4" w:rsidRPr="00D12343">
              <w:rPr>
                <w:rFonts w:hAnsi="Times New Roman" w:ascii="Times New Roman"/>
                <w:b/>
              </w:rPr>
              <w:t>3.097,52kn</w:t>
            </w:r>
            <w:r w:rsidR="000026E4" w:rsidRPr="00176368">
              <w:rPr>
                <w:rFonts w:hAnsi="Times New Roman" w:ascii="Times New Roman"/>
              </w:rPr>
              <w:t xml:space="preserve"> na ime izvršenja osnove za plaćanje OV-13556/1402.01.2018g</w:t>
            </w:r>
          </w:p>
          <w:p w:rsidRDefault="00417A5F" w:rsidP="000026E4" w:rsidR="00417A5F" w:rsidRPr="00176368">
            <w:pPr>
              <w:rPr>
                <w:rFonts w:hAnsi="Times New Roman" w:ascii="Times New Roman"/>
              </w:rPr>
            </w:pPr>
          </w:p>
        </w:tc>
      </w:tr>
    </w:tbl>
    <w:p w:rsidRDefault="00B5403C" w:rsidP="00702487" w:rsidR="00D1023E">
      <w:pPr>
        <w:pStyle w:val="Bezproreda"/>
        <w:rPr>
          <w:rFonts w:hAnsi="Times New Roman" w:ascii="Times New Roman"/>
          <w:b/>
          <w:sz w:val="24"/>
        </w:rPr>
      </w:pPr>
      <w:r w:rsidRPr="00B5403C">
        <w:rPr>
          <w:rFonts w:hAnsi="Times New Roman" w:ascii="Times New Roman"/>
          <w:b/>
          <w:sz w:val="24"/>
        </w:rPr>
        <w:lastRenderedPageBreak/>
        <w:t xml:space="preserve">SVEUKUPAN </w:t>
      </w:r>
      <w:r w:rsidR="006B1B85">
        <w:rPr>
          <w:rFonts w:hAnsi="Times New Roman" w:ascii="Times New Roman"/>
          <w:b/>
          <w:sz w:val="24"/>
        </w:rPr>
        <w:t xml:space="preserve"> </w:t>
      </w:r>
      <w:r w:rsidR="00810A92">
        <w:rPr>
          <w:rFonts w:hAnsi="Times New Roman" w:ascii="Times New Roman"/>
          <w:b/>
          <w:sz w:val="24"/>
        </w:rPr>
        <w:t xml:space="preserve">PRIZNATI </w:t>
      </w:r>
      <w:r w:rsidR="006B1B85">
        <w:rPr>
          <w:rFonts w:hAnsi="Times New Roman" w:ascii="Times New Roman"/>
          <w:b/>
          <w:sz w:val="24"/>
        </w:rPr>
        <w:t xml:space="preserve"> </w:t>
      </w:r>
      <w:r w:rsidRPr="00B5403C">
        <w:rPr>
          <w:rFonts w:hAnsi="Times New Roman" w:ascii="Times New Roman"/>
          <w:b/>
          <w:sz w:val="24"/>
        </w:rPr>
        <w:t xml:space="preserve">IZNOS </w:t>
      </w:r>
      <w:r w:rsidR="006B1B85">
        <w:rPr>
          <w:rFonts w:hAnsi="Times New Roman" w:ascii="Times New Roman"/>
          <w:b/>
          <w:sz w:val="24"/>
        </w:rPr>
        <w:t xml:space="preserve"> </w:t>
      </w:r>
      <w:r w:rsidRPr="00B5403C">
        <w:rPr>
          <w:rFonts w:hAnsi="Times New Roman" w:ascii="Times New Roman"/>
          <w:b/>
          <w:sz w:val="24"/>
        </w:rPr>
        <w:t>POTRAŽIVANJA U DRUGO</w:t>
      </w:r>
      <w:r w:rsidR="00D97540">
        <w:rPr>
          <w:rFonts w:hAnsi="Times New Roman" w:ascii="Times New Roman"/>
          <w:b/>
          <w:sz w:val="24"/>
        </w:rPr>
        <w:t xml:space="preserve">M </w:t>
      </w:r>
      <w:r w:rsidR="006B1B85">
        <w:rPr>
          <w:rFonts w:hAnsi="Times New Roman" w:ascii="Times New Roman"/>
          <w:b/>
          <w:sz w:val="24"/>
        </w:rPr>
        <w:t xml:space="preserve"> </w:t>
      </w:r>
      <w:r w:rsidR="00D97540">
        <w:rPr>
          <w:rFonts w:hAnsi="Times New Roman" w:ascii="Times New Roman"/>
          <w:b/>
          <w:sz w:val="24"/>
        </w:rPr>
        <w:t>VI</w:t>
      </w:r>
      <w:r w:rsidR="00810A92">
        <w:rPr>
          <w:rFonts w:hAnsi="Times New Roman" w:ascii="Times New Roman"/>
          <w:b/>
          <w:sz w:val="24"/>
        </w:rPr>
        <w:t>ŠEM ISPLATNOM REDU</w:t>
      </w:r>
      <w:r w:rsidR="006B1B85">
        <w:rPr>
          <w:rFonts w:hAnsi="Times New Roman" w:ascii="Times New Roman"/>
          <w:b/>
          <w:sz w:val="24"/>
        </w:rPr>
        <w:t xml:space="preserve"> </w:t>
      </w:r>
      <w:r w:rsidR="00810A92">
        <w:rPr>
          <w:rFonts w:hAnsi="Times New Roman" w:ascii="Times New Roman"/>
          <w:b/>
          <w:sz w:val="24"/>
        </w:rPr>
        <w:t xml:space="preserve"> IZNOSE :</w:t>
      </w:r>
      <w:r w:rsidR="0093725D">
        <w:rPr>
          <w:rFonts w:hAnsi="Times New Roman" w:ascii="Times New Roman"/>
          <w:b/>
          <w:sz w:val="24"/>
        </w:rPr>
        <w:t xml:space="preserve">  2.251.839,24</w:t>
      </w:r>
      <w:r w:rsidRPr="00B5403C">
        <w:rPr>
          <w:rFonts w:hAnsi="Times New Roman" w:ascii="Times New Roman"/>
          <w:b/>
          <w:sz w:val="24"/>
        </w:rPr>
        <w:t xml:space="preserve"> kn </w:t>
      </w:r>
    </w:p>
    <w:p w:rsidRDefault="006B1B85" w:rsidP="00702487" w:rsidR="006B1B85">
      <w:pPr>
        <w:pStyle w:val="Bezproreda"/>
        <w:rPr>
          <w:rFonts w:hAnsi="Times New Roman" w:ascii="Times New Roman"/>
          <w:b/>
          <w:sz w:val="24"/>
        </w:rPr>
      </w:pPr>
    </w:p>
    <w:p w:rsidRDefault="006B1B85" w:rsidP="00702487" w:rsidR="0029503E" w:rsidRPr="0029503E">
      <w:pPr>
        <w:pStyle w:val="Bezproreda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SVEUKUPNA POTRAŽIVANJA VJEROVNIKA PRVOG I DRUGOG VIŠEG ISPL</w:t>
      </w:r>
      <w:r w:rsidR="00FE37E7">
        <w:rPr>
          <w:rFonts w:hAnsi="Times New Roman" w:ascii="Times New Roman"/>
          <w:b/>
          <w:sz w:val="24"/>
        </w:rPr>
        <w:t xml:space="preserve">ATNOG REDA IZNOSE : </w:t>
      </w:r>
      <w:r w:rsidR="00E61F4C">
        <w:rPr>
          <w:rFonts w:hAnsi="Times New Roman" w:ascii="Times New Roman"/>
          <w:b/>
          <w:sz w:val="24"/>
        </w:rPr>
        <w:t>2.795.946,48 kn</w:t>
      </w:r>
    </w:p>
    <w:p w:rsidRDefault="00A93A60" w:rsidP="00702487" w:rsidR="00A93A60">
      <w:pPr>
        <w:pStyle w:val="Bezproreda"/>
        <w:rPr>
          <w:rFonts w:hAnsi="Times New Roman" w:ascii="Times New Roman"/>
          <w:sz w:val="24"/>
        </w:rPr>
      </w:pPr>
    </w:p>
    <w:p w:rsidRDefault="0029503E" w:rsidP="00702487" w:rsidR="0029503E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29503E" w:rsidR="0029503E" w:rsidRPr="0029503E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29503E">
        <w:rPr>
          <w:rFonts w:hAnsi="Times New Roman" w:ascii="Times New Roman"/>
          <w:b/>
          <w:sz w:val="24"/>
        </w:rPr>
        <w:t xml:space="preserve">TABLICA </w:t>
      </w:r>
      <w:r w:rsidR="00A93A60" w:rsidRPr="0029503E">
        <w:rPr>
          <w:rFonts w:hAnsi="Times New Roman" w:ascii="Times New Roman"/>
          <w:b/>
          <w:sz w:val="24"/>
        </w:rPr>
        <w:t>RAZLUČNIH VJEROVNIKA</w:t>
      </w:r>
    </w:p>
    <w:p w:rsidRDefault="0029503E" w:rsidP="0029503E" w:rsidR="0029503E">
      <w:pPr>
        <w:jc w:val="center"/>
        <w:rPr>
          <w:rFonts w:hAnsi="Times New Roman" w:ascii="Times New Roman"/>
          <w:b/>
          <w:sz w:val="24"/>
        </w:rPr>
      </w:pPr>
    </w:p>
    <w:p w:rsidRDefault="0029503E" w:rsidP="0029503E" w:rsidR="0029503E">
      <w:pPr>
        <w:jc w:val="center"/>
        <w:rPr>
          <w:rFonts w:hAnsi="Times New Roman" w:ascii="Times New Roman"/>
          <w:b/>
          <w:sz w:val="24"/>
        </w:rPr>
      </w:pPr>
    </w:p>
    <w:p w:rsidRDefault="0029503E" w:rsidP="0029503E" w:rsidR="0029503E">
      <w:pPr>
        <w:jc w:val="center"/>
        <w:rPr>
          <w:rFonts w:hAnsi="Times New Roman" w:ascii="Times New Roman"/>
          <w:b/>
          <w:sz w:val="24"/>
        </w:rPr>
      </w:pPr>
    </w:p>
    <w:p w:rsidRDefault="0029503E" w:rsidP="0029503E" w:rsidR="0029503E">
      <w:pPr>
        <w:jc w:val="center"/>
        <w:rPr>
          <w:rFonts w:hAnsi="Times New Roman" w:ascii="Times New Roman"/>
          <w:b/>
          <w:sz w:val="24"/>
        </w:rPr>
      </w:pPr>
    </w:p>
    <w:p w:rsidRDefault="0029503E" w:rsidP="0029503E" w:rsidR="0029503E">
      <w:pPr>
        <w:jc w:val="center"/>
        <w:rPr>
          <w:rFonts w:hAnsi="Times New Roman" w:ascii="Times New Roman"/>
          <w:b/>
          <w:sz w:val="24"/>
        </w:rPr>
      </w:pPr>
    </w:p>
    <w:p w:rsidRDefault="0029503E" w:rsidP="0029503E" w:rsidR="0029503E">
      <w:pPr>
        <w:jc w:val="center"/>
        <w:rPr>
          <w:rFonts w:hAnsi="Times New Roman" w:ascii="Times New Roman"/>
          <w:b/>
          <w:sz w:val="24"/>
        </w:rPr>
      </w:pPr>
    </w:p>
    <w:p w:rsidRDefault="0029503E" w:rsidP="0029503E" w:rsidR="0029503E" w:rsidRPr="0029503E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9"/>
        <w:gridCol w:w="2268"/>
        <w:gridCol w:w="1703"/>
        <w:gridCol w:w="1842"/>
        <w:gridCol w:w="2980"/>
        <w:gridCol w:w="1836"/>
        <w:gridCol w:w="3121"/>
      </w:tblGrid>
      <w:tr w:rsidTr="00A15A78" w:rsidR="00A15A78" w:rsidRPr="00B40BEB">
        <w:trPr>
          <w:trHeight w:val="1273"/>
          <w:jc w:val="center"/>
        </w:trPr>
        <w:tc>
          <w:tcPr>
            <w:tcW w:type="pct" w:w="326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Redni broj </w:t>
            </w:r>
          </w:p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71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Ime i prezime/ tvrtka ili naziv </w:t>
            </w:r>
            <w:proofErr w:type="spellStart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>razlučnog</w:t>
            </w:r>
            <w:proofErr w:type="spellEnd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79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pct" w:w="626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Adresa/sjedište </w:t>
            </w:r>
            <w:proofErr w:type="spellStart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>razlučnog</w:t>
            </w:r>
            <w:proofErr w:type="spellEnd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type="pct" w:w="1013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Javna knjiga u koju je </w:t>
            </w:r>
            <w:proofErr w:type="spellStart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>razlučno</w:t>
            </w:r>
            <w:proofErr w:type="spellEnd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24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Iznos tražbine osigurane </w:t>
            </w:r>
            <w:proofErr w:type="spellStart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>razlučnim</w:t>
            </w:r>
            <w:proofErr w:type="spellEnd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 pravom</w:t>
            </w:r>
          </w:p>
        </w:tc>
        <w:tc>
          <w:tcPr>
            <w:tcW w:type="pct" w:w="1061"/>
            <w:vAlign w:val="center"/>
          </w:tcPr>
          <w:p w:rsidRDefault="00A15A78" w:rsidP="000331A7" w:rsidR="00A15A78" w:rsidRPr="00A15A78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Pravnu osnovu tražbine osigurane </w:t>
            </w:r>
            <w:proofErr w:type="spellStart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>razlučnim</w:t>
            </w:r>
            <w:proofErr w:type="spellEnd"/>
            <w:r w:rsidRPr="00A15A78">
              <w:rPr>
                <w:rFonts w:hAnsi="Times New Roman" w:ascii="Times New Roman"/>
                <w:b/>
                <w:sz w:val="24"/>
                <w:szCs w:val="24"/>
              </w:rPr>
              <w:t xml:space="preserve"> pravom</w:t>
            </w:r>
          </w:p>
        </w:tc>
      </w:tr>
      <w:tr w:rsidTr="00A15A78" w:rsidR="00A15A78" w:rsidRPr="00B40BEB">
        <w:trPr>
          <w:jc w:val="center"/>
        </w:trPr>
        <w:tc>
          <w:tcPr>
            <w:tcW w:type="pct" w:w="326"/>
          </w:tcPr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Pr="00E2676F">
              <w:rPr>
                <w:rFonts w:hAnsi="Times New Roman" w:ascii="Times New Roman"/>
                <w:b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1"/>
          </w:tcPr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5403C">
              <w:rPr>
                <w:rFonts w:hAnsi="Times New Roman" w:ascii="Times New Roman"/>
                <w:b/>
                <w:sz w:val="24"/>
                <w:szCs w:val="24"/>
              </w:rPr>
              <w:t xml:space="preserve">MINISTARSTVO </w:t>
            </w:r>
          </w:p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5403C">
              <w:rPr>
                <w:rFonts w:hAnsi="Times New Roman" w:ascii="Times New Roman"/>
                <w:b/>
                <w:sz w:val="24"/>
                <w:szCs w:val="24"/>
              </w:rPr>
              <w:t>FINANCIJA POREZNA UPRAVA</w:t>
            </w:r>
            <w:r w:rsidR="0029503E">
              <w:rPr>
                <w:rFonts w:hAnsi="Times New Roman" w:ascii="Times New Roman"/>
                <w:b/>
                <w:sz w:val="24"/>
                <w:szCs w:val="24"/>
              </w:rPr>
              <w:t xml:space="preserve"> Pod.ur.Zgb</w:t>
            </w:r>
          </w:p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79"/>
          </w:tcPr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OIB.</w:t>
            </w:r>
            <w:r w:rsidR="003B52B2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26"/>
          </w:tcPr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1013"/>
          </w:tcPr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4"/>
          </w:tcPr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5403C">
              <w:rPr>
                <w:rFonts w:hAnsi="Times New Roman" w:ascii="Times New Roman"/>
                <w:b/>
                <w:sz w:val="24"/>
                <w:szCs w:val="24"/>
              </w:rPr>
              <w:t>108.431,60 kn</w:t>
            </w:r>
          </w:p>
        </w:tc>
        <w:tc>
          <w:tcPr>
            <w:tcW w:type="pct" w:w="1061"/>
          </w:tcPr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97540" w:rsidP="000331A7" w:rsidR="00D9754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Auto TWINGO </w:t>
            </w:r>
          </w:p>
          <w:p w:rsidRDefault="00D97540" w:rsidP="000331A7" w:rsidR="00D9754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God.proizvodnje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1999</w:t>
            </w:r>
          </w:p>
        </w:tc>
      </w:tr>
      <w:tr w:rsidTr="00A15A78" w:rsidR="00A15A78" w:rsidRPr="00B40BEB">
        <w:trPr>
          <w:jc w:val="center"/>
        </w:trPr>
        <w:tc>
          <w:tcPr>
            <w:tcW w:type="pct" w:w="326"/>
          </w:tcPr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15A78" w:rsidP="000331A7" w:rsidR="00A15A78" w:rsidRPr="00E2676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E2676F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771"/>
          </w:tcPr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5403C">
              <w:rPr>
                <w:rFonts w:hAnsi="Times New Roman" w:ascii="Times New Roman"/>
                <w:b/>
                <w:sz w:val="24"/>
                <w:szCs w:val="24"/>
              </w:rPr>
              <w:t xml:space="preserve">PARTNER BANKA d.d. </w:t>
            </w:r>
          </w:p>
        </w:tc>
        <w:tc>
          <w:tcPr>
            <w:tcW w:type="pct" w:w="579"/>
          </w:tcPr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OIB</w:t>
            </w:r>
            <w:r w:rsidR="003B52B2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71221608291</w:t>
            </w:r>
          </w:p>
        </w:tc>
        <w:tc>
          <w:tcPr>
            <w:tcW w:type="pct" w:w="626"/>
          </w:tcPr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Vončinina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</w:t>
            </w:r>
          </w:p>
        </w:tc>
        <w:tc>
          <w:tcPr>
            <w:tcW w:type="pct" w:w="1013"/>
          </w:tcPr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kč.br.165/11zk.ul.2462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k.o.Nerezine 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kč.br.164/9 zk.ul.2301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k.o.Nerezine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kč.br.164/1zk.ul.2633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k.o.Nerezine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kč.br.165/3zk.ul.3114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k.o.Nerezine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2625/10000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(E-1)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246/10000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(E-2)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300/10000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(E-3)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Suvl.dio501/10000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(E-4)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1419/10000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(E-6)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184/10000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(E-7)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924/10000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(E-12)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1071/10000</w:t>
            </w:r>
          </w:p>
          <w:p w:rsidRDefault="00A15A78" w:rsidP="000331A7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(E-13)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4"/>
          </w:tcPr>
          <w:p w:rsidRDefault="00A15A78" w:rsidP="000331A7" w:rsidR="00A15A78" w:rsidRPr="00B5403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5403C">
              <w:rPr>
                <w:rFonts w:hAnsi="Times New Roman" w:ascii="Times New Roman"/>
                <w:b/>
                <w:sz w:val="24"/>
                <w:szCs w:val="24"/>
              </w:rPr>
              <w:t>689,817,87 kn</w:t>
            </w:r>
          </w:p>
        </w:tc>
        <w:tc>
          <w:tcPr>
            <w:tcW w:type="pct" w:w="1061"/>
          </w:tcPr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kč.br.165/11zk.ul.2462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k.o.Nerezine 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kč.br.164/9 zk.ul.2301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k.o.Nerezine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kč.br.164/1zk.ul.2633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k.o.Nerezine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kč.br.165/3zk.ul.3114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k.o.Nerezine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2625/10000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(E-1)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246/10000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(E-2)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300/10000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(E-3)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Suvl.dio501/10000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(E-4)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1419/10000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(E-6)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184/10000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(E-7)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924/10000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(E-12)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Suvl.dio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1071/10000</w:t>
            </w:r>
          </w:p>
          <w:p w:rsidRDefault="00A15A78" w:rsidP="00A15A78" w:rsidR="00A15A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(E-13)</w:t>
            </w:r>
          </w:p>
          <w:p w:rsidRDefault="00A15A78" w:rsidP="000331A7" w:rsidR="00A15A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C6F32" w:rsidP="00702487" w:rsidR="00EC6F32">
      <w:pPr>
        <w:jc w:val="center"/>
        <w:rPr>
          <w:rFonts w:hAnsi="Times New Roman" w:ascii="Times New Roman"/>
          <w:sz w:val="24"/>
          <w:szCs w:val="24"/>
        </w:rPr>
      </w:pPr>
    </w:p>
    <w:p w:rsidRDefault="00F8431B" w:rsidP="00702487" w:rsidR="006E1F2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1C2838" w:rsidP="00702487" w:rsidR="00EC6F32" w:rsidRPr="001C2838">
      <w:pPr>
        <w:jc w:val="center"/>
        <w:rPr>
          <w:rFonts w:hAnsi="Times New Roman" w:ascii="Times New Roman"/>
          <w:b/>
          <w:sz w:val="24"/>
          <w:szCs w:val="24"/>
        </w:rPr>
      </w:pPr>
      <w:r w:rsidRPr="001C2838">
        <w:rPr>
          <w:rFonts w:hAnsi="Times New Roman" w:ascii="Times New Roman"/>
          <w:b/>
          <w:sz w:val="24"/>
          <w:szCs w:val="24"/>
        </w:rPr>
        <w:t xml:space="preserve">SVEUKUPNA POTRAŽIVANJA RAZLUČNIH VJEROVNIKA IZNOSE </w:t>
      </w:r>
      <w:r>
        <w:rPr>
          <w:rFonts w:hAnsi="Times New Roman" w:ascii="Times New Roman"/>
          <w:b/>
          <w:sz w:val="24"/>
          <w:szCs w:val="24"/>
        </w:rPr>
        <w:t xml:space="preserve">: </w:t>
      </w:r>
      <w:r w:rsidRPr="001C2838">
        <w:rPr>
          <w:rFonts w:hAnsi="Times New Roman" w:ascii="Times New Roman"/>
          <w:b/>
          <w:sz w:val="24"/>
          <w:szCs w:val="24"/>
        </w:rPr>
        <w:t>782.249,47 kn</w:t>
      </w:r>
    </w:p>
    <w:p w:rsidRDefault="0029503E" w:rsidP="00702487" w:rsidR="0029503E">
      <w:pPr>
        <w:jc w:val="center"/>
        <w:rPr>
          <w:rFonts w:hAnsi="Times New Roman" w:ascii="Times New Roman"/>
          <w:sz w:val="24"/>
          <w:szCs w:val="24"/>
        </w:rPr>
      </w:pPr>
    </w:p>
    <w:p w:rsidRDefault="0029503E" w:rsidP="00702487" w:rsidR="0029503E">
      <w:pPr>
        <w:jc w:val="center"/>
        <w:rPr>
          <w:rFonts w:hAnsi="Times New Roman" w:ascii="Times New Roman"/>
          <w:sz w:val="24"/>
          <w:szCs w:val="24"/>
        </w:rPr>
      </w:pPr>
    </w:p>
    <w:p w:rsidRDefault="001A06C5" w:rsidP="00702487" w:rsidR="001A06C5" w:rsidRPr="001A06C5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A06C5" w:rsidP="00702487" w:rsidR="001A06C5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30"/>
        <w:gridCol w:w="2124"/>
        <w:gridCol w:w="1698"/>
        <w:gridCol w:w="3541"/>
        <w:gridCol w:w="3117"/>
        <w:gridCol w:w="2910"/>
      </w:tblGrid>
      <w:tr w:rsidTr="00E2676F" w:rsidR="00702487" w:rsidRPr="007B4027">
        <w:trPr>
          <w:jc w:val="center"/>
        </w:trPr>
        <w:tc>
          <w:tcPr>
            <w:tcW w:type="pct" w:w="287"/>
            <w:vAlign w:val="center"/>
          </w:tcPr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48"/>
            <w:vAlign w:val="center"/>
          </w:tcPr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Ime i prezime/ tvrtka ili naziv </w:t>
            </w:r>
            <w:proofErr w:type="spellStart"/>
            <w:r w:rsidRPr="006B1B85">
              <w:rPr>
                <w:rFonts w:hAnsi="Times New Roman" w:ascii="Times New Roman"/>
                <w:b/>
                <w:sz w:val="24"/>
                <w:szCs w:val="24"/>
              </w:rPr>
              <w:t>razlučnog</w:t>
            </w:r>
            <w:proofErr w:type="spellEnd"/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98"/>
            <w:vAlign w:val="center"/>
          </w:tcPr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OIB </w:t>
            </w:r>
            <w:proofErr w:type="spellStart"/>
            <w:r w:rsidRPr="006B1B85">
              <w:rPr>
                <w:rFonts w:hAnsi="Times New Roman" w:ascii="Times New Roman"/>
                <w:b/>
                <w:sz w:val="24"/>
                <w:szCs w:val="24"/>
              </w:rPr>
              <w:t>razlučnog</w:t>
            </w:r>
            <w:proofErr w:type="spellEnd"/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1246"/>
            <w:vAlign w:val="center"/>
          </w:tcPr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Adresa/sjedište </w:t>
            </w:r>
            <w:proofErr w:type="spellStart"/>
            <w:r w:rsidRPr="006B1B85">
              <w:rPr>
                <w:rFonts w:hAnsi="Times New Roman" w:ascii="Times New Roman"/>
                <w:b/>
                <w:sz w:val="24"/>
                <w:szCs w:val="24"/>
              </w:rPr>
              <w:t>razlučnog</w:t>
            </w:r>
            <w:proofErr w:type="spellEnd"/>
            <w:r w:rsidRPr="006B1B85">
              <w:rPr>
                <w:rFonts w:hAnsi="Times New Roman" w:ascii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type="pct" w:w="1097"/>
            <w:vAlign w:val="center"/>
          </w:tcPr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B1B85">
              <w:rPr>
                <w:rFonts w:hAnsi="Times New Roman" w:ascii="Times New Roman"/>
                <w:b/>
                <w:sz w:val="24"/>
                <w:szCs w:val="24"/>
              </w:rPr>
              <w:t>Pravna osnova izlučnog prava</w:t>
            </w:r>
          </w:p>
        </w:tc>
        <w:tc>
          <w:tcPr>
            <w:tcW w:type="pct" w:w="1024"/>
            <w:vAlign w:val="center"/>
          </w:tcPr>
          <w:p w:rsidRDefault="00702487" w:rsidP="000331A7" w:rsidR="00702487" w:rsidRPr="006B1B8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B1B85">
              <w:rPr>
                <w:rFonts w:hAnsi="Times New Roman" w:ascii="Times New Roman"/>
                <w:b/>
                <w:sz w:val="24"/>
                <w:szCs w:val="24"/>
              </w:rPr>
              <w:t>Predmet izlučnog prava</w:t>
            </w:r>
          </w:p>
        </w:tc>
      </w:tr>
      <w:tr w:rsidTr="00E2676F" w:rsidR="00702487" w:rsidRPr="007B4027">
        <w:trPr>
          <w:jc w:val="center"/>
        </w:trPr>
        <w:tc>
          <w:tcPr>
            <w:tcW w:type="pct" w:w="28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6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9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2676F" w:rsidR="00702487" w:rsidRPr="007B4027">
        <w:trPr>
          <w:jc w:val="center"/>
        </w:trPr>
        <w:tc>
          <w:tcPr>
            <w:tcW w:type="pct" w:w="28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6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9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6B1B85">
      <w:pPr>
        <w:rPr>
          <w:rFonts w:hAnsi="Times New Roman" w:ascii="Times New Roman"/>
          <w:b/>
          <w:sz w:val="24"/>
        </w:rPr>
      </w:pPr>
      <w:r w:rsidRPr="006B1B85">
        <w:rPr>
          <w:rFonts w:hAnsi="Times New Roman" w:ascii="Times New Roman"/>
          <w:b/>
          <w:sz w:val="24"/>
        </w:rPr>
        <w:t xml:space="preserve">Mjesto i datum </w:t>
      </w:r>
      <w:r w:rsidRPr="006B1B85">
        <w:rPr>
          <w:rFonts w:hAnsi="Times New Roman" w:ascii="Times New Roman"/>
          <w:b/>
          <w:sz w:val="24"/>
        </w:rPr>
        <w:tab/>
      </w:r>
      <w:r w:rsidRPr="006B1B85">
        <w:rPr>
          <w:rFonts w:hAnsi="Times New Roman" w:ascii="Times New Roman"/>
          <w:b/>
          <w:sz w:val="24"/>
        </w:rPr>
        <w:tab/>
      </w:r>
      <w:r w:rsidRPr="006B1B85">
        <w:rPr>
          <w:rFonts w:hAnsi="Times New Roman" w:ascii="Times New Roman"/>
          <w:b/>
          <w:sz w:val="24"/>
        </w:rPr>
        <w:tab/>
      </w:r>
      <w:r w:rsidRPr="006B1B85">
        <w:rPr>
          <w:rFonts w:hAnsi="Times New Roman" w:ascii="Times New Roman"/>
          <w:b/>
          <w:sz w:val="24"/>
        </w:rPr>
        <w:tab/>
      </w:r>
      <w:r w:rsidRPr="006B1B85">
        <w:rPr>
          <w:rFonts w:hAnsi="Times New Roman" w:ascii="Times New Roman"/>
          <w:b/>
          <w:sz w:val="24"/>
        </w:rPr>
        <w:tab/>
      </w:r>
      <w:r w:rsidRPr="006B1B85">
        <w:rPr>
          <w:rFonts w:hAnsi="Times New Roman" w:ascii="Times New Roman"/>
          <w:b/>
          <w:sz w:val="24"/>
        </w:rPr>
        <w:tab/>
      </w:r>
      <w:r w:rsidRPr="006B1B85">
        <w:rPr>
          <w:rFonts w:hAnsi="Times New Roman" w:ascii="Times New Roman"/>
          <w:b/>
          <w:sz w:val="24"/>
        </w:rPr>
        <w:tab/>
      </w:r>
      <w:r w:rsidR="00EC6F32" w:rsidRPr="006B1B85">
        <w:rPr>
          <w:rFonts w:hAnsi="Times New Roman" w:ascii="Times New Roman"/>
          <w:b/>
          <w:sz w:val="24"/>
        </w:rPr>
        <w:t xml:space="preserve">         </w:t>
      </w:r>
      <w:r w:rsidRPr="006B1B85">
        <w:rPr>
          <w:rFonts w:hAnsi="Times New Roman" w:ascii="Times New Roman"/>
          <w:b/>
          <w:sz w:val="24"/>
        </w:rPr>
        <w:t>Stečajni upravite</w:t>
      </w:r>
      <w:r w:rsidR="00EC6F32" w:rsidRPr="006B1B85">
        <w:rPr>
          <w:rFonts w:hAnsi="Times New Roman" w:ascii="Times New Roman"/>
          <w:b/>
          <w:sz w:val="24"/>
        </w:rPr>
        <w:t>lj</w:t>
      </w:r>
      <w:r w:rsidRPr="006B1B85">
        <w:rPr>
          <w:rFonts w:hAnsi="Times New Roman" w:ascii="Times New Roman"/>
          <w:b/>
          <w:sz w:val="24"/>
        </w:rPr>
        <w:t xml:space="preserve"> </w:t>
      </w:r>
      <w:r w:rsidR="00EC6F32" w:rsidRPr="006B1B85">
        <w:rPr>
          <w:rFonts w:hAnsi="Times New Roman" w:ascii="Times New Roman"/>
          <w:b/>
          <w:sz w:val="24"/>
        </w:rPr>
        <w:tab/>
      </w:r>
      <w:r w:rsidR="00EC6F32" w:rsidRPr="006B1B85">
        <w:rPr>
          <w:rFonts w:hAnsi="Times New Roman" w:ascii="Times New Roman"/>
          <w:b/>
          <w:sz w:val="24"/>
        </w:rPr>
        <w:tab/>
      </w:r>
      <w:r w:rsidR="00EC6F32" w:rsidRPr="006B1B85">
        <w:rPr>
          <w:rFonts w:hAnsi="Times New Roman" w:ascii="Times New Roman"/>
          <w:b/>
          <w:sz w:val="24"/>
        </w:rPr>
        <w:tab/>
      </w:r>
      <w:r w:rsidR="00EC6F32" w:rsidRPr="006B1B85">
        <w:rPr>
          <w:rFonts w:hAnsi="Times New Roman" w:ascii="Times New Roman"/>
          <w:b/>
          <w:sz w:val="24"/>
        </w:rPr>
        <w:tab/>
      </w:r>
    </w:p>
    <w:p w:rsidRDefault="00A603E0" w:rsidR="00C61F72" w:rsidRPr="006B1B85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Karlovac 019.12</w:t>
      </w:r>
      <w:r w:rsidR="006B1B85" w:rsidRPr="006B1B85">
        <w:rPr>
          <w:rFonts w:hAnsi="Times New Roman" w:ascii="Times New Roman"/>
          <w:b/>
          <w:sz w:val="24"/>
          <w:szCs w:val="24"/>
        </w:rPr>
        <w:t>.2018</w:t>
      </w:r>
      <w:r w:rsidR="00EC6F32" w:rsidRPr="006B1B85">
        <w:rPr>
          <w:rFonts w:hAnsi="Times New Roman" w:ascii="Times New Roman"/>
          <w:b/>
          <w:sz w:val="24"/>
          <w:szCs w:val="24"/>
        </w:rPr>
        <w:t xml:space="preserve"> god.                                                         </w:t>
      </w:r>
      <w:r w:rsidR="00BE3664" w:rsidRPr="006B1B85">
        <w:rPr>
          <w:rFonts w:hAnsi="Times New Roman" w:ascii="Times New Roman"/>
          <w:b/>
          <w:sz w:val="24"/>
          <w:szCs w:val="24"/>
        </w:rPr>
        <w:t xml:space="preserve">        </w:t>
      </w:r>
      <w:r w:rsidR="00EC6F32" w:rsidRPr="006B1B85">
        <w:rPr>
          <w:rFonts w:hAnsi="Times New Roman" w:ascii="Times New Roman"/>
          <w:b/>
          <w:sz w:val="24"/>
          <w:szCs w:val="24"/>
        </w:rPr>
        <w:t xml:space="preserve">   TOMISLAV MORSAN </w:t>
      </w:r>
      <w:proofErr w:type="spellStart"/>
      <w:r w:rsidR="006B1B85" w:rsidRPr="006B1B85">
        <w:rPr>
          <w:rFonts w:hAnsi="Times New Roman" w:ascii="Times New Roman"/>
          <w:b/>
          <w:sz w:val="24"/>
          <w:szCs w:val="24"/>
        </w:rPr>
        <w:t>dipl.oecc</w:t>
      </w:r>
      <w:proofErr w:type="spellEnd"/>
      <w:r w:rsidR="006B1B85" w:rsidRPr="006B1B85">
        <w:rPr>
          <w:rFonts w:hAnsi="Times New Roman" w:ascii="Times New Roman"/>
          <w:b/>
          <w:sz w:val="24"/>
          <w:szCs w:val="24"/>
        </w:rPr>
        <w:t>.</w:t>
      </w:r>
    </w:p>
    <w:sectPr w:rsidSect="009A3682" w:rsidR="00C61F72" w:rsidRPr="006B1B85">
      <w:pgSz w:orient="landscape" w:h="11906" w:w="16838"/>
      <w:pgMar w:gutter="0" w:footer="708" w:header="708" w:left="1417" w:bottom="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71A" w:rsidP="00702487" w:rsidR="00FB071A">
      <w:pPr>
        <w:spacing w:after="0"/>
      </w:pPr>
      <w:r>
        <w:separator/>
      </w:r>
    </w:p>
  </w:endnote>
  <w:endnote w:id="0" w:type="continuationSeparator">
    <w:p w:rsidRDefault="00FB071A" w:rsidP="00702487" w:rsidR="00FB07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71A" w:rsidP="00702487" w:rsidR="00FB071A">
      <w:pPr>
        <w:spacing w:after="0"/>
      </w:pPr>
      <w:r>
        <w:separator/>
      </w:r>
    </w:p>
  </w:footnote>
  <w:footnote w:id="0" w:type="continuationSeparator">
    <w:p w:rsidRDefault="00FB071A" w:rsidP="00702487" w:rsidR="00FB071A">
      <w:pPr>
        <w:spacing w:after="0"/>
      </w:pPr>
      <w:r>
        <w:continuationSeparator/>
      </w:r>
    </w:p>
  </w:footnote>
  <w:footnote w:id="1">
    <w:p w:rsidRDefault="00A93A60" w:rsidP="00702487" w:rsidR="00A93A60">
      <w:pPr>
        <w:pStyle w:val="Tekstfusnote"/>
      </w:pPr>
    </w:p>
    <w:p w:rsidRDefault="00A93A60" w:rsidP="00702487" w:rsidR="00A93A60">
      <w:pPr>
        <w:pStyle w:val="Tekstfusnote"/>
      </w:pPr>
    </w:p>
    <w:p w:rsidRDefault="00D54291" w:rsidP="00702487" w:rsidR="00D54291">
      <w:pPr>
        <w:pStyle w:val="Tekstfusnote"/>
      </w:pPr>
    </w:p>
    <w:p w:rsidRDefault="00D54291" w:rsidP="00702487" w:rsidR="00D54291">
      <w:pPr>
        <w:pStyle w:val="Tekstfusnote"/>
      </w:pPr>
    </w:p>
    <w:p w:rsidRDefault="009A3682" w:rsidP="00702487" w:rsidR="009A3682">
      <w:pPr>
        <w:pStyle w:val="Tekstfusnote"/>
      </w:pPr>
    </w:p>
    <w:p w:rsidRDefault="00A93A60" w:rsidP="00702487" w:rsidR="00A93A60" w:rsidRPr="00B40BEB">
      <w:pPr>
        <w:pStyle w:val="Tekstfusnote"/>
      </w:pPr>
    </w:p>
  </w:footnote>
  <w:footnote w:id="2">
    <w:p w:rsidRDefault="00345C72" w:rsidP="00810A92" w:rsidR="00013AE2">
      <w:pPr>
        <w:pStyle w:val="Bezproreda"/>
      </w:pPr>
      <w:r>
        <w:rPr>
          <w:rFonts w:hAnsi="Times New Roman" w:ascii="Times New Roman"/>
          <w:b/>
          <w:sz w:val="24"/>
        </w:rPr>
        <w:t xml:space="preserve">                                     </w:t>
      </w:r>
    </w:p>
    <w:p w:rsidRDefault="00753B1E" w:rsidP="00702487" w:rsidR="00753B1E">
      <w:pPr>
        <w:pStyle w:val="Tekstfusnote"/>
      </w:pPr>
    </w:p>
    <w:p w:rsidRDefault="00753B1E" w:rsidP="00702487" w:rsidR="00753B1E">
      <w:pPr>
        <w:pStyle w:val="Tekstfusnote"/>
      </w:pPr>
    </w:p>
    <w:p w:rsidRDefault="00212065" w:rsidP="00702487" w:rsidR="00212065">
      <w:pPr>
        <w:pStyle w:val="Tekstfusnote"/>
      </w:pPr>
    </w:p>
    <w:p w:rsidRDefault="00212065" w:rsidP="00702487" w:rsidR="00212065">
      <w:pPr>
        <w:pStyle w:val="Tekstfusnote"/>
      </w:pPr>
    </w:p>
    <w:p w:rsidRDefault="00013AE2" w:rsidP="00702487" w:rsidR="00013AE2">
      <w:pPr>
        <w:pStyle w:val="Tekstfusnote"/>
      </w:pPr>
    </w:p>
    <w:p w:rsidRDefault="00013AE2" w:rsidP="00702487" w:rsidR="00013AE2" w:rsidRPr="00B40BEB">
      <w:pPr>
        <w:pStyle w:val="Tekstfusnote"/>
      </w:pPr>
    </w:p>
  </w:footnote>
  <w:footnote w:id="3">
    <w:p w:rsidRDefault="00A93A60" w:rsidP="00702487" w:rsidR="00A93A60">
      <w:pPr>
        <w:pStyle w:val="Tekstfusnote"/>
      </w:pPr>
    </w:p>
    <w:p w:rsidRDefault="00A93A60" w:rsidP="00702487" w:rsidR="00A93A60">
      <w:pPr>
        <w:pStyle w:val="Tekstfusnote"/>
      </w:pPr>
    </w:p>
    <w:p w:rsidRDefault="00A93A60" w:rsidP="00702487" w:rsidR="00A93A60">
      <w:pPr>
        <w:pStyle w:val="Tekstfusnote"/>
      </w:pPr>
    </w:p>
    <w:p w:rsidRDefault="00D97540" w:rsidP="00702487" w:rsidR="00D97540">
      <w:pPr>
        <w:pStyle w:val="Tekstfusnote"/>
      </w:pPr>
    </w:p>
    <w:p w:rsidRDefault="00D97540" w:rsidP="00702487" w:rsidR="00D97540">
      <w:pPr>
        <w:pStyle w:val="Tekstfusnote"/>
      </w:pPr>
    </w:p>
    <w:p w:rsidRDefault="00A93A60" w:rsidP="00702487" w:rsidR="00A93A60">
      <w:pPr>
        <w:pStyle w:val="Tekstfusnote"/>
      </w:pPr>
    </w:p>
    <w:p w:rsidRDefault="00A93A60" w:rsidP="00702487" w:rsidR="00A93A60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26E4"/>
    <w:rsid w:val="00013AE2"/>
    <w:rsid w:val="000529AD"/>
    <w:rsid w:val="00065D7F"/>
    <w:rsid w:val="0009576A"/>
    <w:rsid w:val="000C66C8"/>
    <w:rsid w:val="000D49CD"/>
    <w:rsid w:val="000E3991"/>
    <w:rsid w:val="000F7249"/>
    <w:rsid w:val="00176368"/>
    <w:rsid w:val="001A06C5"/>
    <w:rsid w:val="001A5368"/>
    <w:rsid w:val="001C2838"/>
    <w:rsid w:val="00212065"/>
    <w:rsid w:val="00221FD7"/>
    <w:rsid w:val="0027083F"/>
    <w:rsid w:val="00276300"/>
    <w:rsid w:val="0029503E"/>
    <w:rsid w:val="002A6B64"/>
    <w:rsid w:val="002C0559"/>
    <w:rsid w:val="002C2B9C"/>
    <w:rsid w:val="002E1975"/>
    <w:rsid w:val="002E609D"/>
    <w:rsid w:val="00322041"/>
    <w:rsid w:val="00345C72"/>
    <w:rsid w:val="00354A73"/>
    <w:rsid w:val="00367FC0"/>
    <w:rsid w:val="00374699"/>
    <w:rsid w:val="00396C99"/>
    <w:rsid w:val="003A3D2B"/>
    <w:rsid w:val="003A4C1F"/>
    <w:rsid w:val="003B52B2"/>
    <w:rsid w:val="003B5CA9"/>
    <w:rsid w:val="003D5898"/>
    <w:rsid w:val="0041389A"/>
    <w:rsid w:val="00417A5F"/>
    <w:rsid w:val="004827F4"/>
    <w:rsid w:val="004A30E3"/>
    <w:rsid w:val="004E7A34"/>
    <w:rsid w:val="0050631B"/>
    <w:rsid w:val="0051721F"/>
    <w:rsid w:val="00551AA8"/>
    <w:rsid w:val="0056687A"/>
    <w:rsid w:val="0058150C"/>
    <w:rsid w:val="00592D89"/>
    <w:rsid w:val="005A6C5E"/>
    <w:rsid w:val="005A76D7"/>
    <w:rsid w:val="005C5915"/>
    <w:rsid w:val="005F536F"/>
    <w:rsid w:val="00632ACD"/>
    <w:rsid w:val="00677E1D"/>
    <w:rsid w:val="006873E8"/>
    <w:rsid w:val="00694321"/>
    <w:rsid w:val="006943B0"/>
    <w:rsid w:val="006976A7"/>
    <w:rsid w:val="006A1706"/>
    <w:rsid w:val="006B1B85"/>
    <w:rsid w:val="006C0170"/>
    <w:rsid w:val="006E1F29"/>
    <w:rsid w:val="00702487"/>
    <w:rsid w:val="00753B1E"/>
    <w:rsid w:val="00753FFC"/>
    <w:rsid w:val="007711F4"/>
    <w:rsid w:val="00797795"/>
    <w:rsid w:val="007A4D74"/>
    <w:rsid w:val="00810A92"/>
    <w:rsid w:val="00826577"/>
    <w:rsid w:val="008512FB"/>
    <w:rsid w:val="00852A9E"/>
    <w:rsid w:val="008725CF"/>
    <w:rsid w:val="008A5CA9"/>
    <w:rsid w:val="008C2B7C"/>
    <w:rsid w:val="009351F2"/>
    <w:rsid w:val="0093725D"/>
    <w:rsid w:val="00963E3B"/>
    <w:rsid w:val="00985EFE"/>
    <w:rsid w:val="009A3682"/>
    <w:rsid w:val="00A15A78"/>
    <w:rsid w:val="00A301CA"/>
    <w:rsid w:val="00A603E0"/>
    <w:rsid w:val="00A607C5"/>
    <w:rsid w:val="00A619C9"/>
    <w:rsid w:val="00A825E1"/>
    <w:rsid w:val="00A927AA"/>
    <w:rsid w:val="00A93A60"/>
    <w:rsid w:val="00AC1CC0"/>
    <w:rsid w:val="00AD0A5F"/>
    <w:rsid w:val="00AD59E7"/>
    <w:rsid w:val="00B46D4C"/>
    <w:rsid w:val="00B5403C"/>
    <w:rsid w:val="00B8209D"/>
    <w:rsid w:val="00B83B9D"/>
    <w:rsid w:val="00BA3C3E"/>
    <w:rsid w:val="00BC6AD6"/>
    <w:rsid w:val="00BD6869"/>
    <w:rsid w:val="00BE3664"/>
    <w:rsid w:val="00C01720"/>
    <w:rsid w:val="00C61F72"/>
    <w:rsid w:val="00CE0AAF"/>
    <w:rsid w:val="00CF0137"/>
    <w:rsid w:val="00CF0F60"/>
    <w:rsid w:val="00D1023E"/>
    <w:rsid w:val="00D12343"/>
    <w:rsid w:val="00D20FB1"/>
    <w:rsid w:val="00D3200A"/>
    <w:rsid w:val="00D44569"/>
    <w:rsid w:val="00D54291"/>
    <w:rsid w:val="00D97540"/>
    <w:rsid w:val="00DD2651"/>
    <w:rsid w:val="00DD26CD"/>
    <w:rsid w:val="00E1336C"/>
    <w:rsid w:val="00E227C5"/>
    <w:rsid w:val="00E2676F"/>
    <w:rsid w:val="00E5057F"/>
    <w:rsid w:val="00E61F4C"/>
    <w:rsid w:val="00E9582E"/>
    <w:rsid w:val="00EA6A65"/>
    <w:rsid w:val="00EC6F32"/>
    <w:rsid w:val="00F3056B"/>
    <w:rsid w:val="00F7173C"/>
    <w:rsid w:val="00F8431B"/>
    <w:rsid w:val="00FB071A"/>
    <w:rsid w:val="00FC1B3F"/>
    <w:rsid w:val="00FD63BB"/>
    <w:rsid w:val="00FE37E7"/>
    <w:rsid w:val="00FE4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6A1706"/>
    <w:pPr>
      <w:spacing w:lineRule="auto" w:line="240" w:after="0"/>
    </w:pPr>
    <w:rPr>
      <w:rFonts w:eastAsiaTheme="minorHAnsi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2950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1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13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13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13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E2FDE-ADA8-416A-BC98-543588F02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964</properties:Words>
  <properties:Characters>7020</properties:Characters>
  <properties:Lines>645</properties:Lines>
  <properties:Paragraphs>361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2019-01-11T18:29:00Z</dcterms:created>
  <dc:creator>ADMINIBM</dc:creator>
  <cp:lastModifiedBy>Valentina Gabud</cp:lastModifiedBy>
  <cp:lastPrinted>2018-12-22T07:51:00Z</cp:lastPrinted>
  <dcterms:modified xmlns:xsi="http://www.w3.org/2001/XMLSchema-instance" xsi:type="dcterms:W3CDTF">2019-01-14T06:58:00Z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St-4923/2016-36 / Podnesak - Tablica prijavljenih i osporenih tražbina (O19 Tablice  MZ TRGOGRADNJA.docx)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