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fe1f" w14:paraId="485fe1f" w:rsidRDefault="006A3974" w:rsidP="006A3974" w:rsidR="006A3974">
      <w:pPr>
        <w:jc w:val="right"/>
        <w15:collapsed w:val="false"/>
      </w:pPr>
      <w:r>
        <w:t xml:space="preserve">Broj: 6 </w:t>
      </w:r>
      <w:r w:rsidR="001C39D1">
        <w:t>St-</w:t>
      </w:r>
      <w:r w:rsidR="00A77D05">
        <w:t>8/12-192</w:t>
      </w:r>
    </w:p>
    <w:p w:rsidRDefault="00530558" w:rsidP="00530558" w:rsidR="00530558">
      <w:r>
        <w:rPr>
          <w:rStyle w:val="Naglaeno"/>
        </w:rPr>
        <w:t xml:space="preserve">             </w:t>
      </w:r>
      <w:r w:rsidR="00CF694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558" w:rsidP="00530558" w:rsidR="00530558" w:rsidRPr="00D21A2C"/>
    <w:p w:rsidRDefault="00530558" w:rsidP="00530558" w:rsidR="0053055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0558" w:rsidP="00530558" w:rsidR="0053055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0558" w:rsidP="00530558" w:rsidR="0053055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7907" w:rsidP="006A3974" w:rsidR="00E57907">
      <w:pPr>
        <w:jc w:val="both"/>
      </w:pPr>
    </w:p>
    <w:p w:rsidRDefault="00E57907" w:rsidP="00E57907" w:rsidR="007C0819" w:rsidRPr="00E57907">
      <w:pPr>
        <w:jc w:val="center"/>
      </w:pPr>
      <w:r w:rsidRPr="00E57907">
        <w:t>R</w:t>
      </w:r>
      <w:r w:rsidR="00ED233C">
        <w:t xml:space="preserve"> </w:t>
      </w:r>
      <w:r w:rsidRPr="00E57907">
        <w:t>E</w:t>
      </w:r>
      <w:r w:rsidR="00ED233C">
        <w:t xml:space="preserve"> </w:t>
      </w:r>
      <w:r w:rsidRPr="00E57907">
        <w:t>P</w:t>
      </w:r>
      <w:r w:rsidR="00ED233C">
        <w:t xml:space="preserve"> </w:t>
      </w:r>
      <w:r w:rsidRPr="00E57907">
        <w:t>U</w:t>
      </w:r>
      <w:r w:rsidR="00ED233C">
        <w:t xml:space="preserve"> </w:t>
      </w:r>
      <w:r w:rsidRPr="00E57907">
        <w:t>B</w:t>
      </w:r>
      <w:r w:rsidR="00ED233C">
        <w:t xml:space="preserve"> </w:t>
      </w:r>
      <w:r w:rsidRPr="00E57907">
        <w:t>L</w:t>
      </w:r>
      <w:r w:rsidR="00ED233C">
        <w:t xml:space="preserve"> </w:t>
      </w:r>
      <w:r w:rsidRPr="00E57907">
        <w:t>I</w:t>
      </w:r>
      <w:r w:rsidR="00ED233C">
        <w:t xml:space="preserve"> </w:t>
      </w:r>
      <w:r w:rsidRPr="00E57907">
        <w:t>K</w:t>
      </w:r>
      <w:r w:rsidR="00ED233C">
        <w:t xml:space="preserve"> </w:t>
      </w:r>
      <w:r w:rsidRPr="00E57907">
        <w:t>A</w:t>
      </w:r>
      <w:r w:rsidR="00ED233C">
        <w:t xml:space="preserve"> </w:t>
      </w:r>
      <w:r w:rsidRPr="00E57907">
        <w:t xml:space="preserve"> H</w:t>
      </w:r>
      <w:r w:rsidR="00ED233C">
        <w:t xml:space="preserve"> </w:t>
      </w:r>
      <w:r w:rsidRPr="00E57907">
        <w:t>R</w:t>
      </w:r>
      <w:r w:rsidR="00ED233C">
        <w:t xml:space="preserve"> </w:t>
      </w:r>
      <w:r w:rsidRPr="00E57907">
        <w:t>V</w:t>
      </w:r>
      <w:r w:rsidR="00ED233C">
        <w:t xml:space="preserve"> </w:t>
      </w:r>
      <w:r w:rsidRPr="00E57907">
        <w:t>A</w:t>
      </w:r>
      <w:r w:rsidR="00ED233C">
        <w:t xml:space="preserve"> </w:t>
      </w:r>
      <w:r w:rsidRPr="00E57907">
        <w:t>T</w:t>
      </w:r>
      <w:r w:rsidR="00ED233C">
        <w:t xml:space="preserve"> </w:t>
      </w:r>
      <w:r w:rsidRPr="00E57907">
        <w:t>S</w:t>
      </w:r>
      <w:r w:rsidR="00ED233C">
        <w:t xml:space="preserve"> </w:t>
      </w:r>
      <w:r w:rsidRPr="00E57907">
        <w:t>K</w:t>
      </w:r>
      <w:r w:rsidR="00ED233C">
        <w:t xml:space="preserve"> </w:t>
      </w:r>
      <w:r w:rsidRPr="00E57907">
        <w:t>A</w:t>
      </w:r>
    </w:p>
    <w:p w:rsidRDefault="000472C0" w:rsidP="006A3974" w:rsidR="000472C0" w:rsidRPr="00E57907">
      <w:pPr>
        <w:jc w:val="both"/>
      </w:pPr>
    </w:p>
    <w:p w:rsidRDefault="00E57907" w:rsidP="006A3974" w:rsidR="006A3974" w:rsidRPr="00E57907">
      <w:pPr>
        <w:jc w:val="center"/>
      </w:pPr>
      <w:r>
        <w:t>DOPUNSKO RJEŠENJE</w:t>
      </w:r>
    </w:p>
    <w:p w:rsidRDefault="006A3974" w:rsidP="006A3974" w:rsidR="006A3974">
      <w:pPr>
        <w:jc w:val="both"/>
      </w:pPr>
    </w:p>
    <w:p w:rsidRDefault="00E57907" w:rsidP="006A3974" w:rsidR="00E57907" w:rsidRPr="00E57907">
      <w:pPr>
        <w:jc w:val="both"/>
      </w:pPr>
    </w:p>
    <w:p w:rsidRDefault="00746576" w:rsidP="006A3974" w:rsidR="00746576">
      <w:pPr>
        <w:jc w:val="both"/>
      </w:pPr>
    </w:p>
    <w:p w:rsidRDefault="001C39D1" w:rsidP="007C0819" w:rsidR="0052238B">
      <w:pPr>
        <w:ind w:firstLine="720"/>
        <w:jc w:val="both"/>
      </w:pPr>
      <w:r w:rsidRPr="001C39D1">
        <w:t xml:space="preserve">Trgovački sud u Osijeku, po </w:t>
      </w:r>
      <w:r w:rsidR="00C020F5">
        <w:t>stečajnoj sutkinji</w:t>
      </w:r>
      <w:r w:rsidRPr="001C39D1">
        <w:t xml:space="preserve"> Nadi Roso, u stečajnom predmetu </w:t>
      </w:r>
      <w:r w:rsidR="00C020F5">
        <w:t xml:space="preserve">dužnika </w:t>
      </w:r>
      <w:r w:rsidR="00A77D05">
        <w:rPr>
          <w:b/>
        </w:rPr>
        <w:t>MAĐAREVIĆ d.o.o. "u stečaju" Satnica, Školska 53, MBS 030011356 OIB 14221984464</w:t>
      </w:r>
      <w:r w:rsidR="00FD25DA">
        <w:t xml:space="preserve">, </w:t>
      </w:r>
      <w:r w:rsidR="007C0819">
        <w:t xml:space="preserve">dana </w:t>
      </w:r>
      <w:r w:rsidR="00A77D05">
        <w:t>19. travnja</w:t>
      </w:r>
      <w:r w:rsidR="00ED233C">
        <w:t xml:space="preserve"> 2018. g.</w:t>
      </w:r>
      <w:r w:rsidR="004C26F7">
        <w:t>,</w:t>
      </w:r>
    </w:p>
    <w:p w:rsidRDefault="00041301" w:rsidP="007C0819" w:rsidR="00041301">
      <w:pPr>
        <w:ind w:firstLine="720"/>
        <w:jc w:val="both"/>
      </w:pPr>
    </w:p>
    <w:p w:rsidRDefault="00E57907" w:rsidP="00E57907" w:rsidR="00FA4A9F">
      <w:pPr>
        <w:tabs>
          <w:tab w:pos="3420" w:val="left"/>
        </w:tabs>
        <w:ind w:firstLine="720"/>
        <w:jc w:val="both"/>
      </w:pPr>
      <w:r>
        <w:tab/>
      </w:r>
    </w:p>
    <w:p w:rsidRDefault="007C0819" w:rsidP="00C913B6" w:rsidR="007C0819" w:rsidRPr="0098686F">
      <w:pPr>
        <w:jc w:val="both"/>
      </w:pPr>
    </w:p>
    <w:p w:rsidRDefault="00C913B6" w:rsidP="00C913B6" w:rsidR="00C913B6" w:rsidRPr="00C020F5">
      <w:pPr>
        <w:jc w:val="center"/>
      </w:pPr>
      <w:r w:rsidRPr="00C020F5">
        <w:t>r i j e š i o   j e</w:t>
      </w:r>
      <w:r w:rsidR="00834690" w:rsidRPr="00C020F5">
        <w:t xml:space="preserve"> :</w:t>
      </w:r>
    </w:p>
    <w:p w:rsidRDefault="007C0819" w:rsidP="006E1E8F" w:rsidR="007C0819">
      <w:pPr>
        <w:rPr>
          <w:b/>
        </w:rPr>
      </w:pPr>
    </w:p>
    <w:p w:rsidRDefault="00746576" w:rsidP="006E1E8F" w:rsidR="00746576" w:rsidRPr="0098686F">
      <w:pPr>
        <w:rPr>
          <w:b/>
        </w:rPr>
      </w:pPr>
    </w:p>
    <w:p w:rsidRDefault="00542326" w:rsidP="00B16C5E" w:rsidR="001176C9">
      <w:pPr>
        <w:jc w:val="both"/>
      </w:pPr>
      <w:r>
        <w:tab/>
      </w:r>
      <w:r w:rsidR="00FD06E7">
        <w:t>1.</w:t>
      </w:r>
      <w:r w:rsidR="00E57907">
        <w:tab/>
        <w:t>Dopunjuje se</w:t>
      </w:r>
      <w:r w:rsidR="004C26F7">
        <w:t xml:space="preserve"> </w:t>
      </w:r>
      <w:r w:rsidR="00B16C5E">
        <w:t>Rješenje</w:t>
      </w:r>
      <w:r w:rsidR="004C26F7">
        <w:t xml:space="preserve"> </w:t>
      </w:r>
      <w:r w:rsidR="00324D74">
        <w:t xml:space="preserve">o dosudi nekretnine ponuditelju Damir </w:t>
      </w:r>
      <w:proofErr w:type="spellStart"/>
      <w:r w:rsidR="00324D74">
        <w:t>Jelošek</w:t>
      </w:r>
      <w:proofErr w:type="spellEnd"/>
      <w:r w:rsidR="00324D74">
        <w:t xml:space="preserve"> iz Osijeka, </w:t>
      </w:r>
      <w:proofErr w:type="spellStart"/>
      <w:r w:rsidR="00324D74">
        <w:t>Čvrsnička</w:t>
      </w:r>
      <w:proofErr w:type="spellEnd"/>
      <w:r w:rsidR="00324D74">
        <w:t xml:space="preserve"> 49a, OIB: 98401494159 </w:t>
      </w:r>
      <w:r w:rsidR="00E57907">
        <w:t xml:space="preserve">Trgovačkog suda u Osijeku poslovni broj </w:t>
      </w:r>
      <w:r w:rsidR="00FD06E7">
        <w:t xml:space="preserve">6 </w:t>
      </w:r>
      <w:r w:rsidR="00E57907">
        <w:t>St-</w:t>
      </w:r>
      <w:r w:rsidR="00A77D05">
        <w:t xml:space="preserve">8/12-169 od 19. prosinca 2017. g. </w:t>
      </w:r>
      <w:r w:rsidR="00FD06E7">
        <w:t xml:space="preserve">u odnosu na </w:t>
      </w:r>
      <w:r w:rsidR="00324D74">
        <w:t xml:space="preserve">kupoprodajnu cijenu nekretnine navedene u točki I izreke navedenog Rješenja tako da se dodaje iznos cijene za prodanu nekretninu od </w:t>
      </w:r>
      <w:r w:rsidR="00324D74" w:rsidRPr="00324D74">
        <w:rPr>
          <w:b/>
        </w:rPr>
        <w:t>235.448,32 kn</w:t>
      </w:r>
      <w:r w:rsidR="00324D74">
        <w:rPr>
          <w:b/>
        </w:rPr>
        <w:t>.</w:t>
      </w:r>
    </w:p>
    <w:p w:rsidRDefault="00FD06E7" w:rsidP="00324D74" w:rsidR="00FD06E7" w:rsidRPr="00324D74">
      <w:pPr>
        <w:jc w:val="both"/>
        <w:rPr>
          <w:color w:val="000000"/>
        </w:rPr>
      </w:pPr>
    </w:p>
    <w:p w:rsidRDefault="00FD06E7" w:rsidP="00FD06E7" w:rsidR="00FD06E7" w:rsidRPr="00F67B05">
      <w:pPr>
        <w:ind w:firstLine="708"/>
        <w:jc w:val="both"/>
      </w:pPr>
      <w:r w:rsidRPr="00F67B05">
        <w:t>         </w:t>
      </w:r>
    </w:p>
    <w:p w:rsidRDefault="00FD06E7" w:rsidP="00FD06E7" w:rsidR="00FD06E7">
      <w:pPr>
        <w:ind w:firstLine="708"/>
        <w:jc w:val="center"/>
      </w:pPr>
      <w:r w:rsidRPr="00F67B05">
        <w:t>Obrazloženje</w:t>
      </w:r>
    </w:p>
    <w:p w:rsidRDefault="00FD06E7" w:rsidP="00FD06E7" w:rsidR="00FD06E7" w:rsidRPr="00F67B05">
      <w:pPr>
        <w:ind w:firstLine="708"/>
        <w:jc w:val="center"/>
      </w:pPr>
    </w:p>
    <w:p w:rsidRDefault="00FD06E7" w:rsidP="00FD06E7" w:rsidR="00FD06E7" w:rsidRPr="00F67B05">
      <w:pPr>
        <w:ind w:firstLine="708"/>
      </w:pPr>
    </w:p>
    <w:p w:rsidRDefault="00324D74" w:rsidP="00324D74" w:rsidR="00324D74">
      <w:pPr>
        <w:ind w:firstLine="708"/>
        <w:jc w:val="both"/>
      </w:pPr>
      <w:r>
        <w:rPr>
          <w:color w:val="000000"/>
        </w:rPr>
        <w:t xml:space="preserve">Budući da je u Rješenju TS Osijek poslovni broj 6 St-8/12-169 od 19. prosinca 2017. g. kojim je prihvaćena ponuda ponuditelja Damir </w:t>
      </w:r>
      <w:proofErr w:type="spellStart"/>
      <w:r>
        <w:rPr>
          <w:color w:val="000000"/>
        </w:rPr>
        <w:t>Jelošek</w:t>
      </w:r>
      <w:proofErr w:type="spellEnd"/>
      <w:r>
        <w:rPr>
          <w:color w:val="000000"/>
        </w:rPr>
        <w:t xml:space="preserve"> iz Osijeka za kupovinu nekretnina u vlasništvu stečajnog dužnika </w:t>
      </w:r>
      <w:proofErr w:type="spellStart"/>
      <w:r>
        <w:rPr>
          <w:color w:val="000000"/>
        </w:rPr>
        <w:t>Mađarević</w:t>
      </w:r>
      <w:proofErr w:type="spellEnd"/>
      <w:r>
        <w:rPr>
          <w:color w:val="000000"/>
        </w:rPr>
        <w:t xml:space="preserve"> d.o.o. u stečaju Satnica upisana u </w:t>
      </w: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odjelu Valpovo </w:t>
      </w: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br. 396 k.o. Satnica </w:t>
      </w: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796/1, </w:t>
      </w: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796/2 te mu se ujedno i dosuđuju navedene nekretnine omaškom propušteno navesti iznos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od 235.448,32 kn koji iznos je dužnik u cijelosti platio dana 5. veljače 2018. g. valjalo je </w:t>
      </w:r>
      <w:r w:rsidR="00FD06E7">
        <w:t xml:space="preserve">sukladno čl. </w:t>
      </w:r>
      <w:smartTag w:element="metricconverter" w:uri="urn:schemas-microsoft-com:office:smarttags">
        <w:smartTagPr>
          <w:attr w:val="339 st" w:name="ProductID"/>
        </w:smartTagPr>
        <w:r w:rsidR="00FD06E7">
          <w:t>339 st</w:t>
        </w:r>
      </w:smartTag>
      <w:r w:rsidR="00FD06E7">
        <w:t xml:space="preserve">. 1 Zakona o parničnom postupku („Narodne novine“ broj 53/91, </w:t>
      </w:r>
    </w:p>
    <w:p w:rsidRDefault="00324D74" w:rsidP="00324D74" w:rsidR="00324D74">
      <w:pPr>
        <w:jc w:val="both"/>
      </w:pPr>
    </w:p>
    <w:p w:rsidRDefault="00324D74" w:rsidP="00324D74" w:rsidR="00324D74">
      <w:pPr>
        <w:jc w:val="both"/>
      </w:pPr>
    </w:p>
    <w:p w:rsidRDefault="00324D74" w:rsidP="00324D74" w:rsidR="00324D74">
      <w:pPr>
        <w:jc w:val="both"/>
      </w:pPr>
    </w:p>
    <w:p w:rsidRDefault="00324D74" w:rsidP="00324D74" w:rsidR="00324D74">
      <w:pPr>
        <w:jc w:val="both"/>
      </w:pPr>
    </w:p>
    <w:p w:rsidRDefault="00324D74" w:rsidP="00324D74" w:rsidR="00324D74">
      <w:pPr>
        <w:jc w:val="both"/>
      </w:pPr>
    </w:p>
    <w:p w:rsidRDefault="00324D74" w:rsidP="00324D74" w:rsidR="00324D74">
      <w:pPr>
        <w:jc w:val="both"/>
      </w:pPr>
    </w:p>
    <w:p w:rsidRDefault="00FD06E7" w:rsidP="00324D74" w:rsidR="00FD06E7" w:rsidRPr="00324D74">
      <w:pPr>
        <w:jc w:val="both"/>
        <w:rPr>
          <w:color w:val="000000"/>
        </w:rPr>
      </w:pPr>
      <w:r>
        <w:t>91/92, 112/99, 88/01, 117/03, 84/08, 123/08 , 57/11, 148/11 i 25/13 dalje: ZPP), čl. 342 SZPP a u vezi s čl. 347 ZPP u vezi s čl. 10 Stečajnog zakona („Narodne novine“ broj  71/15 i 104/17)</w:t>
      </w:r>
      <w:r w:rsidR="00324D74">
        <w:t xml:space="preserve"> odlučiti kao u izreci</w:t>
      </w:r>
      <w:r>
        <w:t>.</w:t>
      </w:r>
    </w:p>
    <w:p w:rsidRDefault="00FD06E7" w:rsidP="00FD06E7" w:rsidR="00FD06E7" w:rsidRPr="00F67B05">
      <w:pPr>
        <w:ind w:firstLine="708"/>
        <w:jc w:val="both"/>
        <w:rPr>
          <w:color w:val="000000"/>
        </w:rPr>
      </w:pPr>
    </w:p>
    <w:p w:rsidRDefault="00FD06E7" w:rsidP="00FD06E7" w:rsidR="00FD06E7" w:rsidRPr="00F67B05">
      <w:pPr>
        <w:jc w:val="both"/>
        <w:rPr>
          <w:color w:val="000000"/>
        </w:rPr>
      </w:pPr>
      <w:r w:rsidRPr="00F67B05">
        <w:rPr>
          <w:color w:val="000000"/>
        </w:rPr>
        <w:t xml:space="preserve">   </w:t>
      </w:r>
    </w:p>
    <w:p w:rsidRDefault="00E869CF" w:rsidP="00041301" w:rsidR="00E869CF">
      <w:pPr>
        <w:jc w:val="both"/>
      </w:pPr>
    </w:p>
    <w:p w:rsidRDefault="00D550DF" w:rsidP="00FD06E7" w:rsidR="00D550DF">
      <w:pPr>
        <w:jc w:val="both"/>
      </w:pPr>
    </w:p>
    <w:p w:rsidRDefault="000472C0" w:rsidP="000472C0" w:rsidR="0042088B">
      <w:pPr>
        <w:tabs>
          <w:tab w:pos="4320" w:val="center"/>
          <w:tab w:pos="6240" w:val="left"/>
        </w:tabs>
      </w:pPr>
      <w:r>
        <w:tab/>
      </w:r>
      <w:r w:rsidR="00C913B6">
        <w:t>U Osijeku</w:t>
      </w:r>
      <w:r w:rsidR="004E58C3">
        <w:t xml:space="preserve"> </w:t>
      </w:r>
      <w:r w:rsidR="00324D74">
        <w:t>19. travnja</w:t>
      </w:r>
      <w:r w:rsidR="00FD06E7">
        <w:t xml:space="preserve"> 2018. g.</w:t>
      </w:r>
    </w:p>
    <w:p w:rsidRDefault="00E869CF" w:rsidP="000472C0" w:rsidR="00E869CF">
      <w:pPr>
        <w:tabs>
          <w:tab w:pos="4320" w:val="center"/>
          <w:tab w:pos="6240" w:val="left"/>
        </w:tabs>
      </w:pPr>
    </w:p>
    <w:p w:rsidRDefault="0042088B" w:rsidP="000472C0" w:rsidR="0042088B"/>
    <w:p w:rsidRDefault="00FD06E7" w:rsidP="000472C0" w:rsidR="00FD06E7"/>
    <w:p w:rsidRDefault="00C913B6" w:rsidP="00C913B6" w:rsidR="00C913B6">
      <w:pPr>
        <w:jc w:val="both"/>
      </w:pPr>
      <w:r>
        <w:tab/>
      </w:r>
      <w:r>
        <w:tab/>
      </w:r>
      <w:r w:rsidR="00746576">
        <w:tab/>
      </w:r>
      <w:r w:rsidR="00746576">
        <w:tab/>
      </w:r>
      <w:r w:rsidRPr="0098686F">
        <w:tab/>
      </w:r>
      <w:r w:rsidRPr="0098686F">
        <w:tab/>
      </w:r>
    </w:p>
    <w:p w:rsidRDefault="00C913B6" w:rsidP="00C913B6" w:rsidR="00C913B6" w:rsidRPr="009C6F5A">
      <w:pPr>
        <w:jc w:val="both"/>
      </w:pPr>
      <w:r w:rsidRPr="009C6F5A">
        <w:t xml:space="preserve">Zapisničar: </w:t>
      </w:r>
      <w:r w:rsidR="00F058D9">
        <w:t>Danijela Sekulić</w:t>
      </w:r>
      <w:r w:rsidR="00C020F5">
        <w:tab/>
      </w:r>
      <w:r w:rsidR="00C020F5">
        <w:tab/>
      </w:r>
      <w:r w:rsidR="00C020F5">
        <w:tab/>
      </w:r>
      <w:r w:rsidR="00C020F5">
        <w:tab/>
      </w:r>
      <w:r w:rsidR="00C020F5">
        <w:tab/>
        <w:t>STEČAJNA SUTKINJA</w:t>
      </w:r>
      <w:r w:rsidR="004E58C3">
        <w:t xml:space="preserve"> </w:t>
      </w:r>
    </w:p>
    <w:p w:rsidRDefault="00C020F5" w:rsidP="00C913B6" w:rsidR="006E1E8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58C3">
        <w:tab/>
        <w:t>Nada Roso</w:t>
      </w:r>
    </w:p>
    <w:p w:rsidRDefault="00D550DF" w:rsidP="00C913B6" w:rsidR="00D550DF">
      <w:pPr>
        <w:jc w:val="both"/>
      </w:pPr>
    </w:p>
    <w:p w:rsidRDefault="00D550DF" w:rsidP="00C913B6" w:rsidR="00D550DF">
      <w:pPr>
        <w:jc w:val="both"/>
      </w:pPr>
    </w:p>
    <w:p w:rsidRDefault="00D550DF" w:rsidP="00C913B6" w:rsidR="00D550DF">
      <w:pPr>
        <w:jc w:val="both"/>
      </w:pPr>
    </w:p>
    <w:p w:rsidRDefault="00D550DF" w:rsidP="00D550DF" w:rsidR="00D550DF" w:rsidRPr="00EF33B5">
      <w:pPr>
        <w:jc w:val="both"/>
      </w:pPr>
      <w:r w:rsidRPr="00EF33B5">
        <w:t>POUKA O PRAVNOM LIJEKU:</w:t>
      </w:r>
    </w:p>
    <w:p w:rsidRDefault="00D550DF" w:rsidP="00D550DF" w:rsidR="00D550DF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D550DF" w:rsidP="00D550DF" w:rsidR="00D550DF" w:rsidRPr="00EF33B5">
      <w:pPr>
        <w:jc w:val="both"/>
      </w:pPr>
    </w:p>
    <w:p w:rsidRDefault="00E869CF" w:rsidP="00C913B6" w:rsidR="00E869CF">
      <w:pPr>
        <w:jc w:val="both"/>
      </w:pPr>
    </w:p>
    <w:p w:rsidRDefault="006810E9" w:rsidP="006810E9" w:rsidR="006810E9" w:rsidRPr="009C6F5A">
      <w:pPr>
        <w:jc w:val="both"/>
      </w:pPr>
      <w:r w:rsidRPr="009C6F5A">
        <w:t>DNA:</w:t>
      </w:r>
    </w:p>
    <w:p w:rsidRDefault="00FD06E7" w:rsidP="001176C9" w:rsidR="001176C9" w:rsidRPr="00324D74">
      <w:pPr>
        <w:pStyle w:val="Odlomakpopisa"/>
        <w:numPr>
          <w:ilvl w:val="0"/>
          <w:numId w:val="3"/>
        </w:numPr>
        <w:jc w:val="both"/>
      </w:pPr>
      <w:r>
        <w:t xml:space="preserve">st. uprav. </w:t>
      </w:r>
      <w:r w:rsidR="00324D74">
        <w:t xml:space="preserve">Ivan Perković, </w:t>
      </w:r>
      <w:proofErr w:type="spellStart"/>
      <w:r w:rsidR="00324D74" w:rsidRPr="00324D74">
        <w:t>Josipovac</w:t>
      </w:r>
      <w:proofErr w:type="spellEnd"/>
      <w:r w:rsidR="00324D74" w:rsidRPr="00324D74">
        <w:t xml:space="preserve"> K. Branimira 9</w:t>
      </w:r>
    </w:p>
    <w:p w:rsidRDefault="00324D74" w:rsidP="001176C9" w:rsidR="00FD06E7">
      <w:pPr>
        <w:pStyle w:val="Odlomakpopisa"/>
        <w:numPr>
          <w:ilvl w:val="0"/>
          <w:numId w:val="3"/>
        </w:numPr>
        <w:jc w:val="both"/>
      </w:pPr>
      <w:r>
        <w:t>Porezna uprava Valpovo</w:t>
      </w:r>
    </w:p>
    <w:p w:rsidRDefault="001176C9" w:rsidP="001176C9" w:rsidR="00FD06E7">
      <w:pPr>
        <w:pStyle w:val="Odlomakpopisa"/>
        <w:numPr>
          <w:ilvl w:val="0"/>
          <w:numId w:val="3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1176C9" w:rsidP="001176C9" w:rsidR="001176C9">
      <w:pPr>
        <w:pStyle w:val="Odlomakpopisa"/>
        <w:numPr>
          <w:ilvl w:val="0"/>
          <w:numId w:val="3"/>
        </w:numPr>
        <w:jc w:val="both"/>
      </w:pPr>
      <w:r>
        <w:t>k-</w:t>
      </w:r>
      <w:r w:rsidR="00324D74">
        <w:t>18.5.</w:t>
      </w: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1C68B7" w:rsidP="006810E9" w:rsidR="001C68B7">
      <w:pPr>
        <w:jc w:val="both"/>
      </w:pPr>
    </w:p>
    <w:p w:rsidRDefault="001C68B7" w:rsidP="006810E9" w:rsidR="001C68B7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10241A" w:rsidP="006810E9" w:rsidR="0010241A">
      <w:pPr>
        <w:jc w:val="both"/>
      </w:pPr>
    </w:p>
    <w:p w:rsidRDefault="001C68B7" w:rsidP="006810E9" w:rsidR="001C68B7">
      <w:pPr>
        <w:jc w:val="both"/>
      </w:pPr>
    </w:p>
    <w:p w:rsidRDefault="001C68B7" w:rsidP="006810E9" w:rsidR="001C68B7">
      <w:pPr>
        <w:jc w:val="both"/>
      </w:pPr>
    </w:p>
    <w:p w:rsidRDefault="003C46EF" w:rsidP="006810E9" w:rsidR="003C46EF">
      <w:pPr>
        <w:jc w:val="both"/>
      </w:pPr>
    </w:p>
    <w:p w:rsidRDefault="00665935" w:rsidP="00665935" w:rsidR="00665935">
      <w:pPr>
        <w:ind w:left="720"/>
        <w:jc w:val="both"/>
      </w:pPr>
      <w:bookmarkStart w:name="_GoBack" w:id="0"/>
      <w:bookmarkEnd w:id="0"/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0F332B" w:rsidP="00C913B6" w:rsidR="000F332B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 w:rsidRPr="0098686F">
      <w:pPr>
        <w:jc w:val="both"/>
      </w:pPr>
    </w:p>
    <w:p w:rsidRDefault="00F058D9" w:rsidP="00F058D9" w:rsidR="00F058D9" w:rsidRPr="00F058D9"/>
    <w:p w:rsidRDefault="00F058D9" w:rsidP="00F058D9" w:rsidR="00F058D9" w:rsidRPr="00F058D9"/>
    <w:p w:rsidRDefault="00F058D9" w:rsidP="00F058D9" w:rsidR="00721F9E">
      <w:pPr>
        <w:tabs>
          <w:tab w:pos="1065" w:val="left"/>
        </w:tabs>
      </w:pPr>
      <w:r>
        <w:tab/>
      </w: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jc w:val="both"/>
      </w:pPr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5B6" w:rsidR="000455B6">
      <w:r>
        <w:separator/>
      </w:r>
    </w:p>
  </w:endnote>
  <w:endnote w:id="0" w:type="continuationSeparator">
    <w:p w:rsidRDefault="000455B6" w:rsidR="00045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5B6" w:rsidR="000455B6">
      <w:r>
        <w:separator/>
      </w:r>
    </w:p>
  </w:footnote>
  <w:footnote w:id="0" w:type="continuationSeparator">
    <w:p w:rsidRDefault="000455B6" w:rsidR="000455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74D" w:rsidR="00E657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044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24D74" w:rsidP="00324D74" w:rsidR="00324D74">
    <w:pPr>
      <w:jc w:val="right"/>
    </w:pPr>
    <w:r>
      <w:t>Broj: 6 St-8/12-192</w:t>
    </w:r>
  </w:p>
  <w:p w:rsidRDefault="003E2B71" w:rsidP="003E2B71" w:rsidR="003E2B71">
    <w:pPr>
      <w:jc w:val="both"/>
    </w:pPr>
  </w:p>
  <w:p w:rsidRDefault="00E6574D" w:rsidP="003E2B71" w:rsidR="00E6574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AE17D5"/>
    <w:multiLevelType w:val="hybridMultilevel"/>
    <w:tmpl w:val="951CE4B6"/>
    <w:lvl w:tplc="327870BE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852AA5"/>
    <w:multiLevelType w:val="hybridMultilevel"/>
    <w:tmpl w:val="BA8E7A28"/>
    <w:lvl w:tplc="1C566204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32427"/>
    <w:rsid w:val="00041301"/>
    <w:rsid w:val="000455B6"/>
    <w:rsid w:val="000472C0"/>
    <w:rsid w:val="00050042"/>
    <w:rsid w:val="0005324C"/>
    <w:rsid w:val="000E532B"/>
    <w:rsid w:val="000E7432"/>
    <w:rsid w:val="000F332B"/>
    <w:rsid w:val="0010241A"/>
    <w:rsid w:val="001176C9"/>
    <w:rsid w:val="001C39D1"/>
    <w:rsid w:val="001C68B7"/>
    <w:rsid w:val="001D04A7"/>
    <w:rsid w:val="00216000"/>
    <w:rsid w:val="0025044A"/>
    <w:rsid w:val="00271F61"/>
    <w:rsid w:val="002E2CA7"/>
    <w:rsid w:val="00324D74"/>
    <w:rsid w:val="003443ED"/>
    <w:rsid w:val="00357407"/>
    <w:rsid w:val="0036228E"/>
    <w:rsid w:val="003A3960"/>
    <w:rsid w:val="003C46EF"/>
    <w:rsid w:val="003E2B71"/>
    <w:rsid w:val="003E74DF"/>
    <w:rsid w:val="003F1016"/>
    <w:rsid w:val="004038C3"/>
    <w:rsid w:val="0042088B"/>
    <w:rsid w:val="004319DA"/>
    <w:rsid w:val="004752F0"/>
    <w:rsid w:val="004863C7"/>
    <w:rsid w:val="004B64D1"/>
    <w:rsid w:val="004C26F7"/>
    <w:rsid w:val="004C6676"/>
    <w:rsid w:val="004E58C3"/>
    <w:rsid w:val="004F16D5"/>
    <w:rsid w:val="0052238B"/>
    <w:rsid w:val="00530558"/>
    <w:rsid w:val="00542326"/>
    <w:rsid w:val="0055174B"/>
    <w:rsid w:val="00563C8E"/>
    <w:rsid w:val="00571312"/>
    <w:rsid w:val="00575A6C"/>
    <w:rsid w:val="005A1622"/>
    <w:rsid w:val="005A609C"/>
    <w:rsid w:val="005B620B"/>
    <w:rsid w:val="005D2CB8"/>
    <w:rsid w:val="005F1547"/>
    <w:rsid w:val="00631AD2"/>
    <w:rsid w:val="00665935"/>
    <w:rsid w:val="0066649B"/>
    <w:rsid w:val="006810E9"/>
    <w:rsid w:val="006A3974"/>
    <w:rsid w:val="006E1E8F"/>
    <w:rsid w:val="00721F9E"/>
    <w:rsid w:val="00746576"/>
    <w:rsid w:val="007708B2"/>
    <w:rsid w:val="00792EAD"/>
    <w:rsid w:val="007C0819"/>
    <w:rsid w:val="007C38FB"/>
    <w:rsid w:val="007E06AD"/>
    <w:rsid w:val="00834690"/>
    <w:rsid w:val="00837349"/>
    <w:rsid w:val="00970C9E"/>
    <w:rsid w:val="009A4342"/>
    <w:rsid w:val="009C32E6"/>
    <w:rsid w:val="009D2E48"/>
    <w:rsid w:val="00A77D05"/>
    <w:rsid w:val="00A87261"/>
    <w:rsid w:val="00A94CD6"/>
    <w:rsid w:val="00A95A85"/>
    <w:rsid w:val="00AD5F4B"/>
    <w:rsid w:val="00B16C5E"/>
    <w:rsid w:val="00B76E05"/>
    <w:rsid w:val="00BA2914"/>
    <w:rsid w:val="00BA5E31"/>
    <w:rsid w:val="00BB776B"/>
    <w:rsid w:val="00C020F5"/>
    <w:rsid w:val="00C1549A"/>
    <w:rsid w:val="00C30F2F"/>
    <w:rsid w:val="00C35C1B"/>
    <w:rsid w:val="00C85EA2"/>
    <w:rsid w:val="00C913B6"/>
    <w:rsid w:val="00CB4985"/>
    <w:rsid w:val="00CF694B"/>
    <w:rsid w:val="00D458C8"/>
    <w:rsid w:val="00D550DF"/>
    <w:rsid w:val="00E2219C"/>
    <w:rsid w:val="00E57907"/>
    <w:rsid w:val="00E6574D"/>
    <w:rsid w:val="00E869CF"/>
    <w:rsid w:val="00E91D99"/>
    <w:rsid w:val="00EB066B"/>
    <w:rsid w:val="00ED233C"/>
    <w:rsid w:val="00F058D9"/>
    <w:rsid w:val="00F63463"/>
    <w:rsid w:val="00F914E7"/>
    <w:rsid w:val="00FA4A9F"/>
    <w:rsid w:val="00FB43E2"/>
    <w:rsid w:val="00FD06E7"/>
    <w:rsid w:val="00FD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styleId="Naglaeno" w:type="character">
    <w:name w:val="Strong"/>
    <w:qFormat/>
    <w:rsid w:val="00530558"/>
    <w:rPr>
      <w:b/>
      <w:bCs/>
    </w:rPr>
  </w:style>
  <w:style w:styleId="Odlomakpopisa" w:type="paragraph">
    <w:name w:val="List Paragraph"/>
    <w:basedOn w:val="Normal"/>
    <w:uiPriority w:val="34"/>
    <w:qFormat/>
    <w:rsid w:val="00117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4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04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4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4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4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styleId="Naglaeno" w:type="character">
    <w:name w:val="Strong"/>
    <w:qFormat/>
    <w:rsid w:val="00530558"/>
    <w:rPr>
      <w:b/>
      <w:bCs/>
    </w:rPr>
  </w:style>
  <w:style w:styleId="Odlomakpopisa" w:type="paragraph">
    <w:name w:val="List Paragraph"/>
    <w:basedOn w:val="Normal"/>
    <w:uiPriority w:val="34"/>
    <w:qFormat/>
    <w:rsid w:val="00117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4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04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4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4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4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Kuna, OIB 91163445700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Kuna, OIB 91163445700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91163445700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91163445700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6EAB37-E712-474D-ACED-BB41C85480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321</properties:Words>
  <properties:Characters>1563</properties:Characters>
  <properties:Lines>122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2018-04-19T09:42:00Z</dcterms:created>
  <dc:creator>dsekulic</dc:creator>
  <cp:lastModifiedBy>Danijela Sekulić</cp:lastModifiedBy>
  <cp:lastPrinted>2018-04-19T11:08:00Z</cp:lastPrinted>
  <dcterms:modified xmlns:xsi="http://www.w3.org/2001/XMLSchema-instance" xsi:type="dcterms:W3CDTF">2018-04-19T11:09:00Z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(MAĐAREVIĆ.docx)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