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8d0e6" w14:paraId="0a8d0e6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F85B48">
      <w:pPr>
        <w:jc w:val="center"/>
        <w:rPr>
          <w:rFonts w:hAnsi="Times New Roman" w:ascii="Times New Roman"/>
          <w:szCs w:val="24"/>
          <w:lang w:val="hr-HR"/>
        </w:rPr>
      </w:pPr>
      <w:r w:rsidRPr="00F85B48">
        <w:rPr>
          <w:rFonts w:hAnsi="Times New Roman" w:ascii="Times New Roman"/>
          <w:szCs w:val="24"/>
          <w:lang w:val="hr-HR"/>
        </w:rPr>
        <w:t xml:space="preserve">od </w:t>
      </w:r>
      <w:r w:rsidR="00E25187">
        <w:rPr>
          <w:rFonts w:hAnsi="Times New Roman" w:ascii="Times New Roman"/>
          <w:szCs w:val="24"/>
          <w:lang w:val="hr-HR"/>
        </w:rPr>
        <w:t>27</w:t>
      </w:r>
      <w:r w:rsidR="00B8730B">
        <w:rPr>
          <w:rFonts w:hAnsi="Times New Roman" w:ascii="Times New Roman"/>
          <w:szCs w:val="24"/>
          <w:lang w:val="hr-HR"/>
        </w:rPr>
        <w:t>. kolovoza</w:t>
      </w:r>
      <w:r w:rsidR="001A35D8">
        <w:rPr>
          <w:rFonts w:hAnsi="Times New Roman" w:ascii="Times New Roman"/>
          <w:szCs w:val="24"/>
          <w:lang w:val="hr-HR"/>
        </w:rPr>
        <w:t xml:space="preserve"> 2018</w:t>
      </w:r>
      <w:r w:rsidR="00021E91" w:rsidRPr="00F85B48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1F0478">
      <w:pPr>
        <w:jc w:val="center"/>
        <w:rPr>
          <w:rFonts w:hAnsi="Times New Roman" w:ascii="Times New Roman"/>
          <w:szCs w:val="24"/>
          <w:lang w:val="hr-HR"/>
        </w:rPr>
      </w:pPr>
      <w:r w:rsidRPr="00346487">
        <w:rPr>
          <w:rFonts w:hAnsi="Times New Roman" w:ascii="Times New Roman"/>
          <w:szCs w:val="24"/>
          <w:lang w:val="hr-HR"/>
        </w:rPr>
        <w:t>sastavljen k</w:t>
      </w:r>
      <w:r w:rsidRPr="001F0478">
        <w:rPr>
          <w:rFonts w:hAnsi="Times New Roman" w:ascii="Times New Roman"/>
          <w:szCs w:val="24"/>
          <w:lang w:val="hr-HR"/>
        </w:rPr>
        <w:t>od Trgovačkog suda u Varaždinu,</w:t>
      </w:r>
    </w:p>
    <w:p w:rsidRDefault="00DA433A" w:rsidP="00FF36A4" w:rsidR="00FF36A4" w:rsidRPr="001F0478">
      <w:pPr>
        <w:jc w:val="center"/>
        <w:rPr>
          <w:rFonts w:hAnsi="Times New Roman" w:ascii="Times New Roman"/>
          <w:szCs w:val="24"/>
          <w:lang w:val="hr-HR"/>
        </w:rPr>
      </w:pPr>
      <w:r w:rsidRPr="001F0478">
        <w:rPr>
          <w:rFonts w:hAnsi="Times New Roman" w:ascii="Times New Roman"/>
          <w:szCs w:val="24"/>
          <w:lang w:val="hr-HR"/>
        </w:rPr>
        <w:t xml:space="preserve">o </w:t>
      </w:r>
      <w:r w:rsidR="003A4205" w:rsidRPr="001F0478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1F0478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4615AE" w:rsidP="001F0478" w:rsidR="001F0478" w:rsidRPr="001F0478">
      <w:pPr>
        <w:jc w:val="center"/>
        <w:rPr>
          <w:rFonts w:eastAsia="SimSun" w:hAnsi="Times New Roman" w:ascii="Times New Roman"/>
          <w:kern w:val="2"/>
          <w:lang w:bidi="hi-IN" w:eastAsia="zh-CN" w:val="hr-HR"/>
        </w:rPr>
      </w:pPr>
      <w:r w:rsidRPr="001F0478">
        <w:rPr>
          <w:rFonts w:hAnsi="Times New Roman" w:ascii="Times New Roman"/>
          <w:szCs w:val="24"/>
          <w:lang w:val="hr-HR"/>
        </w:rPr>
        <w:t>nad dužnikom</w:t>
      </w:r>
      <w:r w:rsidRPr="001F0478"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="001F0478" w:rsidRPr="001F0478">
        <w:rPr>
          <w:rFonts w:eastAsia="SimSun" w:hAnsi="Times New Roman" w:ascii="Times New Roman"/>
          <w:kern w:val="2"/>
          <w:lang w:bidi="hi-IN" w:eastAsia="zh-CN" w:val="hr-HR"/>
        </w:rPr>
        <w:t xml:space="preserve">RENEX BAU j.d.o.o., Zasadbreg 6, </w:t>
      </w:r>
    </w:p>
    <w:p w:rsidRDefault="001F0478" w:rsidP="001F0478" w:rsidR="00E8232C" w:rsidRPr="001F0478">
      <w:pPr>
        <w:jc w:val="center"/>
        <w:rPr>
          <w:rFonts w:hAnsi="Times New Roman" w:ascii="Times New Roman"/>
          <w:szCs w:val="24"/>
          <w:lang w:val="hr-HR"/>
        </w:rPr>
      </w:pPr>
      <w:r w:rsidRPr="001F0478">
        <w:rPr>
          <w:rFonts w:eastAsia="SimSun" w:hAnsi="Times New Roman" w:ascii="Times New Roman"/>
          <w:kern w:val="2"/>
          <w:lang w:bidi="hi-IN" w:eastAsia="zh-CN" w:val="hr-HR"/>
        </w:rPr>
        <w:t>Zasadbreg, OIB: 49927258620</w:t>
      </w:r>
    </w:p>
    <w:p w:rsidRDefault="00B64591" w:rsidR="00B64591" w:rsidRPr="001F0478">
      <w:pPr>
        <w:jc w:val="both"/>
        <w:rPr>
          <w:rFonts w:hAnsi="Times New Roman" w:ascii="Times New Roman"/>
          <w:szCs w:val="24"/>
          <w:lang w:val="hr-HR"/>
        </w:rPr>
      </w:pPr>
    </w:p>
    <w:p w:rsidRDefault="001F0478" w:rsidR="001F0478" w:rsidRPr="001F0478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1F0478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B64591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B53E0" w:rsidR="00BB53E0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216DD5">
        <w:rPr>
          <w:rFonts w:hAnsi="Times New Roman" w:ascii="Times New Roman"/>
          <w:szCs w:val="24"/>
          <w:lang w:val="hr-HR"/>
        </w:rPr>
        <w:t>12</w:t>
      </w:r>
      <w:r w:rsidR="001F0478">
        <w:rPr>
          <w:rFonts w:hAnsi="Times New Roman" w:ascii="Times New Roman"/>
          <w:szCs w:val="24"/>
          <w:lang w:val="hr-HR"/>
        </w:rPr>
        <w:t>,10</w:t>
      </w:r>
      <w:r w:rsidR="00346487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R="009278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EC5843" w:rsidP="008355A6" w:rsidR="008355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-zastupnica Republike Hrvatske, zamjenica Županijskog državnog odvjetnika u Varaždinu, Građansko-upravni odjel, </w:t>
      </w:r>
      <w:r w:rsidR="009B79F1">
        <w:rPr>
          <w:rFonts w:hAnsi="Times New Roman" w:ascii="Times New Roman"/>
          <w:szCs w:val="24"/>
          <w:lang w:val="hr-HR"/>
        </w:rPr>
        <w:t>Tanja Purić-Stamenković</w:t>
      </w: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E21CBD" w:rsidP="009B79F1" w:rsidR="00E21CBD">
      <w:pPr>
        <w:jc w:val="both"/>
        <w:rPr>
          <w:rFonts w:hAnsi="Times New Roman" w:ascii="Times New Roman"/>
          <w:szCs w:val="24"/>
          <w:lang w:val="hr-HR"/>
        </w:rPr>
      </w:pPr>
    </w:p>
    <w:p w:rsidRDefault="00E21CBD" w:rsidP="00E21CBD" w:rsidR="00E21CB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na današnje ročište nije pristupio nitko za</w:t>
      </w:r>
      <w:r w:rsidR="00526BF0">
        <w:rPr>
          <w:rFonts w:hAnsi="Times New Roman" w:ascii="Times New Roman"/>
          <w:szCs w:val="24"/>
          <w:lang w:val="hr-HR"/>
        </w:rPr>
        <w:t xml:space="preserve"> dužnika i direktora dužnika za koje</w:t>
      </w:r>
      <w:r>
        <w:rPr>
          <w:rFonts w:hAnsi="Times New Roman" w:ascii="Times New Roman"/>
          <w:szCs w:val="24"/>
          <w:lang w:val="hr-HR"/>
        </w:rPr>
        <w:t xml:space="preserve"> je dostava vraćena ovome sudu uz napomenu poštara "obaviješten, nije podigao pošiljku", </w:t>
      </w:r>
      <w:r w:rsidR="00526BF0">
        <w:rPr>
          <w:rFonts w:hAnsi="Times New Roman" w:ascii="Times New Roman"/>
          <w:szCs w:val="24"/>
          <w:lang w:val="hr-HR"/>
        </w:rPr>
        <w:t>iako im</w:t>
      </w:r>
      <w:r>
        <w:rPr>
          <w:rFonts w:hAnsi="Times New Roman" w:ascii="Times New Roman"/>
          <w:szCs w:val="24"/>
          <w:lang w:val="hr-HR"/>
        </w:rPr>
        <w:t xml:space="preserve"> je dostava poziva obavljena putem e-Oglasne ploče suda.</w:t>
      </w:r>
    </w:p>
    <w:p w:rsidRDefault="00E21CBD" w:rsidP="00E21CBD" w:rsidR="00E21CBD">
      <w:pPr>
        <w:jc w:val="both"/>
        <w:rPr>
          <w:rFonts w:hAnsi="Times New Roman" w:ascii="Times New Roman"/>
          <w:szCs w:val="24"/>
          <w:lang w:val="hr-HR"/>
        </w:rPr>
      </w:pPr>
    </w:p>
    <w:p w:rsidRDefault="00E21CBD" w:rsidP="00E21CBD" w:rsidR="00E21CB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Konstatira se da na današnji dan pregledom baze FINE e-blokade je utvrđeno da je dužnik u blokadi s iznosom od </w:t>
      </w:r>
      <w:r w:rsidR="009B79F1">
        <w:rPr>
          <w:rFonts w:hAnsi="Times New Roman" w:ascii="Times New Roman"/>
          <w:szCs w:val="24"/>
          <w:lang w:val="hr-HR"/>
        </w:rPr>
        <w:t>221.948,66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E21CBD" w:rsidP="009B79F1" w:rsidR="00E21CBD">
      <w:pPr>
        <w:jc w:val="both"/>
        <w:rPr>
          <w:rFonts w:hAnsi="Times New Roman" w:ascii="Times New Roman"/>
          <w:szCs w:val="24"/>
          <w:lang w:val="hr-HR"/>
        </w:rPr>
      </w:pPr>
    </w:p>
    <w:p w:rsidRDefault="009B79F1" w:rsidP="009B79F1" w:rsidR="0052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stanju računa poreznog obveznika na 3. srpnja 2018. dug s osnova javnih davanja iznosi 234.909</w:t>
      </w:r>
      <w:r w:rsidR="00363D7F">
        <w:rPr>
          <w:rFonts w:hAnsi="Times New Roman" w:ascii="Times New Roman"/>
          <w:szCs w:val="24"/>
          <w:lang w:val="hr-HR"/>
        </w:rPr>
        <w:t>,92 kn, o čemu u spis zastupnica</w:t>
      </w:r>
      <w:r>
        <w:rPr>
          <w:rFonts w:hAnsi="Times New Roman" w:ascii="Times New Roman"/>
          <w:szCs w:val="24"/>
          <w:lang w:val="hr-HR"/>
        </w:rPr>
        <w:t xml:space="preserve"> Republike Hrvatske predaje dokaz.</w:t>
      </w:r>
    </w:p>
    <w:p w:rsidRDefault="00E21CBD" w:rsidP="00E21CBD" w:rsidR="00E21CB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21CBD" w:rsidP="00E21CBD" w:rsidR="00E21CB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obzirom da nema podataka o tome da bi ovaj dužnik imao imovine, sud donosi</w:t>
      </w:r>
    </w:p>
    <w:p w:rsidRDefault="00363D7F" w:rsidP="00363D7F" w:rsidR="00363D7F">
      <w:pPr>
        <w:rPr>
          <w:rFonts w:hAnsi="Times New Roman" w:ascii="Times New Roman"/>
          <w:szCs w:val="24"/>
          <w:lang w:val="hr-HR"/>
        </w:rPr>
      </w:pPr>
    </w:p>
    <w:p w:rsidRDefault="00E21CBD" w:rsidP="00363D7F" w:rsidR="00E21CB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E21CBD" w:rsidP="00363D7F" w:rsidR="00E21CBD">
      <w:pPr>
        <w:rPr>
          <w:rFonts w:hAnsi="Times New Roman" w:ascii="Times New Roman"/>
          <w:szCs w:val="24"/>
          <w:lang w:val="hr-HR"/>
        </w:rPr>
      </w:pPr>
    </w:p>
    <w:p w:rsidRDefault="00E21CBD" w:rsidP="00363D7F" w:rsidR="00E21CBD" w:rsidRPr="00363D7F">
      <w:pPr>
        <w:ind w:firstLine="720"/>
        <w:jc w:val="both"/>
        <w:rPr>
          <w:rFonts w:eastAsia="SimSun" w:hAnsi="Times New Roman" w:ascii="Times New Roman"/>
          <w:kern w:val="2"/>
          <w:lang w:bidi="hi-IN" w:eastAsia="zh-CN" w:val="hr-HR"/>
        </w:rPr>
      </w:pPr>
      <w:r>
        <w:rPr>
          <w:rFonts w:hAnsi="Times New Roman" w:ascii="Times New Roman"/>
          <w:lang w:val="hr-HR"/>
        </w:rPr>
        <w:t>Pozivaju se osobe koje imaju pravni interes za provedbom ovog stečajnog postupka nad stečajnim dužnikom</w:t>
      </w:r>
      <w:r w:rsidR="00363D7F"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="00363D7F" w:rsidRPr="00363D7F">
        <w:rPr>
          <w:rFonts w:eastAsia="SimSun" w:hAnsi="Times New Roman" w:ascii="Times New Roman"/>
          <w:kern w:val="2"/>
          <w:lang w:bidi="hi-IN" w:eastAsia="zh-CN" w:val="hr-HR"/>
        </w:rPr>
        <w:t>RENEX BAU j.d.o.o., Zasadbreg 6, Zasadbreg, OIB: 49927258620</w:t>
      </w:r>
      <w:r>
        <w:rPr>
          <w:rFonts w:hAnsi="Times New Roman" w:ascii="Times New Roman"/>
          <w:lang w:val="hr-HR"/>
        </w:rPr>
        <w:t>, da u roku od 15 dana od objave na mrežnoj stranici e-Oglasna ploča suda, uplate predujam za namirenje tro</w:t>
      </w:r>
      <w:r>
        <w:rPr>
          <w:rFonts w:cs="Goudy Old Style" w:hAnsi="Times New Roman" w:ascii="Times New Roman"/>
          <w:lang w:val="hr-HR"/>
        </w:rPr>
        <w:t>š</w:t>
      </w:r>
      <w:r>
        <w:rPr>
          <w:rFonts w:hAnsi="Times New Roman" w:ascii="Times New Roman"/>
          <w:lang w:val="hr-HR"/>
        </w:rPr>
        <w:t>kova prethodnog i otvorenog stečajnog postupka u iznosu od 5.000,00 kn, na račun ovoga suda koji se vodi kod Hrvatske poštanske banke d.d. Zagreb, IBAN: HR40 2390 0011 3000 0275 4, model: 02, s pozivom na poslovni broj spisa St-</w:t>
      </w:r>
      <w:r w:rsidR="00363D7F">
        <w:rPr>
          <w:rFonts w:hAnsi="Times New Roman" w:ascii="Times New Roman"/>
          <w:lang w:val="hr-HR"/>
        </w:rPr>
        <w:t>165/18</w:t>
      </w:r>
      <w:r>
        <w:rPr>
          <w:rFonts w:hAnsi="Times New Roman" w:ascii="Times New Roman"/>
          <w:lang w:val="hr-HR"/>
        </w:rPr>
        <w:t>, jer će u protivnom sud donijeti rješenje o otvaranju i zaključenju stečajnog postupka.</w:t>
      </w:r>
    </w:p>
    <w:p w:rsidRDefault="00E21CBD" w:rsidP="00E21CBD" w:rsidR="00E21CBD">
      <w:pPr>
        <w:jc w:val="both"/>
        <w:rPr>
          <w:rFonts w:hAnsi="Times New Roman" w:ascii="Times New Roman"/>
          <w:szCs w:val="24"/>
          <w:lang w:val="hr-HR"/>
        </w:rPr>
      </w:pPr>
    </w:p>
    <w:p w:rsidRDefault="00E21CBD" w:rsidP="00E21CBD" w:rsidR="00E21CBD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Dovršeno u </w:t>
      </w:r>
      <w:r w:rsidR="00363D7F">
        <w:rPr>
          <w:rFonts w:hAnsi="Times New Roman" w:ascii="Times New Roman"/>
          <w:szCs w:val="24"/>
          <w:lang w:val="hr-HR"/>
        </w:rPr>
        <w:t>12,30</w:t>
      </w:r>
      <w:r>
        <w:rPr>
          <w:rFonts w:hAnsi="Times New Roman" w:ascii="Times New Roman"/>
          <w:szCs w:val="24"/>
          <w:lang w:val="hr-HR"/>
        </w:rPr>
        <w:t xml:space="preserve"> sati.</w:t>
      </w:r>
    </w:p>
    <w:p w:rsidRDefault="005D60C6" w:rsidP="00E21CBD" w:rsidR="005D60C6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36FC" w:rsidR="00AE36FC">
      <w:r>
        <w:separator/>
      </w:r>
    </w:p>
  </w:endnote>
  <w:endnote w:id="0" w:type="continuationSeparator">
    <w:p w:rsidRDefault="00AE36FC" w:rsidR="00AE36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36FC" w:rsidR="00AE36FC">
      <w:r>
        <w:separator/>
      </w:r>
    </w:p>
  </w:footnote>
  <w:footnote w:id="0" w:type="continuationSeparator">
    <w:p w:rsidRDefault="00AE36FC" w:rsidR="00AE36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363D7F" w:rsidRPr="00363D7F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6F75CA">
    <w:pPr>
      <w:pStyle w:val="Zaglavlje"/>
      <w:ind w:right="360"/>
      <w:rPr>
        <w:rFonts w:cs="Arial" w:hAnsi="Arial" w:ascii="Arial"/>
        <w:sz w:val="22"/>
        <w:szCs w:val="22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E21CBD">
      <w:rPr>
        <w:rFonts w:hAnsi="Times New Roman" w:ascii="Times New Roman"/>
        <w:szCs w:val="24"/>
      </w:rPr>
      <w:t>165/18-7</w:t>
    </w: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1F0478">
      <w:rPr>
        <w:rFonts w:hAnsi="Times New Roman" w:ascii="Times New Roman"/>
        <w:szCs w:val="24"/>
      </w:rPr>
      <w:t>165</w:t>
    </w:r>
    <w:r w:rsidR="00346487">
      <w:rPr>
        <w:rFonts w:hAnsi="Times New Roman" w:ascii="Times New Roman"/>
        <w:szCs w:val="24"/>
      </w:rPr>
      <w:t>/18-</w:t>
    </w:r>
    <w:r w:rsidR="004358F4">
      <w:rPr>
        <w:rFonts w:hAnsi="Times New Roman" w:ascii="Times New Roman"/>
        <w:szCs w:val="24"/>
      </w:rPr>
      <w:t>7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7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0267"/>
    <w:rsid w:val="00014B2A"/>
    <w:rsid w:val="000207A1"/>
    <w:rsid w:val="00021E91"/>
    <w:rsid w:val="00027D79"/>
    <w:rsid w:val="00033825"/>
    <w:rsid w:val="000442BE"/>
    <w:rsid w:val="0004717E"/>
    <w:rsid w:val="000532A4"/>
    <w:rsid w:val="00057574"/>
    <w:rsid w:val="00057B6D"/>
    <w:rsid w:val="00065E29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05A77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35D8"/>
    <w:rsid w:val="001A584E"/>
    <w:rsid w:val="001B7407"/>
    <w:rsid w:val="001C0D6C"/>
    <w:rsid w:val="001D24E3"/>
    <w:rsid w:val="001D7425"/>
    <w:rsid w:val="001F0478"/>
    <w:rsid w:val="001F19E2"/>
    <w:rsid w:val="00204859"/>
    <w:rsid w:val="0020510A"/>
    <w:rsid w:val="002102CD"/>
    <w:rsid w:val="00212FB8"/>
    <w:rsid w:val="00216DD5"/>
    <w:rsid w:val="0023394F"/>
    <w:rsid w:val="00235894"/>
    <w:rsid w:val="002418B2"/>
    <w:rsid w:val="00247773"/>
    <w:rsid w:val="00250AE1"/>
    <w:rsid w:val="00250C37"/>
    <w:rsid w:val="00252AFD"/>
    <w:rsid w:val="00264BE4"/>
    <w:rsid w:val="00285053"/>
    <w:rsid w:val="00286FAD"/>
    <w:rsid w:val="00291FBF"/>
    <w:rsid w:val="00293BDB"/>
    <w:rsid w:val="002A15DD"/>
    <w:rsid w:val="002A6157"/>
    <w:rsid w:val="002A6FB7"/>
    <w:rsid w:val="002B072D"/>
    <w:rsid w:val="002B077C"/>
    <w:rsid w:val="002B310E"/>
    <w:rsid w:val="002B7311"/>
    <w:rsid w:val="002C6E23"/>
    <w:rsid w:val="002D3D88"/>
    <w:rsid w:val="002D5A22"/>
    <w:rsid w:val="002E27B8"/>
    <w:rsid w:val="002F07FA"/>
    <w:rsid w:val="002F713C"/>
    <w:rsid w:val="00302F5B"/>
    <w:rsid w:val="00324691"/>
    <w:rsid w:val="00333527"/>
    <w:rsid w:val="00333C53"/>
    <w:rsid w:val="00346487"/>
    <w:rsid w:val="0035129B"/>
    <w:rsid w:val="00363D7F"/>
    <w:rsid w:val="003844AF"/>
    <w:rsid w:val="00387331"/>
    <w:rsid w:val="00393B3F"/>
    <w:rsid w:val="0039448F"/>
    <w:rsid w:val="003962BF"/>
    <w:rsid w:val="003A023D"/>
    <w:rsid w:val="003A4205"/>
    <w:rsid w:val="003A47CE"/>
    <w:rsid w:val="003C14F2"/>
    <w:rsid w:val="003C2586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2965"/>
    <w:rsid w:val="00433FBD"/>
    <w:rsid w:val="004358F4"/>
    <w:rsid w:val="00441490"/>
    <w:rsid w:val="0044649F"/>
    <w:rsid w:val="0044719B"/>
    <w:rsid w:val="00453AD7"/>
    <w:rsid w:val="00454481"/>
    <w:rsid w:val="004615AE"/>
    <w:rsid w:val="004A3E41"/>
    <w:rsid w:val="004A5C9A"/>
    <w:rsid w:val="004A78BB"/>
    <w:rsid w:val="004A7A9A"/>
    <w:rsid w:val="004B1BC6"/>
    <w:rsid w:val="004B6119"/>
    <w:rsid w:val="004C63A8"/>
    <w:rsid w:val="004D03BD"/>
    <w:rsid w:val="004D3861"/>
    <w:rsid w:val="00505C71"/>
    <w:rsid w:val="00505CCB"/>
    <w:rsid w:val="00512BA1"/>
    <w:rsid w:val="0052566D"/>
    <w:rsid w:val="00526BF0"/>
    <w:rsid w:val="00527F4C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B235D"/>
    <w:rsid w:val="005B2E29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696"/>
    <w:rsid w:val="00650F64"/>
    <w:rsid w:val="00655D42"/>
    <w:rsid w:val="00655DA5"/>
    <w:rsid w:val="00660C3B"/>
    <w:rsid w:val="006651C1"/>
    <w:rsid w:val="00677CB3"/>
    <w:rsid w:val="00677F74"/>
    <w:rsid w:val="0068071C"/>
    <w:rsid w:val="00681FBC"/>
    <w:rsid w:val="00684121"/>
    <w:rsid w:val="006A1232"/>
    <w:rsid w:val="006B1B61"/>
    <w:rsid w:val="006B77A6"/>
    <w:rsid w:val="006C370F"/>
    <w:rsid w:val="006C691D"/>
    <w:rsid w:val="006D3F82"/>
    <w:rsid w:val="006D638D"/>
    <w:rsid w:val="006F4143"/>
    <w:rsid w:val="006F75CA"/>
    <w:rsid w:val="007036BC"/>
    <w:rsid w:val="00703B5F"/>
    <w:rsid w:val="00715E8F"/>
    <w:rsid w:val="00725185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D5BEA"/>
    <w:rsid w:val="007E05AE"/>
    <w:rsid w:val="007F023E"/>
    <w:rsid w:val="007F5357"/>
    <w:rsid w:val="008101BF"/>
    <w:rsid w:val="00830A8A"/>
    <w:rsid w:val="008355A6"/>
    <w:rsid w:val="008535D2"/>
    <w:rsid w:val="00854F5A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D6852"/>
    <w:rsid w:val="008E2614"/>
    <w:rsid w:val="008F00F9"/>
    <w:rsid w:val="00911FE1"/>
    <w:rsid w:val="00925300"/>
    <w:rsid w:val="009278FB"/>
    <w:rsid w:val="00930738"/>
    <w:rsid w:val="009345C1"/>
    <w:rsid w:val="00954EBA"/>
    <w:rsid w:val="00977AF2"/>
    <w:rsid w:val="009922DD"/>
    <w:rsid w:val="009A2AE4"/>
    <w:rsid w:val="009A71CC"/>
    <w:rsid w:val="009B2401"/>
    <w:rsid w:val="009B75AB"/>
    <w:rsid w:val="009B79F1"/>
    <w:rsid w:val="009D392A"/>
    <w:rsid w:val="009D7014"/>
    <w:rsid w:val="009F1369"/>
    <w:rsid w:val="00A01D9A"/>
    <w:rsid w:val="00A10D66"/>
    <w:rsid w:val="00A114B4"/>
    <w:rsid w:val="00A2316C"/>
    <w:rsid w:val="00A2571C"/>
    <w:rsid w:val="00A34064"/>
    <w:rsid w:val="00A50B1E"/>
    <w:rsid w:val="00A63EB1"/>
    <w:rsid w:val="00A64D0C"/>
    <w:rsid w:val="00A8131B"/>
    <w:rsid w:val="00A85A1B"/>
    <w:rsid w:val="00A85A82"/>
    <w:rsid w:val="00AA3071"/>
    <w:rsid w:val="00AC250D"/>
    <w:rsid w:val="00AC7712"/>
    <w:rsid w:val="00AD0E2A"/>
    <w:rsid w:val="00AD6AB0"/>
    <w:rsid w:val="00AE36FC"/>
    <w:rsid w:val="00AF5DAB"/>
    <w:rsid w:val="00B00A6C"/>
    <w:rsid w:val="00B0136F"/>
    <w:rsid w:val="00B01626"/>
    <w:rsid w:val="00B07B6E"/>
    <w:rsid w:val="00B13EEC"/>
    <w:rsid w:val="00B175B9"/>
    <w:rsid w:val="00B17DEC"/>
    <w:rsid w:val="00B235C5"/>
    <w:rsid w:val="00B37E87"/>
    <w:rsid w:val="00B479C8"/>
    <w:rsid w:val="00B503A8"/>
    <w:rsid w:val="00B64591"/>
    <w:rsid w:val="00B722A5"/>
    <w:rsid w:val="00B726CA"/>
    <w:rsid w:val="00B738B4"/>
    <w:rsid w:val="00B80ACC"/>
    <w:rsid w:val="00B8730B"/>
    <w:rsid w:val="00B94940"/>
    <w:rsid w:val="00BA43D9"/>
    <w:rsid w:val="00BA5B2F"/>
    <w:rsid w:val="00BA6B0E"/>
    <w:rsid w:val="00BB4453"/>
    <w:rsid w:val="00BB4F25"/>
    <w:rsid w:val="00BB53E0"/>
    <w:rsid w:val="00BF0156"/>
    <w:rsid w:val="00BF5731"/>
    <w:rsid w:val="00C00B31"/>
    <w:rsid w:val="00C01CFD"/>
    <w:rsid w:val="00C11722"/>
    <w:rsid w:val="00C321E6"/>
    <w:rsid w:val="00C341D2"/>
    <w:rsid w:val="00C36F66"/>
    <w:rsid w:val="00C77C29"/>
    <w:rsid w:val="00C964C2"/>
    <w:rsid w:val="00CB7461"/>
    <w:rsid w:val="00CC138F"/>
    <w:rsid w:val="00CC6EE5"/>
    <w:rsid w:val="00CD387F"/>
    <w:rsid w:val="00CE58D7"/>
    <w:rsid w:val="00CE6081"/>
    <w:rsid w:val="00D6553A"/>
    <w:rsid w:val="00D7107A"/>
    <w:rsid w:val="00D77F3D"/>
    <w:rsid w:val="00D81D08"/>
    <w:rsid w:val="00D85A2B"/>
    <w:rsid w:val="00DA433A"/>
    <w:rsid w:val="00DB0B6E"/>
    <w:rsid w:val="00DC6D8F"/>
    <w:rsid w:val="00DD1410"/>
    <w:rsid w:val="00DD42FE"/>
    <w:rsid w:val="00DE13B8"/>
    <w:rsid w:val="00E13235"/>
    <w:rsid w:val="00E132B3"/>
    <w:rsid w:val="00E16637"/>
    <w:rsid w:val="00E21B13"/>
    <w:rsid w:val="00E21CBD"/>
    <w:rsid w:val="00E25187"/>
    <w:rsid w:val="00E25986"/>
    <w:rsid w:val="00E335C5"/>
    <w:rsid w:val="00E36B32"/>
    <w:rsid w:val="00E40776"/>
    <w:rsid w:val="00E40D7D"/>
    <w:rsid w:val="00E55DF5"/>
    <w:rsid w:val="00E7680B"/>
    <w:rsid w:val="00E8232C"/>
    <w:rsid w:val="00E9265F"/>
    <w:rsid w:val="00E92A1D"/>
    <w:rsid w:val="00E93A3E"/>
    <w:rsid w:val="00E93EDC"/>
    <w:rsid w:val="00EA0D9F"/>
    <w:rsid w:val="00EA7053"/>
    <w:rsid w:val="00EB7869"/>
    <w:rsid w:val="00EC0480"/>
    <w:rsid w:val="00EC5843"/>
    <w:rsid w:val="00ED00F1"/>
    <w:rsid w:val="00ED26CF"/>
    <w:rsid w:val="00ED2B33"/>
    <w:rsid w:val="00ED4379"/>
    <w:rsid w:val="00ED7DA1"/>
    <w:rsid w:val="00EF0C3B"/>
    <w:rsid w:val="00EF6251"/>
    <w:rsid w:val="00F0091B"/>
    <w:rsid w:val="00F14B73"/>
    <w:rsid w:val="00F2118E"/>
    <w:rsid w:val="00F27684"/>
    <w:rsid w:val="00F27AD8"/>
    <w:rsid w:val="00F27FDC"/>
    <w:rsid w:val="00F455BE"/>
    <w:rsid w:val="00F46036"/>
    <w:rsid w:val="00F70D2B"/>
    <w:rsid w:val="00F772CE"/>
    <w:rsid w:val="00F8052D"/>
    <w:rsid w:val="00F85B48"/>
    <w:rsid w:val="00F90A00"/>
    <w:rsid w:val="00FA13CD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3A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A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AD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A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A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3A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A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AD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A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A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28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61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152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27. kolovoza 2018.</izvorni_sadrzaj>
    <derivirana_varijabla naziv="DomainObject.StvarniPocetakDatum_1">27. kolovoza 2018.</derivirana_varijabla>
  </DomainObject.StvarniPocetakDatum>
  <DomainObject.StvarniZavrsetakDatum>
    <izvorni_sadrzaj>27. kolovoza 2018.</izvorni_sadrzaj>
    <derivirana_varijabla naziv="DomainObject.StvarniZavrsetakDatum_1">27. kolovoza 2018.</derivirana_varijabla>
  </DomainObject.StvarniZavrsetakDatum>
  <DomainObject.PlaniraniZavrsetakDatum>
    <izvorni_sadrzaj>27. kolovoza 2018.</izvorni_sadrzaj>
    <derivirana_varijabla naziv="DomainObject.PlaniraniZavrsetakDatum_1">27. kolovoza 2018.</derivirana_varijabla>
  </DomainObject.PlaniraniZavrsetakDatum>
  <DomainObject.PlaniraniPocetakDatum>
    <izvorni_sadrzaj>27. kolovoza 2018.</izvorni_sadrzaj>
    <derivirana_varijabla naziv="DomainObject.PlaniraniPocetakDatum_1">27. kolovoza 2018.</derivirana_varijabla>
  </DomainObject.PlaniraniPocetakDatum>
  <DomainObject.StvarniPocetakVrijeme>
    <izvorni_sadrzaj>12:10</izvorni_sadrzaj>
    <derivirana_varijabla naziv="DomainObject.StvarniPocetakVrijeme_1">12:10</derivirana_varijabla>
  </DomainObject.StvarniPocetakVrijeme>
  <DomainObject.StvarniZavrsetakVrijeme>
    <izvorni_sadrzaj>12:30</izvorni_sadrzaj>
    <derivirana_varijabla naziv="DomainObject.StvarniZavrsetakVrijeme_1">12:30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12:10</izvorni_sadrzaj>
    <derivirana_varijabla naziv="DomainObject.PlaniraniPocetakVrijeme_1">12:10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kolovoza 2018.</izvorni_sadrzaj>
    <derivirana_varijabla naziv="DomainObject.Zapisnik.DatumKreiranja_1">27. kolovoza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St-165/2018-7</izvorni_sadrzaj>
    <derivirana_varijabla naziv="DomainObject.Zapisnik.Oznaka_1">St-165/2018-7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St-165/2018</izvorni_sadrzaj>
    <derivirana_varijabla naziv="DomainObject.Predmet.OznakaBroj_1">St-165/2018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RENEX BAU jednostavno društvo s ograničenom odgovornošću za graditeljstvo, trgovinu i usluge zastupanog po punomoćniku ZLATKO NOVAK</izvorni_sadrzaj>
    <derivirana_varijabla naziv="DomainObject.Predmet.ProtustrankaFormated_1">  RENEX BAU jednostavno društvo s ograničenom odgovornošću za graditeljstvo, trgovinu i usluge zastupanog po punomoćniku ZLATKO NOVAK</derivirana_varijabla>
  </DomainObject.Predmet.ProtustrankaFormated>
  <DomainObject.Predmet.ProtustrankaFormatedOIB>
    <izvorni_sadrzaj>  RENEX BAU jednostavno društvo s ograničenom odgovornošću za graditeljstvo, trgovinu i usluge, OIB 49927258620 zastupanog po punomoćniku ZLATKO NOVAK</izvorni_sadrzaj>
    <derivirana_varijabla naziv="DomainObject.Predmet.ProtustrankaFormatedOIB_1">  RENEX BAU jednostavno društvo s ograničenom odgovornošću za graditeljstvo, trgovinu i usluge, OIB 49927258620 zastupanog po punomoćniku ZLATKO NOVAK</derivirana_varijabla>
  </DomainObject.Predmet.ProtustrankaFormatedOIB>
  <DomainObject.Predmet.ProtustrankaFormatedWithAdress>
    <izvorni_sadrzaj> RENEX BAU jednostavno društvo s ograničenom odgovornošću za graditeljstvo, trgovinu i usluge, Zasadbreg 6, 40000 Zasadbreg zastupanog po punomoćniku ZLATKO NOVAK</izvorni_sadrzaj>
    <derivirana_varijabla naziv="DomainObject.Predmet.ProtustrankaFormatedWithAdress_1"> RENEX BAU jednostavno društvo s ograničenom odgovornošću za graditeljstvo, trgovinu i usluge, Zasadbreg 6, 40000 Zasadbreg zastupanog po punomoćniku ZLATKO NOVAK</derivirana_varijabla>
  </DomainObject.Predmet.ProtustrankaFormatedWithAdress>
  <DomainObject.Predmet.ProtustrankaFormatedWithAdressOIB>
    <izvorni_sadrzaj> RENEX BAU jednostavno društvo s ograničenom odgovornošću za graditeljstvo, trgovinu i usluge, OIB 49927258620, Zasadbreg 6, 40000 Zasadbreg zastupanog po punomoćniku ZLATKO NOVAK</izvorni_sadrzaj>
    <derivirana_varijabla naziv="DomainObject.Predmet.ProtustrankaFormatedWithAdressOIB_1"> RENEX BAU jednostavno društvo s ograničenom odgovornošću za graditeljstvo, trgovinu i usluge, OIB 49927258620, Zasadbreg 6, 40000 Zasadbreg zastupanog po punomoćniku ZLATKO NOVAK</derivirana_varijabla>
  </DomainObject.Predmet.ProtustrankaFormatedWithAdressOIB>
  <DomainObject.Predmet.ProtustrankaWithAdress>
    <izvorni_sadrzaj>RENEX BAU jednostavno društvo s ograničenom odgovornošću za graditeljstvo, trgovinu i usluge Zasadbreg 6, 40000 Zasadbreg</izvorni_sadrzaj>
    <derivirana_varijabla naziv="DomainObject.Predmet.ProtustrankaWithAdress_1">RENEX BAU jednostavno društvo s ograničenom odgovornošću za graditeljstvo, trgovinu i usluge Zasadbreg 6, 40000 Zasadbreg</derivirana_varijabla>
  </DomainObject.Predmet.ProtustrankaWithAdress>
  <DomainObject.Predmet.ProtustrankaWithAdressOIB>
    <izvorni_sadrzaj>RENEX BAU jednostavno društvo s ograničenom odgovornošću za graditeljstvo, trgovinu i usluge, OIB 49927258620, Zasadbreg 6, 40000 Zasadbreg</izvorni_sadrzaj>
    <derivirana_varijabla naziv="DomainObject.Predmet.ProtustrankaWithAdressOIB_1">RENEX BAU jednostavno društvo s ograničenom odgovornošću za graditeljstvo, trgovinu i usluge, OIB 49927258620, Zasadbreg 6, 40000 Zasadbreg</derivirana_varijabla>
  </DomainObject.Predmet.ProtustrankaWithAdressOIB>
  <DomainObject.Predmet.ProtustrankaNazivFormated>
    <izvorni_sadrzaj>RENEX BAU jednostavno društvo s ograničenom odgovornošću za graditeljstvo, trgovinu i usluge</izvorni_sadrzaj>
    <derivirana_varijabla naziv="DomainObject.Predmet.ProtustrankaNazivFormated_1">RENEX BAU jednostavno društvo s ograničenom odgovornošću za graditeljstvo, trgovinu i usluge</derivirana_varijabla>
  </DomainObject.Predmet.ProtustrankaNazivFormated>
  <DomainObject.Predmet.ProtustrankaNazivFormatedOIB>
    <izvorni_sadrzaj>RENEX BAU jednostavno društvo s ograničenom odgovornošću za graditeljstvo, trgovinu i usluge, OIB 49927258620</izvorni_sadrzaj>
    <derivirana_varijabla naziv="DomainObject.Predmet.ProtustrankaNazivFormatedOIB_1">RENEX BAU jednostavno društvo s ograničenom odgovornošću za graditeljstvo, trgovinu i usluge, OIB 49927258620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217751.91</izvorni_sadrzaj>
    <derivirana_varijabla naziv="DomainObject.Predmet.TrenutnaVrijednost_1">217751.91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RENEX BAU jednostavno društvo s ograničenom odgovornošću za graditeljstvo, trgovinu i usluge zastupanog po punomoćniku ZLATKO NOVAK</item>
    </izvorni_sadrzaj>
    <derivirana_varijabla naziv="DomainObject.Predmet.ProtuStrankaListFormated_1">
      <item>RENEX BAU jednostavno društvo s ograničenom odgovornošću za graditeljstvo, trgovinu i usluge zastupanog po punomoćniku ZLATKO NOVAK</item>
    </derivirana_varijabla>
  </DomainObject.Predmet.ProtuStrankaListFormated>
  <DomainObject.Predmet.ProtuStrankaListFormatedOIB>
    <izvorni_sadrzaj>
      <item>RENEX BAU jednostavno društvo s ograničenom odgovornošću za graditeljstvo, trgovinu i usluge, OIB 49927258620 zastupanog po punomoćniku ZLATKO NOVAK</item>
    </izvorni_sadrzaj>
    <derivirana_varijabla naziv="DomainObject.Predmet.ProtuStrankaListFormatedOIB_1">
      <item>RENEX BAU jednostavno društvo s ograničenom odgovornošću za graditeljstvo, trgovinu i usluge, OIB 49927258620 zastupanog po punomoćniku ZLATKO NOVAK</item>
    </derivirana_varijabla>
  </DomainObject.Predmet.ProtuStrankaListFormatedOIB>
  <DomainObject.Predmet.ProtuStrankaListFormatedWithAdress>
    <izvorni_sadrzaj>
      <item>RENEX BAU jednostavno društvo s ograničenom odgovornošću za graditeljstvo, trgovinu i usluge, Zasadbreg 6, 40000 Zasadbreg zastupanog po punomoćniku ZLATKO NOVAK</item>
    </izvorni_sadrzaj>
    <derivirana_varijabla naziv="DomainObject.Predmet.ProtuStrankaListFormatedWithAdress_1">
      <item>RENEX BAU jednostavno društvo s ograničenom odgovornošću za graditeljstvo, trgovinu i usluge, Zasadbreg 6, 40000 Zasadbreg zastupanog po punomoćniku ZLATKO NOVAK</item>
    </derivirana_varijabla>
  </DomainObject.Predmet.ProtuStrankaListFormatedWithAdress>
  <DomainObject.Predmet.ProtuStrankaListFormatedWithAdressOIB>
    <izvorni_sadrzaj>
      <item>RENEX BAU jednostavno društvo s ograničenom odgovornošću za graditeljstvo, trgovinu i usluge, OIB 49927258620, Zasadbreg 6, 40000 Zasadbreg zastupanog po punomoćniku ZLATKO NOVAK</item>
    </izvorni_sadrzaj>
    <derivirana_varijabla naziv="DomainObject.Predmet.ProtuStrankaListFormatedWithAdressOIB_1">
      <item>RENEX BAU jednostavno društvo s ograničenom odgovornošću za graditeljstvo, trgovinu i usluge, OIB 49927258620, Zasadbreg 6, 40000 Zasadbreg zastupanog po punomoćniku ZLATKO NOVAK</item>
    </derivirana_varijabla>
  </DomainObject.Predmet.ProtuStrankaListFormatedWithAdressOIB>
  <DomainObject.Predmet.ProtuStrankaListNazivFormated>
    <izvorni_sadrzaj>
      <item>RENEX BAU jednostavno društvo s ograničenom odgovornošću za graditeljstvo, trgovinu i usluge</item>
    </izvorni_sadrzaj>
    <derivirana_varijabla naziv="DomainObject.Predmet.ProtuStrankaListNazivFormated_1">
      <item>RENEX BAU jednostavno društvo s ograničenom odgovornošću za graditeljstvo, trgovinu i usluge</item>
    </derivirana_varijabla>
  </DomainObject.Predmet.ProtuStrankaListNazivFormated>
  <DomainObject.Predmet.ProtuStrankaListNazivFormatedOIB>
    <izvorni_sadrzaj>
      <item>RENEX BAU jednostavno društvo s ograničenom odgovornošću za graditeljstvo, trgovinu i usluge, OIB 49927258620</item>
    </izvorni_sadrzaj>
    <derivirana_varijabla naziv="DomainObject.Predmet.ProtuStrankaListNazivFormatedOIB_1">
      <item>RENEX BAU jednostavno društvo s ograničenom odgovornošću za graditeljstvo, trgovinu i usluge, OIB 49927258620</item>
    </derivirana_varijabla>
  </DomainObject.Predmet.ProtuStrankaListNazivFormatedOIB>
  <DomainObject.Predmet.OstaliListFormated>
    <izvorni_sadrzaj>
      <item>Sudski registar</item>
      <item>ZLATKO NOVAK punomoćnik sudionika u postupku RENEX BAU jednostavno društvo s ograničenom odgovornošću za graditeljstvo, trgovinu i usluge</item>
    </izvorni_sadrzaj>
    <derivirana_varijabla naziv="DomainObject.Predmet.OstaliListFormated_1">
      <item>Sudski registar</item>
      <item>ZLATKO NOVAK punomoćnik sudionika u postupku RENEX BAU jednostavno društvo s ograničenom odgovornošću za graditeljstvo, trgovinu i usluge</item>
    </derivirana_varijabla>
  </DomainObject.Predmet.OstaliListFormated>
  <DomainObject.Predmet.OstaliListFormatedOIB>
    <izvorni_sadrzaj>
      <item>Sudski registar</item>
      <item>ZLATKO NOVAK, OIB 47828641570 punomoćnik sudionika u postupku RENEX BAU jednostavno društvo s ograničenom odgovornošću za graditeljstvo, trgovinu i usluge</item>
    </izvorni_sadrzaj>
    <derivirana_varijabla naziv="DomainObject.Predmet.OstaliListFormatedOIB_1">
      <item>Sudski registar</item>
      <item>ZLATKO NOVAK, OIB 47828641570 punomoćnik sudionika u postupku RENEX BAU jednostavno društvo s ograničenom odgovornošću za graditeljstvo, trgovinu i usluge</item>
    </derivirana_varijabla>
  </DomainObject.Predmet.OstaliListFormatedOIB>
  <DomainObject.Predmet.OstaliListFormatedWithAdress>
    <izvorni_sadrzaj>
      <item>Sudski registar</item>
      <item>ZLATKO NOVAK, Zasadbreg 6, 40000 Zasadbreg punomoćnik sudionika u postupku RENEX BAU jednostavno društvo s ograničenom odgovornošću za graditeljstvo, trgovinu i usluge</item>
    </izvorni_sadrzaj>
    <derivirana_varijabla naziv="DomainObject.Predmet.OstaliListFormatedWithAdress_1">
      <item>Sudski registar</item>
      <item>ZLATKO NOVAK, Zasadbreg 6, 40000 Zasadbreg punomoćnik sudionika u postupku RENEX BAU jednostavno društvo s ograničenom odgovornošću za graditeljstvo, trgovinu i usluge</item>
    </derivirana_varijabla>
  </DomainObject.Predmet.OstaliListFormatedWithAdress>
  <DomainObject.Predmet.OstaliListFormatedWithAdressOIB>
    <izvorni_sadrzaj>
      <item>Sudski registar</item>
      <item>ZLATKO NOVAK, OIB 47828641570, Zasadbreg 6, 40000 Zasadbreg punomoćnik sudionika u postupku RENEX BAU jednostavno društvo s ograničenom odgovornošću za graditeljstvo, trgovinu i usluge</item>
    </izvorni_sadrzaj>
    <derivirana_varijabla naziv="DomainObject.Predmet.OstaliListFormatedWithAdressOIB_1">
      <item>Sudski registar</item>
      <item>ZLATKO NOVAK, OIB 47828641570, Zasadbreg 6, 40000 Zasadbreg punomoćnik sudionika u postupku RENEX BAU jednostavno društvo s ograničenom odgovornošću za graditeljstvo, trgovinu i usluge</item>
    </derivirana_varijabla>
  </DomainObject.Predmet.OstaliListFormatedWithAdressOIB>
  <DomainObject.Predmet.OstaliListNazivFormated>
    <izvorni_sadrzaj>
      <item>Sudski registar</item>
      <item>ZLATKO NOVAK</item>
    </izvorni_sadrzaj>
    <derivirana_varijabla naziv="DomainObject.Predmet.OstaliListNazivFormated_1">
      <item>Sudski registar</item>
      <item>ZLATKO NOVAK</item>
    </derivirana_varijabla>
  </DomainObject.Predmet.OstaliListNazivFormated>
  <DomainObject.Predmet.OstaliListNazivFormatedOIB>
    <izvorni_sadrzaj>
      <item>Sudski registar</item>
      <item>ZLATKO NOVAK, OIB 47828641570</item>
    </izvorni_sadrzaj>
    <derivirana_varijabla naziv="DomainObject.Predmet.OstaliListNazivFormatedOIB_1">
      <item>Sudski registar</item>
      <item>ZLATKO NOVAK, OIB 47828641570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>St-165/2018-7</izvorni_sadrzaj>
    <derivirana_varijabla naziv="DomainObject.PoslovniBrojDokumenta_1">St-165/2018-7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RENEX BAU jednostavno društvo s ograničenom odgovornošću za graditeljstvo, trgovinu i usluge</izvorni_sadrzaj>
    <derivirana_varijabla naziv="DomainObject.Predmet.ProtustrankaIDrugi_1">RENEX BAU jednostavno društvo s ograničenom odgovornošću za graditeljstvo,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RENEX BAU jednostavno društvo s ograničenom odgovornošću za graditeljstvo, trgovinu i usluge, OIB 49927258620, Zasadbreg 6, 40000 Zasadbreg</izvorni_sadrzaj>
    <derivirana_varijabla naziv="DomainObject.Predmet.ProtustrankaIDrugiAdressOIB_1">RENEX BAU jednostavno društvo s ograničenom odgovornošću za graditeljstvo, trgovinu i usluge, OIB 49927258620, Zasadbreg 6, 40000 Zasadbreg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RENEX BAU jednostavno društvo s ograničenom odgovornošću za graditeljstvo, trgovinu i usluge</item>
      <item>Sudski registar</item>
      <item>ZLATKO NOVAK</item>
    </izvorni_sadrzaj>
    <derivirana_varijabla naziv="DomainObject.Predmet.SudioniciListNaziv_1">
      <item>Financijska agencija</item>
      <item>RENEX BAU jednostavno društvo s ograničenom odgovornošću za graditeljstvo, trgovinu i usluge</item>
      <item>Sudski registar</item>
      <item>ZLATKO NOVAK</item>
    </derivirana_varijabla>
  </DomainObject.Predmet.SudioniciListNaziv>
  <DomainObject.Predmet.SudioniciListAdressOIB>
    <izvorni_sadrzaj>
      <item>Financijska agencija, OIB 85821130368, A. Cesarca 2,42000 Varaždin</item>
      <item>RENEX BAU jednostavno društvo s ograničenom odgovornošću za graditeljstvo, trgovinu i usluge, OIB 49927258620, Zasadbreg 6,40000 Zasadbreg</item>
      <item>Sudski registar</item>
      <item>ZLATKO NOVAK, OIB 47828641570, Zasadbreg 6,40000 Zasadbreg</item>
    </izvorni_sadrzaj>
    <derivirana_varijabla naziv="DomainObject.Predmet.SudioniciListAdressOIB_1">
      <item>Financijska agencija, OIB 85821130368, A. Cesarca 2,42000 Varaždin</item>
      <item>RENEX BAU jednostavno društvo s ograničenom odgovornošću za graditeljstvo, trgovinu i usluge, OIB 49927258620, Zasadbreg 6,40000 Zasadbreg</item>
      <item>Sudski registar</item>
      <item>ZLATKO NOVAK, OIB 47828641570, Zasadbreg 6,40000 Zasadbreg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49927258620</item>
      <item>, OIB null</item>
      <item>, OIB 47828641570</item>
    </izvorni_sadrzaj>
    <derivirana_varijabla naziv="DomainObject.Predmet.SudioniciListNazivOIB_1">
      <item>, OIB 85821130368</item>
      <item>, OIB 49927258620</item>
      <item>, OIB null</item>
      <item>, OIB 47828641570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ACC0A6-1E76-4341-A7E1-B2ADEE954B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281</properties:Words>
  <properties:Characters>1505</properties:Characters>
  <properties:Lines>47</properties:Lines>
  <properties:Paragraphs>21</properties:Paragraphs>
  <properties:TotalTime>158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2018-08-27T10:30:00Z</cp:lastPrinted>
  <dcterms:modified xmlns:xsi="http://www.w3.org/2001/XMLSchema-instance" xsi:type="dcterms:W3CDTF">2018-08-27T11:11:00Z</dcterms:modified>
  <cp:revision>109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St-165/2018-7 / Zapisnik - Ročište radi rasprave o uvjetima za otvaranje steč. post. (ST-165-18-7 ZAPISNIK  27.08.2018..docx)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