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a7d58" w14:paraId="b3a7d58" w:rsidRDefault="006B5586" w:rsidP="001940FB" w:rsidR="006B5586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D0482A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1E359C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6B5586" w:rsidP="00AA6BCF" w:rsidR="006B5586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6B5586" w:rsidP="006B5586" w:rsidR="006B5586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6B5586" w:rsidP="006B5586" w:rsidR="006B5586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6B5586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6B5586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F91912">
        <w:rPr>
          <w:rFonts w:cs="Calibri" w:eastAsia="Arial Unicode MS" w:hAnsi="Calibri" w:ascii="Calibri"/>
          <w:kern w:val="1"/>
          <w:lang w:eastAsia="ar-SA" w:val="hr-HR"/>
        </w:rPr>
        <w:t>MIRKO RODIĆ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6B5586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F91912" w:rsidRPr="00F91912">
        <w:rPr>
          <w:rFonts w:cs="Calibri" w:hAnsi="Calibri" w:ascii="Calibri"/>
        </w:rPr>
        <w:t>506.764,65 k</w:t>
      </w:r>
      <w:r w:rsidR="006B5586">
        <w:rPr>
          <w:rFonts w:cs="Calibri" w:hAnsi="Calibri" w:ascii="Calibri"/>
        </w:rPr>
        <w:t>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F91912" w:rsidRPr="00F91912">
        <w:rPr>
          <w:rFonts w:cs="Calibri" w:hAnsi="Calibri" w:ascii="Calibri"/>
        </w:rPr>
        <w:t>461.264,65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F91912" w:rsidRPr="00F91912">
        <w:rPr>
          <w:rFonts w:cs="Calibri" w:hAnsi="Calibri" w:ascii="Calibri"/>
        </w:rPr>
        <w:t>45.500,00 kn</w:t>
      </w:r>
      <w:r w:rsidR="00543D3D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6B5586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6B5586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6B5586" w:rsidRPr="006B5586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6B5586">
        <w:rPr>
          <w:rFonts w:cs="Calibri" w:eastAsia="Arial Unicode MS" w:hAnsi="Calibri" w:ascii="Calibri"/>
          <w:b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6B5586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F316FD" w:rsidR="00AA6BCF" w:rsidRPr="00372EC9">
        <w:trPr>
          <w:trHeight w:val="1593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  <w:p w:rsidRDefault="00F91912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F91912">
              <w:rPr>
                <w:rFonts w:cs="Calibri" w:hAnsi="Calibri" w:ascii="Calibri"/>
              </w:rPr>
              <w:t>MIRKO RODIĆ</w:t>
            </w:r>
            <w:r w:rsidR="003A5883" w:rsidRPr="00372EC9">
              <w:rPr>
                <w:rFonts w:cs="Calibri" w:hAnsi="Calibri" w:ascii="Calibri"/>
              </w:rPr>
              <w:t xml:space="preserve">,   </w:t>
            </w:r>
            <w:r w:rsidRPr="00F91912">
              <w:rPr>
                <w:rFonts w:cs="Calibri" w:hAnsi="Calibri" w:ascii="Calibri"/>
              </w:rPr>
              <w:t>Šetalište Bačvice 1, Split</w:t>
            </w:r>
            <w:r w:rsidRPr="00372EC9">
              <w:rPr>
                <w:rFonts w:cs="Calibri" w:hAnsi="Calibri" w:ascii="Calibri"/>
              </w:rPr>
              <w:t xml:space="preserve"> 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F91912">
              <w:rPr>
                <w:rFonts w:cs="Calibri" w:hAnsi="Calibri" w:ascii="Calibri"/>
              </w:rPr>
              <w:t>06127666642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316FD" w:rsidP="00F91912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F316FD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F91912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F91912">
              <w:rPr>
                <w:rFonts w:cs="Calibri" w:hAnsi="Calibri" w:ascii="Calibri"/>
              </w:rPr>
              <w:t>506.764,65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F91912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F91912">
              <w:rPr>
                <w:rFonts w:cs="Calibri" w:hAnsi="Calibri" w:ascii="Calibri"/>
              </w:rPr>
              <w:t>461.264,65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F316FD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F91912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F91912">
              <w:rPr>
                <w:rFonts w:cs="Calibri" w:hAnsi="Calibri" w:ascii="Calibri"/>
              </w:rPr>
              <w:t>45.500,00 kn</w:t>
            </w:r>
          </w:p>
        </w:tc>
      </w:tr>
    </w:tbl>
    <w:p w:rsidRDefault="006B5586" w:rsidP="006B5586" w:rsidR="006B5586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1E359C" w:rsidP="006B5586" w:rsidR="001E359C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CB0084" w:rsidP="001E359C" w:rsidR="001E359C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359C" w:rsidP="001E359C" w:rsidR="001E359C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1E359C" w:rsidP="001E359C" w:rsidR="001E359C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1E359C" w:rsidP="001E359C" w:rsidR="001E359C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769" w:rsidR="002D0769">
      <w:pPr>
        <w:spacing w:after="0"/>
      </w:pPr>
      <w:r>
        <w:separator/>
      </w:r>
    </w:p>
  </w:endnote>
  <w:endnote w:id="0" w:type="continuationSeparator">
    <w:p w:rsidRDefault="002D0769" w:rsidR="002D076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3C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769" w:rsidR="002D0769">
      <w:pPr>
        <w:spacing w:after="0"/>
      </w:pPr>
      <w:r>
        <w:separator/>
      </w:r>
    </w:p>
  </w:footnote>
  <w:footnote w:id="0" w:type="continuationSeparator">
    <w:p w:rsidRDefault="002D0769" w:rsidR="002D076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3CF1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9A3EE614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77B78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359C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1FAF"/>
    <w:rsid w:val="002C48B8"/>
    <w:rsid w:val="002D0769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43D3D"/>
    <w:rsid w:val="00546F2D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3CF1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41C0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B5586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275FC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37FF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10D6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26A0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0084"/>
    <w:rsid w:val="00CB30E1"/>
    <w:rsid w:val="00CC08F7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82A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2626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16FD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1912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5A3C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CF1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CF1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CF1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CF1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5A3C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CF1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CF1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CF1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CF1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261</properties:Words>
  <properties:Characters>1440</properties:Characters>
  <properties:Lines>74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2018-08-23T10:46:00Z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2018-08-23T11:53:00Z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St-651/2017-261 / Podnesak - Podnesak (-261.docx)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