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e81b" w14:paraId="1f4e81b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F80C14">
        <w:t>3. veljače</w:t>
      </w:r>
      <w:r w:rsidR="00B357BB">
        <w:t xml:space="preserve"> 2017</w:t>
      </w:r>
      <w:r>
        <w:t xml:space="preserve">. za provedbu skraćenoga stečajnog postupka nad dužnikom </w:t>
      </w:r>
      <w:r w:rsidR="00F80C14">
        <w:t>MEDIUS CHARTER d.o.o., Zadar, Ruđera Boškovića 4, OIB: 94309226808</w:t>
      </w:r>
      <w:r>
        <w:t xml:space="preserve">, </w:t>
      </w:r>
      <w:r w:rsidR="00FC38A9">
        <w:t>15</w:t>
      </w:r>
      <w:r w:rsidR="00E459FB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F80C14">
        <w:t>MEDIUS CHARTER d.o.o., Zadar, Ruđera Boškovića 4, OIB: 94309226808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  <w:r w:rsidR="00F80C14">
        <w:t xml:space="preserve">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F80C14">
        <w:t>3. veljače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F80C14">
        <w:t>23</w:t>
      </w:r>
      <w:r w:rsidR="00B357BB">
        <w:t xml:space="preserve">. </w:t>
      </w:r>
      <w:r w:rsidR="00F80C14">
        <w:t>veljače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 xml:space="preserve">U propisanom roku vjerovnik </w:t>
      </w:r>
      <w:r w:rsidR="00F80C14">
        <w:t>MARINA SIGNUM d.d., Sutomiščica, Preko, Šetalište sv. Mihovila 1, OIB: 19748968856</w:t>
      </w:r>
      <w:r>
        <w:t xml:space="preserve"> je </w:t>
      </w:r>
      <w:r w:rsidR="00F80C14">
        <w:t>7. travnja</w:t>
      </w:r>
      <w:r w:rsidR="00ED66D0">
        <w:t xml:space="preserve"> 2017. dostavio</w:t>
      </w:r>
      <w:r>
        <w:t xml:space="preserve"> ovom sudu prijedlog za otvaranje stečajnoga postupka nad dužnikom navodeći da prema istom ima dospjelu novčanu tražbinu u iznosu od </w:t>
      </w:r>
      <w:r w:rsidR="00F80C14">
        <w:t>17.342,67</w:t>
      </w:r>
      <w:r>
        <w:t xml:space="preserve"> kn </w:t>
      </w:r>
      <w:r w:rsidR="00F80C14">
        <w:t>i to na ime glavnice u iznosu od 14.672,42 kn sa pripadajućim zakonskim zateznim kamatama, te na ime ovršnog troška u iznosu od 2.670,25 kn sa pripadajućim zakonskim zateznim kamatama, a sve prema rješenju o ovrsi javnog bilježnika Alkice Kolege Zubčić, posl. br. Ovrv-1724/16 od 28. srpnja 2016.</w:t>
      </w:r>
      <w:r>
        <w:t xml:space="preserve">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881940" w:rsidP="00811D39" w:rsidR="00881940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FC38A9">
        <w:t>15</w:t>
      </w:r>
      <w:r w:rsidR="00E459FB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890CB1" w:rsidP="00890CB1" w:rsidR="00890CB1">
      <w:r>
        <w:t>Za točnost otpravka – ovlaštena službenica                                                 Sudac</w:t>
      </w:r>
    </w:p>
    <w:p w:rsidRDefault="00890CB1" w:rsidP="00890CB1" w:rsidR="00890CB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90CB1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F80C14">
          <w:t>43/2017-10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F80C14">
      <w:t>43</w:t>
    </w:r>
    <w:r>
      <w:t>/</w:t>
    </w:r>
    <w:r w:rsidR="00B357BB">
      <w:t>2017</w:t>
    </w:r>
    <w:r>
      <w:t>-</w:t>
    </w:r>
    <w:r w:rsidR="00F80C14">
      <w:t>10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3500F1"/>
    <w:rsid w:val="006C3686"/>
    <w:rsid w:val="00811D39"/>
    <w:rsid w:val="00857C48"/>
    <w:rsid w:val="0087715B"/>
    <w:rsid w:val="00881940"/>
    <w:rsid w:val="00890CB1"/>
    <w:rsid w:val="00A502C8"/>
    <w:rsid w:val="00B357BB"/>
    <w:rsid w:val="00BB1274"/>
    <w:rsid w:val="00E34916"/>
    <w:rsid w:val="00E459FB"/>
    <w:rsid w:val="00EB071B"/>
    <w:rsid w:val="00ED66D0"/>
    <w:rsid w:val="00F31BB8"/>
    <w:rsid w:val="00F80C14"/>
    <w:rsid w:val="00FC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646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MEDIUS CHARTER  d.o.o. za turizam i poslovne usluge</izvorni_sadrzaj>
    <derivirana_varijabla naziv="DomainObject.Predmet.ProtustrankaFormated_1">  MEDIUS CHARTER  d.o.o. za turizam i poslovne usluge</derivirana_varijabla>
  </DomainObject.Predmet.ProtustrankaFormated>
  <DomainObject.Predmet.ProtustrankaFormatedOIB>
    <izvorni_sadrzaj>  MEDIUS CHARTER  d.o.o. za turizam i poslovne usluge, OIB 94309226808</izvorni_sadrzaj>
    <derivirana_varijabla naziv="DomainObject.Predmet.ProtustrankaFormatedOIB_1">  MEDIUS CHARTER  d.o.o. za turizam i poslovne usluge, OIB 94309226808</derivirana_varijabla>
  </DomainObject.Predmet.ProtustrankaFormatedOIB>
  <DomainObject.Predmet.ProtustrankaFormatedWithAdress>
    <izvorni_sadrzaj> MEDIUS CHARTER  d.o.o. za turizam i poslovne usluge, Ruđera Boškovića 4, 23000 Zadar</izvorni_sadrzaj>
    <derivirana_varijabla naziv="DomainObject.Predmet.ProtustrankaFormatedWithAdress_1"> MEDIUS CHARTER  d.o.o. za turizam i poslovne usluge, Ruđera Boškovića 4, 23000 Zadar</derivirana_varijabla>
  </DomainObject.Predmet.ProtustrankaFormatedWithAdress>
  <DomainObject.Predmet.ProtustrankaFormatedWithAdressOIB>
    <izvorni_sadrzaj> MEDIUS CHARTER  d.o.o. za turizam i poslovne usluge, OIB 94309226808, Ruđera Boškovića 4, 23000 Zadar</izvorni_sadrzaj>
    <derivirana_varijabla naziv="DomainObject.Predmet.ProtustrankaFormatedWithAdressOIB_1"> MEDIUS CHARTER  d.o.o. za turizam i poslovne usluge, OIB 94309226808, Ruđera Boškovića 4, 23000 Zadar</derivirana_varijabla>
  </DomainObject.Predmet.ProtustrankaFormatedWithAdressOIB>
  <DomainObject.Predmet.ProtustrankaWithAdress>
    <izvorni_sadrzaj>MEDIUS CHARTER  d.o.o. za turizam i poslovne usluge Ruđera Boškovića 4, 23000 Zadar</izvorni_sadrzaj>
    <derivirana_varijabla naziv="DomainObject.Predmet.ProtustrankaWithAdress_1">MEDIUS CHARTER  d.o.o. za turizam i poslovne usluge Ruđera Boškovića 4, 23000 Zadar</derivirana_varijabla>
  </DomainObject.Predmet.ProtustrankaWithAdress>
  <DomainObject.Predmet.ProtustrankaWithAdressOIB>
    <izvorni_sadrzaj>MEDIUS CHARTER  d.o.o. za turizam i poslovne usluge, OIB 94309226808, Ruđera Boškovića 4, 23000 Zadar</izvorni_sadrzaj>
    <derivirana_varijabla naziv="DomainObject.Predmet.ProtustrankaWithAdressOIB_1">MEDIUS CHARTER  d.o.o. za turizam i poslovne usluge, OIB 94309226808, Ruđera Boškovića 4, 23000 Zadar</derivirana_varijabla>
  </DomainObject.Predmet.ProtustrankaWithAdressOIB>
  <DomainObject.Predmet.ProtustrankaNazivFormated>
    <izvorni_sadrzaj>MEDIUS CHARTER  d.o.o. za turizam i poslovne usluge</izvorni_sadrzaj>
    <derivirana_varijabla naziv="DomainObject.Predmet.ProtustrankaNazivFormated_1">MEDIUS CHARTER  d.o.o. za turizam i poslovne usluge</derivirana_varijabla>
  </DomainObject.Predmet.ProtustrankaNazivFormated>
  <DomainObject.Predmet.ProtustrankaNazivFormatedOIB>
    <izvorni_sadrzaj>MEDIUS CHARTER  d.o.o. za turizam i poslovne usluge, OIB 94309226808</izvorni_sadrzaj>
    <derivirana_varijabla naziv="DomainObject.Predmet.ProtustrankaNazivFormatedOIB_1">MEDIUS CHARTER  d.o.o. za turizam i poslovne usluge, OIB 94309226808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MEDIUS CHARTER  d.o.o. za turizam i poslovne usluge</item>
    </izvorni_sadrzaj>
    <derivirana_varijabla naziv="DomainObject.Predmet.ProtuStrankaListFormated_1">
      <item>MEDIUS CHARTER  d.o.o. za turizam i poslovne usluge</item>
    </derivirana_varijabla>
  </DomainObject.Predmet.ProtuStrankaListFormated>
  <DomainObject.Predmet.ProtuStrankaListFormatedOIB>
    <izvorni_sadrzaj>
      <item>MEDIUS CHARTER  d.o.o. za turizam i poslovne usluge, OIB 94309226808</item>
    </izvorni_sadrzaj>
    <derivirana_varijabla naziv="DomainObject.Predmet.ProtuStrankaListFormatedOIB_1">
      <item>MEDIUS CHARTER  d.o.o. za turizam i poslovne usluge, OIB 94309226808</item>
    </derivirana_varijabla>
  </DomainObject.Predmet.ProtuStrankaListFormatedOIB>
  <DomainObject.Predmet.ProtuStrankaListFormatedWithAdress>
    <izvorni_sadrzaj>
      <item>MEDIUS CHARTER  d.o.o. za turizam i poslovne usluge, Ruđera Boškovića 4, 23000 Zadar</item>
    </izvorni_sadrzaj>
    <derivirana_varijabla naziv="DomainObject.Predmet.ProtuStrankaListFormatedWithAdress_1">
      <item>MEDIUS CHARTER  d.o.o. za turizam i poslovne usluge, Ruđera Boškovića 4, 23000 Zadar</item>
    </derivirana_varijabla>
  </DomainObject.Predmet.ProtuStrankaListFormatedWithAdress>
  <DomainObject.Predmet.ProtuStrankaListFormatedWithAdressOIB>
    <izvorni_sadrzaj>
      <item>MEDIUS CHARTER  d.o.o. za turizam i poslovne usluge, OIB 94309226808, Ruđera Boškovića 4, 23000 Zadar</item>
    </izvorni_sadrzaj>
    <derivirana_varijabla naziv="DomainObject.Predmet.ProtuStrankaListFormatedWithAdressOIB_1">
      <item>MEDIUS CHARTER  d.o.o. za turizam i poslovne usluge, OIB 94309226808, Ruđera Boškovića 4, 23000 Zadar</item>
    </derivirana_varijabla>
  </DomainObject.Predmet.ProtuStrankaListFormatedWithAdressOIB>
  <DomainObject.Predmet.ProtuStrankaListNazivFormated>
    <izvorni_sadrzaj>
      <item>MEDIUS CHARTER  d.o.o. za turizam i poslovne usluge</item>
    </izvorni_sadrzaj>
    <derivirana_varijabla naziv="DomainObject.Predmet.ProtuStrankaListNazivFormated_1">
      <item>MEDIUS CHARTER  d.o.o. za turizam i poslovne usluge</item>
    </derivirana_varijabla>
  </DomainObject.Predmet.ProtuStrankaListNazivFormated>
  <DomainObject.Predmet.ProtuStrankaListNazivFormatedOIB>
    <izvorni_sadrzaj>
      <item>MEDIUS CHARTER  d.o.o. za turizam i poslovne usluge, OIB 94309226808</item>
    </izvorni_sadrzaj>
    <derivirana_varijabla naziv="DomainObject.Predmet.ProtuStrankaListNazivFormatedOIB_1">
      <item>MEDIUS CHARTER  d.o.o. za turizam i poslovne usluge, OIB 94309226808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MEDIUS CHARTER  d.o.o. za turizam i poslovne usluge</izvorni_sadrzaj>
    <derivirana_varijabla naziv="DomainObject.Predmet.ProtustrankaIDrugi_1">MEDIUS CHARTER  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MEDIUS CHARTER  d.o.o. za turizam i poslovne usluge, OIB 94309226808, Ruđera Boškovića 4, 23000 Zadar</izvorni_sadrzaj>
    <derivirana_varijabla naziv="DomainObject.Predmet.ProtustrankaIDrugiAdressOIB_1">MEDIUS CHARTER  d.o.o. za turizam i poslovne usluge, OIB 94309226808,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MEDIUS CHARTER  d.o.o. za turizam i poslovne usluge</item>
    </izvorni_sadrzaj>
    <derivirana_varijabla naziv="DomainObject.Predmet.SudioniciListNaziv_1">
      <item>FINA</item>
      <item>MEDIUS CHARTER  d.o.o. za turizam i poslovne usluge</item>
    </derivirana_varijabla>
  </DomainObject.Predmet.SudioniciListNaziv>
  <DomainObject.Predmet.SudioniciListAdressOIB>
    <izvorni_sadrzaj>
      <item>FINA, OIB 85821130368</item>
      <item>MEDIUS CHARTER  d.o.o. za turizam i poslovne usluge, OIB 94309226808, Ruđera Boškovića 4,23000 Zadar</item>
    </izvorni_sadrzaj>
    <derivirana_varijabla naziv="DomainObject.Predmet.SudioniciListAdressOIB_1">
      <item>FINA, OIB 85821130368</item>
      <item>MEDIUS CHARTER  d.o.o. za turizam i poslovne usluge, OIB 94309226808,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94309226808</item>
    </izvorni_sadrzaj>
    <derivirana_varijabla naziv="DomainObject.Predmet.SudioniciListNazivOIB_1">
      <item>, OIB 85821130368</item>
      <item>, OIB 94309226808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2803</properties:Characters>
  <properties:Lines>80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2017-11-14T08:42:00Z</dcterms:created>
  <dc:creator>Anamarija Kovačić Milković</dc:creator>
  <cp:lastModifiedBy>Martina Kalmeta</cp:lastModifiedBy>
  <cp:lastPrinted>2017-11-15T08:33:00Z</cp:lastPrinted>
  <dcterms:modified xmlns:xsi="http://www.w3.org/2001/XMLSchema-instance" xsi:type="dcterms:W3CDTF">2017-11-15T08:52:00Z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