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61ec" w14:paraId="abd61e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E23B2">
        <w:t>30</w:t>
      </w:r>
      <w:r w:rsidR="00705B14">
        <w:t>3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05B1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05B14">
        <w:t>AURARIA, d.o.o. Sveti Petar Na Moru (Općina Sv. Filip i Jakov), Sveti Petar Na Moru 112, Sveti Petar Na Moru (Općina Sv. Filip i Jakov), OIB: 93408907546,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705B14">
        <w:t>AURARIA, d.o.o. Sveti Petar Na Moru (Općina Sv. Filip i Jakov), Sveti Petar Na Moru 112, Sveti Petar Na Moru (Općina Sv. Filip i Jakov), OIB: 93408907546</w:t>
      </w:r>
      <w:r w:rsidR="002B17A7">
        <w:t>,</w:t>
      </w:r>
      <w:r w:rsidR="008019F8">
        <w:t xml:space="preserve"> </w:t>
      </w:r>
      <w:r>
        <w:t xml:space="preserve">na temelju neizvršenih osnova za plaćanje iznosi </w:t>
      </w:r>
      <w:r w:rsidR="00705B14">
        <w:t>2.314.255,35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05B14">
        <w:t>Mario Kožar, Sveti Petar Na Moru, Sveti Petar Na Moru 112,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05B14">
        <w:t>303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913F3">
      <w:rPr>
        <w:noProof/>
      </w:rPr>
      <w:t>2</w:t>
    </w:r>
    <w:r>
      <w:fldChar w:fldCharType="end"/>
    </w:r>
  </w:p>
  <w:p w:rsidRDefault="004913F3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913F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05B14">
      <w:t>303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4913F3"/>
    <w:rsid w:val="00595A6E"/>
    <w:rsid w:val="006E23B2"/>
    <w:rsid w:val="006F6E1E"/>
    <w:rsid w:val="00705B14"/>
    <w:rsid w:val="007465D2"/>
    <w:rsid w:val="00755B97"/>
    <w:rsid w:val="008019F8"/>
    <w:rsid w:val="00876A8D"/>
    <w:rsid w:val="0091410E"/>
    <w:rsid w:val="00934D02"/>
    <w:rsid w:val="009B7A6B"/>
    <w:rsid w:val="009C7AE7"/>
    <w:rsid w:val="00A30CC8"/>
    <w:rsid w:val="00A54C72"/>
    <w:rsid w:val="00B3549A"/>
    <w:rsid w:val="00CC210B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AURARIA, turistička agencija d.o.o.</izvorni_sadrzaj>
    <derivirana_varijabla naziv="DomainObject.Predmet.ProtustrankaFormated_1">  AURARIA, turistička agencija d.o.o.</derivirana_varijabla>
  </DomainObject.Predmet.ProtustrankaFormated>
  <DomainObject.Predmet.ProtustrankaFormatedOIB>
    <izvorni_sadrzaj>  AURARIA, turistička agencija d.o.o., OIB 93408907546</izvorni_sadrzaj>
    <derivirana_varijabla naziv="DomainObject.Predmet.ProtustrankaFormatedOIB_1">  AURARIA, turistička agencija d.o.o., OIB 93408907546</derivirana_varijabla>
  </DomainObject.Predmet.ProtustrankaFormatedOIB>
  <DomainObject.Predmet.ProtustrankaFormatedWithAdress>
    <izvorni_sadrzaj> AURARIA, turistička agencija d.o.o., Sveti Petar Na Moru 112, 23210 Sveti Petar Na Moru</izvorni_sadrzaj>
    <derivirana_varijabla naziv="DomainObject.Predmet.ProtustrankaFormatedWithAdress_1"> AURARIA, turistička agencija d.o.o., Sveti Petar Na Moru 112, 23210 Sveti Petar Na Moru</derivirana_varijabla>
  </DomainObject.Predmet.ProtustrankaFormatedWithAdress>
  <DomainObject.Predmet.ProtustrankaFormatedWithAdressOIB>
    <izvorni_sadrzaj> AURARIA, turistička agencija d.o.o., OIB 93408907546, Sveti Petar Na Moru 112, 23210 Sveti Petar Na Moru</izvorni_sadrzaj>
    <derivirana_varijabla naziv="DomainObject.Predmet.ProtustrankaFormatedWithAdressOIB_1"> AURARIA, turistička agencija d.o.o., OIB 93408907546, Sveti Petar Na Moru 112, 23210 Sveti Petar Na Moru</derivirana_varijabla>
  </DomainObject.Predmet.ProtustrankaFormatedWithAdressOIB>
  <DomainObject.Predmet.ProtustrankaWithAdress>
    <izvorni_sadrzaj>AURARIA, turistička agencija d.o.o. Sveti Petar Na Moru 112, 23210 Sveti Petar Na Moru</izvorni_sadrzaj>
    <derivirana_varijabla naziv="DomainObject.Predmet.ProtustrankaWithAdress_1">AURARIA, turistička agencija d.o.o. Sveti Petar Na Moru 112, 23210 Sveti Petar Na Moru</derivirana_varijabla>
  </DomainObject.Predmet.ProtustrankaWithAdress>
  <DomainObject.Predmet.ProtustrankaWithAdressOIB>
    <izvorni_sadrzaj>AURARIA, turistička agencija d.o.o., OIB 93408907546, Sveti Petar Na Moru 112, 23210 Sveti Petar Na Moru</izvorni_sadrzaj>
    <derivirana_varijabla naziv="DomainObject.Predmet.ProtustrankaWithAdressOIB_1">AURARIA, turistička agencija d.o.o., OIB 93408907546, Sveti Petar Na Moru 112, 23210 Sveti Petar Na Moru</derivirana_varijabla>
  </DomainObject.Predmet.ProtustrankaWithAdressOIB>
  <DomainObject.Predmet.ProtustrankaNazivFormated>
    <izvorni_sadrzaj>AURARIA, turistička agencija d.o.o.</izvorni_sadrzaj>
    <derivirana_varijabla naziv="DomainObject.Predmet.ProtustrankaNazivFormated_1">AURARIA, turistička agencija d.o.o.</derivirana_varijabla>
  </DomainObject.Predmet.ProtustrankaNazivFormated>
  <DomainObject.Predmet.ProtustrankaNazivFormatedOIB>
    <izvorni_sadrzaj>AURARIA, turistička agencija d.o.o., OIB 93408907546</izvorni_sadrzaj>
    <derivirana_varijabla naziv="DomainObject.Predmet.ProtustrankaNazivFormatedOIB_1">AURARIA, turistička agencija d.o.o., OIB 93408907546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2314255.35</izvorni_sadrzaj>
    <derivirana_varijabla naziv="DomainObject.Predmet.TrenutnaVrijednost_1">2314255.35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AURARIA, turistička agencija d.o.o.</item>
    </izvorni_sadrzaj>
    <derivirana_varijabla naziv="DomainObject.Predmet.ProtuStrankaListFormated_1">
      <item>AURARIA, turistička agencija d.o.o.</item>
    </derivirana_varijabla>
  </DomainObject.Predmet.ProtuStrankaListFormated>
  <DomainObject.Predmet.ProtuStrankaListFormatedOIB>
    <izvorni_sadrzaj>
      <item>AURARIA, turistička agencija d.o.o., OIB 93408907546</item>
    </izvorni_sadrzaj>
    <derivirana_varijabla naziv="DomainObject.Predmet.ProtuStrankaListFormatedOIB_1">
      <item>AURARIA, turistička agencija d.o.o., OIB 93408907546</item>
    </derivirana_varijabla>
  </DomainObject.Predmet.ProtuStrankaListFormatedOIB>
  <DomainObject.Predmet.ProtuStrankaListFormatedWithAdress>
    <izvorni_sadrzaj>
      <item>AURARIA, turistička agencija d.o.o., Sveti Petar Na Moru 112, 23210 Sveti Petar Na Moru</item>
    </izvorni_sadrzaj>
    <derivirana_varijabla naziv="DomainObject.Predmet.ProtuStrankaListFormatedWithAdress_1">
      <item>AURARIA, turistička agencija d.o.o., Sveti Petar Na Moru 112, 23210 Sveti Petar Na Moru</item>
    </derivirana_varijabla>
  </DomainObject.Predmet.ProtuStrankaListFormatedWithAdress>
  <DomainObject.Predmet.ProtuStrankaListFormatedWithAdressOIB>
    <izvorni_sadrzaj>
      <item>AURARIA, turistička agencija d.o.o., OIB 93408907546, Sveti Petar Na Moru 112, 23210 Sveti Petar Na Moru</item>
    </izvorni_sadrzaj>
    <derivirana_varijabla naziv="DomainObject.Predmet.ProtuStrankaListFormatedWithAdressOIB_1">
      <item>AURARIA, turistička agencija d.o.o., OIB 93408907546, Sveti Petar Na Moru 112, 23210 Sveti Petar Na Moru</item>
    </derivirana_varijabla>
  </DomainObject.Predmet.ProtuStrankaListFormatedWithAdressOIB>
  <DomainObject.Predmet.ProtuStrankaListNazivFormated>
    <izvorni_sadrzaj>
      <item>AURARIA, turistička agencija d.o.o.</item>
    </izvorni_sadrzaj>
    <derivirana_varijabla naziv="DomainObject.Predmet.ProtuStrankaListNazivFormated_1">
      <item>AURARIA, turistička agencija d.o.o.</item>
    </derivirana_varijabla>
  </DomainObject.Predmet.ProtuStrankaListNazivFormated>
  <DomainObject.Predmet.ProtuStrankaListNazivFormatedOIB>
    <izvorni_sadrzaj>
      <item>AURARIA, turistička agencija d.o.o., OIB 93408907546</item>
    </izvorni_sadrzaj>
    <derivirana_varijabla naziv="DomainObject.Predmet.ProtuStrankaListNazivFormatedOIB_1">
      <item>AURARIA, turistička agencija d.o.o., OIB 93408907546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AURARIA, turistička agencija d.o.o.</izvorni_sadrzaj>
    <derivirana_varijabla naziv="DomainObject.Predmet.ProtustrankaIDrugi_1">AURARIA,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AURARIA, turistička agencija d.o.o., OIB 93408907546, Sveti Petar Na Moru 112, 23210 Sveti Petar Na Moru</izvorni_sadrzaj>
    <derivirana_varijabla naziv="DomainObject.Predmet.ProtustrankaIDrugiAdressOIB_1">AURARIA, turistička agencija d.o.o., OIB 93408907546, Sveti Petar Na Moru 112,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AURARIA, turistička agencija d.o.o.</item>
    </izvorni_sadrzaj>
    <derivirana_varijabla naziv="DomainObject.Predmet.SudioniciListNaziv_1">
      <item>FINA</item>
      <item>AURARIA, turistička agencija d.o.o.</item>
    </derivirana_varijabla>
  </DomainObject.Predmet.SudioniciListNaziv>
  <DomainObject.Predmet.SudioniciListAdressOIB>
    <izvorni_sadrzaj>
      <item>FINA, OIB 85821130368</item>
      <item>AURARIA, turistička agencija d.o.o., OIB 93408907546, Sveti Petar Na Moru 112,23210 Sveti Petar Na Moru</item>
    </izvorni_sadrzaj>
    <derivirana_varijabla naziv="DomainObject.Predmet.SudioniciListAdressOIB_1">
      <item>FINA, OIB 85821130368</item>
      <item>AURARIA, turistička agencija d.o.o., OIB 93408907546, Sveti Petar Na Moru 112,23210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93408907546</item>
    </izvorni_sadrzaj>
    <derivirana_varijabla naziv="DomainObject.Predmet.SudioniciListNazivOIB_1">
      <item>, OIB 85821130368</item>
      <item>, OIB 93408907546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2194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2016-01-19T09:15:00Z</dcterms:created>
  <dc:creator>Tina Grgas</dc:creator>
  <cp:lastModifiedBy>Nena Mužanović</cp:lastModifiedBy>
  <cp:lastPrinted>2016-01-19T09:15:00Z</cp:lastPrinted>
  <dcterms:modified xmlns:xsi="http://www.w3.org/2001/XMLSchema-instance" xsi:type="dcterms:W3CDTF">2016-01-19T09:17:00Z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