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a5d0" w14:paraId="b91a5d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E754B0">
        <w:t>2</w:t>
      </w:r>
      <w:r w:rsidR="00EB63B6">
        <w:t>611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10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952DB2">
        <w:t xml:space="preserve"> </w:t>
      </w:r>
      <w:r w:rsidR="00CC1F47">
        <w:t xml:space="preserve">NERAL &amp; BOLJKOVAC </w:t>
      </w:r>
      <w:r w:rsidR="002B44B5">
        <w:t xml:space="preserve">d.o.o., </w:t>
      </w:r>
      <w:r w:rsidR="00CC1F47">
        <w:t xml:space="preserve">47242 Krnjak, Krnjak bb, </w:t>
      </w:r>
      <w:r w:rsidR="002B44B5">
        <w:t>MBS:</w:t>
      </w:r>
      <w:r w:rsidR="000D58D2">
        <w:t xml:space="preserve"> </w:t>
      </w:r>
      <w:r w:rsidR="002B44B5">
        <w:t>0</w:t>
      </w:r>
      <w:r w:rsidR="00CC1F47">
        <w:t>20004722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CC1F47">
        <w:t>21094989664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C1F47">
        <w:t>249.695,37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CC1F47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10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C1FA3"/>
    <w:rsid w:val="000C5FBA"/>
    <w:rsid w:val="000C6B68"/>
    <w:rsid w:val="000D58D2"/>
    <w:rsid w:val="00114EAD"/>
    <w:rsid w:val="001269CD"/>
    <w:rsid w:val="00142AE3"/>
    <w:rsid w:val="00144A4E"/>
    <w:rsid w:val="00185571"/>
    <w:rsid w:val="001954C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50A91"/>
    <w:rsid w:val="00263D6D"/>
    <w:rsid w:val="00264D19"/>
    <w:rsid w:val="00275D49"/>
    <w:rsid w:val="00297E94"/>
    <w:rsid w:val="002B44B5"/>
    <w:rsid w:val="002C4E3A"/>
    <w:rsid w:val="002D1D6B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A130B"/>
    <w:rsid w:val="006B5D8C"/>
    <w:rsid w:val="006C054C"/>
    <w:rsid w:val="006D4F8A"/>
    <w:rsid w:val="00713EEF"/>
    <w:rsid w:val="00745154"/>
    <w:rsid w:val="00753134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70C4"/>
    <w:rsid w:val="00880A5B"/>
    <w:rsid w:val="0088732E"/>
    <w:rsid w:val="0089055F"/>
    <w:rsid w:val="008C7EF4"/>
    <w:rsid w:val="00914A7B"/>
    <w:rsid w:val="0091677E"/>
    <w:rsid w:val="00920CA0"/>
    <w:rsid w:val="009419D8"/>
    <w:rsid w:val="00952DB2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C0A56"/>
    <w:rsid w:val="00AC4528"/>
    <w:rsid w:val="00AD027A"/>
    <w:rsid w:val="00AD2477"/>
    <w:rsid w:val="00AF6FBF"/>
    <w:rsid w:val="00B578E4"/>
    <w:rsid w:val="00B57F85"/>
    <w:rsid w:val="00B6235A"/>
    <w:rsid w:val="00B65F9D"/>
    <w:rsid w:val="00B8171F"/>
    <w:rsid w:val="00B82F18"/>
    <w:rsid w:val="00BC0A25"/>
    <w:rsid w:val="00BD2D92"/>
    <w:rsid w:val="00BE4F95"/>
    <w:rsid w:val="00C019FD"/>
    <w:rsid w:val="00C03E9F"/>
    <w:rsid w:val="00C23CE1"/>
    <w:rsid w:val="00C327FF"/>
    <w:rsid w:val="00C35547"/>
    <w:rsid w:val="00C836B9"/>
    <w:rsid w:val="00C958E9"/>
    <w:rsid w:val="00CB79D0"/>
    <w:rsid w:val="00CC1F47"/>
    <w:rsid w:val="00CD20D7"/>
    <w:rsid w:val="00CE0429"/>
    <w:rsid w:val="00CE7362"/>
    <w:rsid w:val="00D01B78"/>
    <w:rsid w:val="00D117C7"/>
    <w:rsid w:val="00D11E77"/>
    <w:rsid w:val="00D548C2"/>
    <w:rsid w:val="00D66226"/>
    <w:rsid w:val="00D66626"/>
    <w:rsid w:val="00D73CC9"/>
    <w:rsid w:val="00D93620"/>
    <w:rsid w:val="00E000EA"/>
    <w:rsid w:val="00E03C48"/>
    <w:rsid w:val="00E06EFB"/>
    <w:rsid w:val="00E754B0"/>
    <w:rsid w:val="00E83A69"/>
    <w:rsid w:val="00EB63B6"/>
    <w:rsid w:val="00EC3302"/>
    <w:rsid w:val="00EC3B4D"/>
    <w:rsid w:val="00ED6AA8"/>
    <w:rsid w:val="00EF791B"/>
    <w:rsid w:val="00F034D3"/>
    <w:rsid w:val="00F03A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279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1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9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9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9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9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1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9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9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9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9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2611</izvorni_sadrzaj>
    <derivirana_varijabla naziv="DomainObject.Predmet.Broj_1">2611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St-2611/2015</izvorni_sadrzaj>
    <derivirana_varijabla naziv="DomainObject.Predmet.OznakaBroj_1">St-2611/2015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St-1490/15</izvorni_sadrzaj>
    <derivirana_varijabla naziv="DomainObject.Predmet.PrimjedbaSuca_1">veza St-1490/15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Neral &amp; Boljkovac d.o.o.</izvorni_sadrzaj>
    <derivirana_varijabla naziv="DomainObject.Predmet.ProtustrankaFormated_1">  Neral &amp; Boljkovac d.o.o.</derivirana_varijabla>
  </DomainObject.Predmet.ProtustrankaFormated>
  <DomainObject.Predmet.ProtustrankaFormatedOIB>
    <izvorni_sadrzaj>  Neral &amp; Boljkovac d.o.o., OIB 21094989664</izvorni_sadrzaj>
    <derivirana_varijabla naziv="DomainObject.Predmet.ProtustrankaFormatedOIB_1">  Neral &amp; Boljkovac d.o.o., OIB 21094989664</derivirana_varijabla>
  </DomainObject.Predmet.ProtustrankaFormatedOIB>
  <DomainObject.Predmet.ProtustrankaFormatedWithAdress>
    <izvorni_sadrzaj> Neral &amp; Boljkovac d.o.o., Krnjak/bb, 47242 Krnjak</izvorni_sadrzaj>
    <derivirana_varijabla naziv="DomainObject.Predmet.ProtustrankaFormatedWithAdress_1"> Neral &amp; Boljkovac d.o.o., Krnjak/bb, 47242 Krnjak</derivirana_varijabla>
  </DomainObject.Predmet.ProtustrankaFormatedWithAdress>
  <DomainObject.Predmet.ProtustrankaFormatedWithAdressOIB>
    <izvorni_sadrzaj> Neral &amp; Boljkovac d.o.o., OIB 21094989664, Krnjak/bb, 47242 Krnjak</izvorni_sadrzaj>
    <derivirana_varijabla naziv="DomainObject.Predmet.ProtustrankaFormatedWithAdressOIB_1"> Neral &amp; Boljkovac d.o.o., OIB 21094989664, Krnjak/bb, 47242 Krnjak</derivirana_varijabla>
  </DomainObject.Predmet.ProtustrankaFormatedWithAdressOIB>
  <DomainObject.Predmet.ProtustrankaWithAdress>
    <izvorni_sadrzaj>Neral &amp; Boljkovac d.o.o. Krnjak/bb, 47242 Krnjak</izvorni_sadrzaj>
    <derivirana_varijabla naziv="DomainObject.Predmet.ProtustrankaWithAdress_1">Neral &amp; Boljkovac d.o.o. Krnjak/bb, 47242 Krnjak</derivirana_varijabla>
  </DomainObject.Predmet.ProtustrankaWithAdress>
  <DomainObject.Predmet.ProtustrankaWithAdressOIB>
    <izvorni_sadrzaj>Neral &amp; Boljkovac d.o.o., OIB 21094989664, Krnjak/bb, 47242 Krnjak</izvorni_sadrzaj>
    <derivirana_varijabla naziv="DomainObject.Predmet.ProtustrankaWithAdressOIB_1">Neral &amp; Boljkovac d.o.o., OIB 21094989664, Krnjak/bb, 47242 Krnjak</derivirana_varijabla>
  </DomainObject.Predmet.ProtustrankaWithAdressOIB>
  <DomainObject.Predmet.ProtustrankaNazivFormated>
    <izvorni_sadrzaj>Neral &amp; Boljkovac d.o.o.</izvorni_sadrzaj>
    <derivirana_varijabla naziv="DomainObject.Predmet.ProtustrankaNazivFormated_1">Neral &amp; Boljkovac d.o.o.</derivirana_varijabla>
  </DomainObject.Predmet.ProtustrankaNazivFormated>
  <DomainObject.Predmet.ProtustrankaNazivFormatedOIB>
    <izvorni_sadrzaj>Neral &amp; Boljkovac d.o.o., OIB 21094989664</izvorni_sadrzaj>
    <derivirana_varijabla naziv="DomainObject.Predmet.ProtustrankaNazivFormatedOIB_1">Neral &amp; Boljkovac d.o.o., OIB 21094989664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Neral &amp; Boljkovac d.o.o.</item>
    </izvorni_sadrzaj>
    <derivirana_varijabla naziv="DomainObject.Predmet.ProtuStrankaListFormated_1">
      <item>Neral &amp; Boljkovac d.o.o.</item>
    </derivirana_varijabla>
  </DomainObject.Predmet.ProtuStrankaListFormated>
  <DomainObject.Predmet.ProtuStrankaListFormatedOIB>
    <izvorni_sadrzaj>
      <item>Neral &amp; Boljkovac d.o.o., OIB 21094989664</item>
    </izvorni_sadrzaj>
    <derivirana_varijabla naziv="DomainObject.Predmet.ProtuStrankaListFormatedOIB_1">
      <item>Neral &amp; Boljkovac d.o.o., OIB 21094989664</item>
    </derivirana_varijabla>
  </DomainObject.Predmet.ProtuStrankaListFormatedOIB>
  <DomainObject.Predmet.ProtuStrankaListFormatedWithAdress>
    <izvorni_sadrzaj>
      <item>Neral &amp; Boljkovac d.o.o., Krnjak/bb, 47242 Krnjak</item>
    </izvorni_sadrzaj>
    <derivirana_varijabla naziv="DomainObject.Predmet.ProtuStrankaListFormatedWithAdress_1">
      <item>Neral &amp; Boljkovac d.o.o., Krnjak/bb, 47242 Krnjak</item>
    </derivirana_varijabla>
  </DomainObject.Predmet.ProtuStrankaListFormatedWithAdress>
  <DomainObject.Predmet.ProtuStrankaListFormatedWithAdressOIB>
    <izvorni_sadrzaj>
      <item>Neral &amp; Boljkovac d.o.o., OIB 21094989664, Krnjak/bb, 47242 Krnjak</item>
    </izvorni_sadrzaj>
    <derivirana_varijabla naziv="DomainObject.Predmet.ProtuStrankaListFormatedWithAdressOIB_1">
      <item>Neral &amp; Boljkovac d.o.o., OIB 21094989664, Krnjak/bb, 47242 Krnjak</item>
    </derivirana_varijabla>
  </DomainObject.Predmet.ProtuStrankaListFormatedWithAdressOIB>
  <DomainObject.Predmet.ProtuStrankaListNazivFormated>
    <izvorni_sadrzaj>
      <item>Neral &amp; Boljkovac d.o.o.</item>
    </izvorni_sadrzaj>
    <derivirana_varijabla naziv="DomainObject.Predmet.ProtuStrankaListNazivFormated_1">
      <item>Neral &amp; Boljkovac d.o.o.</item>
    </derivirana_varijabla>
  </DomainObject.Predmet.ProtuStrankaListNazivFormated>
  <DomainObject.Predmet.ProtuStrankaListNazivFormatedOIB>
    <izvorni_sadrzaj>
      <item>Neral &amp; Boljkovac d.o.o., OIB 21094989664</item>
    </izvorni_sadrzaj>
    <derivirana_varijabla naziv="DomainObject.Predmet.ProtuStrankaListNazivFormatedOIB_1">
      <item>Neral &amp; Boljkovac d.o.o., OIB 21094989664</item>
    </derivirana_varijabla>
  </DomainObject.Predmet.ProtuStrankaListNazivFormatedOIB>
  <DomainObject.Predmet.OstaliListFormated>
    <izvorni_sadrzaj>
      <item>Nikola Boljkovac</item>
    </izvorni_sadrzaj>
    <derivirana_varijabla naziv="DomainObject.Predmet.OstaliListFormated_1">
      <item>Nikola Boljkovac</item>
    </derivirana_varijabla>
  </DomainObject.Predmet.OstaliListFormated>
  <DomainObject.Predmet.OstaliListFormatedOIB>
    <izvorni_sadrzaj>
      <item>Nikola Boljkovac, OIB 48853000999</item>
    </izvorni_sadrzaj>
    <derivirana_varijabla naziv="DomainObject.Predmet.OstaliListFormatedOIB_1">
      <item>Nikola Boljkovac, OIB 48853000999</item>
    </derivirana_varijabla>
  </DomainObject.Predmet.OstaliListFormatedOIB>
  <DomainObject.Predmet.OstaliListFormatedWithAdress>
    <izvorni_sadrzaj>
      <item>Nikola Boljkovac, Maksimilijana Vrhovca 3, 47000 Karlovac</item>
    </izvorni_sadrzaj>
    <derivirana_varijabla naziv="DomainObject.Predmet.OstaliListFormatedWithAdress_1">
      <item>Nikola Boljkovac, Maksimilijana Vrhovca 3, 47000 Karlovac</item>
    </derivirana_varijabla>
  </DomainObject.Predmet.OstaliListFormatedWithAdress>
  <DomainObject.Predmet.OstaliListFormatedWithAdressOIB>
    <izvorni_sadrzaj>
      <item>Nikola Boljkovac, OIB 48853000999, Maksimilijana Vrhovca 3, 47000 Karlovac</item>
    </izvorni_sadrzaj>
    <derivirana_varijabla naziv="DomainObject.Predmet.OstaliListFormatedWithAdressOIB_1">
      <item>Nikola Boljkovac, OIB 48853000999, Maksimilijana Vrhovca 3, 47000 Karlovac</item>
    </derivirana_varijabla>
  </DomainObject.Predmet.OstaliListFormatedWithAdressOIB>
  <DomainObject.Predmet.OstaliListNazivFormated>
    <izvorni_sadrzaj>
      <item>Nikola Boljkovac</item>
    </izvorni_sadrzaj>
    <derivirana_varijabla naziv="DomainObject.Predmet.OstaliListNazivFormated_1">
      <item>Nikola Boljkovac</item>
    </derivirana_varijabla>
  </DomainObject.Predmet.OstaliListNazivFormated>
  <DomainObject.Predmet.OstaliListNazivFormatedOIB>
    <izvorni_sadrzaj>
      <item>Nikola Boljkovac, OIB 48853000999</item>
    </izvorni_sadrzaj>
    <derivirana_varijabla naziv="DomainObject.Predmet.OstaliListNazivFormatedOIB_1">
      <item>Nikola Boljkovac, OIB 48853000999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Neral &amp; Boljkovac d.o.o.</izvorni_sadrzaj>
    <derivirana_varijabla naziv="DomainObject.Predmet.ProtustrankaIDrugi_1">Neral &amp; Boljkovac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Neral &amp; Boljkovac d.o.o., OIB 21094989664, Krnjak/bb, 47242 Krnjak</izvorni_sadrzaj>
    <derivirana_varijabla naziv="DomainObject.Predmet.ProtustrankaIDrugiAdressOIB_1">Neral &amp; Boljkovac d.o.o., OIB 21094989664, Krnjak/bb,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Neral &amp; Boljkovac d.o.o.</item>
      <item>Nikola Boljkovac</item>
    </izvorni_sadrzaj>
    <derivirana_varijabla naziv="DomainObject.Predmet.SudioniciListNaziv_1">
      <item>Fina, RC Zagreb, podružnica Karlovac</item>
      <item>Neral &amp; Boljkovac d.o.o.</item>
      <item>Nikola Boljkovac</item>
    </derivirana_varijabla>
  </DomainObject.Predmet.SudioniciListNaziv>
  <DomainObject.Predmet.SudioniciListAdressOIB>
    <izvorni_sadrzaj>
      <item>Fina, RC Zagreb, podružnica Karlovac, OIB 85821130368, Vitezovićeva 1,47000 Karlovac</item>
      <item>Neral &amp; Boljkovac d.o.o., OIB 21094989664, Krnjak/bb,47242 Krnjak</item>
      <item>Nikola Boljkovac, OIB 48853000999, Maksimilijana Vrhovca 3,47000 Karlovac</item>
    </izvorni_sadrzaj>
    <derivirana_varijabla naziv="DomainObject.Predmet.SudioniciListAdressOIB_1">
      <item>Fina, RC Zagreb, podružnica Karlovac, OIB 85821130368, Vitezovićeva 1,47000 Karlovac</item>
      <item>Neral &amp; Boljkovac d.o.o., OIB 21094989664, Krnjak/bb,47242 Krnjak</item>
      <item>Nikola Boljkovac, OIB 48853000999, Maksimilijana Vrhovca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21094989664</item>
      <item>, OIB 48853000999</item>
    </izvorni_sadrzaj>
    <derivirana_varijabla naziv="DomainObject.Predmet.SudioniciListNazivOIB_1">
      <item>, OIB 85821130368</item>
      <item>, OIB 21094989664</item>
      <item>, OIB 48853000999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1326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2016-02-10T13:42:00Z</dcterms:created>
  <dc:creator>ilukac</dc:creator>
  <cp:lastModifiedBy>Violeta Rihtar</cp:lastModifiedBy>
  <cp:lastPrinted>2016-02-10T13:40:00Z</cp:lastPrinted>
  <dcterms:modified xmlns:xsi="http://www.w3.org/2001/XMLSchema-instance" xsi:type="dcterms:W3CDTF">2016-02-10T13:45:00Z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