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912" w14:paraId="e5f29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55268">
        <w:t>6</w:t>
      </w:r>
      <w:r w:rsidR="002D2900">
        <w:t>162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7366A8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D2900" w:rsidR="002D290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D2900">
        <w:t xml:space="preserve">ZLATNA KUGLA d.o.o., Zagreb, Ulica grada Vukovara 269/D, MBS: </w:t>
      </w:r>
    </w:p>
    <w:p w:rsidRDefault="002D2900" w:rsidP="002D2900" w:rsidR="00C47780">
      <w:pPr>
        <w:ind w:firstLine="708"/>
        <w:jc w:val="both"/>
      </w:pPr>
      <w:r>
        <w:t xml:space="preserve">  080366991, OIB: 17229923801</w:t>
      </w:r>
    </w:p>
    <w:p w:rsidRDefault="00CB0446" w:rsidP="00CB0446" w:rsidR="00CB04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D2900">
        <w:t>5.571,30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1769A8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7366A8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86E"/>
    <w:rsid w:val="001136A5"/>
    <w:rsid w:val="00114EAD"/>
    <w:rsid w:val="00147C91"/>
    <w:rsid w:val="001540B4"/>
    <w:rsid w:val="001769A8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D2900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0543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366A8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55268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26708"/>
    <w:rsid w:val="00E44A99"/>
    <w:rsid w:val="00EB011B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6162</izvorni_sadrzaj>
    <derivirana_varijabla naziv="DomainObject.Predmet.Broj_1">6162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St-6162/2015</izvorni_sadrzaj>
    <derivirana_varijabla naziv="DomainObject.Predmet.OznakaBroj_1">St-6162/2015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KUGLA d.o.o. zastupanog po punomoćniku Davor Bienenfeld</izvorni_sadrzaj>
    <derivirana_varijabla naziv="DomainObject.Predmet.ProtustrankaFormated_1">  ZLATNA KUGLA d.o.o. zastupanog po punomoćniku Davor Bienenfeld</derivirana_varijabla>
  </DomainObject.Predmet.ProtustrankaFormated>
  <DomainObject.Predmet.ProtustrankaFormatedOIB>
    <izvorni_sadrzaj>  ZLATNA KUGLA d.o.o., OIB 17229923801 zastupanog po punomoćniku Davor Bienenfeld</izvorni_sadrzaj>
    <derivirana_varijabla naziv="DomainObject.Predmet.ProtustrankaFormatedOIB_1">  ZLATNA KUGLA d.o.o., OIB 17229923801 zastupanog po punomoćniku Davor Bienenfeld</derivirana_varijabla>
  </DomainObject.Predmet.ProtustrankaFormatedOIB>
  <DomainObject.Predmet.ProtustrankaFormatedWithAdress>
    <izvorni_sadrzaj> ZLATNA KUGLA d.o.o., Ulica grada Vukovara 269/D, 10000 Zagreb zastupanog po punomoćniku Davor Bienenfeld</izvorni_sadrzaj>
    <derivirana_varijabla naziv="DomainObject.Predmet.ProtustrankaFormatedWithAdress_1"> ZLATNA KUGLA d.o.o., Ulica grada Vukovara 269/D, 10000 Zagreb zastupanog po punomoćniku Davor Bienenfeld</derivirana_varijabla>
  </DomainObject.Predmet.ProtustrankaFormatedWithAdress>
  <DomainObject.Predmet.ProtustrankaFormatedWithAdressOIB>
    <izvorni_sadrzaj> ZLATNA KUGLA d.o.o., OIB 17229923801, Ulica grada Vukovara 269/D, 10000 Zagreb zastupanog po punomoćniku Davor Bienenfeld</izvorni_sadrzaj>
    <derivirana_varijabla naziv="DomainObject.Predmet.ProtustrankaFormatedWithAdressOIB_1"> ZLATNA KUGLA d.o.o., OIB 17229923801, Ulica grada Vukovara 269/D, 10000 Zagreb zastupanog po punomoćniku Davor Bienenfeld</derivirana_varijabla>
  </DomainObject.Predmet.ProtustrankaFormatedWithAdressOIB>
  <DomainObject.Predmet.ProtustrankaWithAdress>
    <izvorni_sadrzaj>ZLATNA KUGLA d.o.o. Ulica grada Vukovara 269/D, 10000 Zagreb</izvorni_sadrzaj>
    <derivirana_varijabla naziv="DomainObject.Predmet.ProtustrankaWithAdress_1">ZLATNA KUGLA d.o.o. Ulica grada Vukovara 269/D, 10000 Zagreb</derivirana_varijabla>
  </DomainObject.Predmet.ProtustrankaWithAdress>
  <DomainObject.Predmet.ProtustrankaWithAdressOIB>
    <izvorni_sadrzaj>ZLATNA KUGLA d.o.o., OIB 17229923801, Ulica grada Vukovara 269/D, 10000 Zagreb</izvorni_sadrzaj>
    <derivirana_varijabla naziv="DomainObject.Predmet.ProtustrankaWithAdressOIB_1">ZLATNA KUGLA d.o.o., OIB 17229923801, Ulica grada Vukovara 269/D, 10000 Zagreb</derivirana_varijabla>
  </DomainObject.Predmet.ProtustrankaWithAdressOIB>
  <DomainObject.Predmet.ProtustrankaNazivFormated>
    <izvorni_sadrzaj>ZLATNA KUGLA d.o.o.</izvorni_sadrzaj>
    <derivirana_varijabla naziv="DomainObject.Predmet.ProtustrankaNazivFormated_1">ZLATNA KUGLA d.o.o.</derivirana_varijabla>
  </DomainObject.Predmet.ProtustrankaNazivFormated>
  <DomainObject.Predmet.ProtustrankaNazivFormatedOIB>
    <izvorni_sadrzaj>ZLATNA KUGLA d.o.o., OIB 17229923801</izvorni_sadrzaj>
    <derivirana_varijabla naziv="DomainObject.Predmet.ProtustrankaNazivFormatedOIB_1">ZLATNA KUGLA d.o.o., OIB 17229923801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KUGLA d.o.o. zastupanog po punomoćniku Davor Bienenfeld</item>
    </izvorni_sadrzaj>
    <derivirana_varijabla naziv="DomainObject.Predmet.ProtuStrankaListFormated_1">
      <item>ZLATNA KUGLA d.o.o. zastupanog po punomoćniku Davor Bienenfeld</item>
    </derivirana_varijabla>
  </DomainObject.Predmet.ProtuStrankaListFormated>
  <DomainObject.Predmet.ProtuStrankaListFormatedOIB>
    <izvorni_sadrzaj>
      <item>ZLATNA KUGLA d.o.o., OIB 17229923801 zastupanog po punomoćniku Davor Bienenfeld</item>
    </izvorni_sadrzaj>
    <derivirana_varijabla naziv="DomainObject.Predmet.ProtuStrankaListFormatedOIB_1">
      <item>ZLATNA KUGLA d.o.o., OIB 17229923801 zastupanog po punomoćniku Davor Bienenfeld</item>
    </derivirana_varijabla>
  </DomainObject.Predmet.ProtuStrankaListFormatedOIB>
  <DomainObject.Predmet.ProtuStrankaListFormatedWithAdress>
    <izvorni_sadrzaj>
      <item>ZLATNA KUGLA d.o.o., Ulica grada Vukovara 269/D, 10000 Zagreb zastupanog po punomoćniku Davor Bienenfeld</item>
    </izvorni_sadrzaj>
    <derivirana_varijabla naziv="DomainObject.Predmet.ProtuStrankaListFormatedWithAdress_1">
      <item>ZLATNA KUGLA d.o.o., Ulica grada Vukovara 269/D, 10000 Zagreb zastupanog po punomoćniku Davor Bienenfeld</item>
    </derivirana_varijabla>
  </DomainObject.Predmet.ProtuStrankaListFormatedWithAdress>
  <DomainObject.Predmet.ProtuStrankaListFormatedWithAdressOIB>
    <izvorni_sadrzaj>
      <item>ZLATNA KUGLA d.o.o., OIB 17229923801, Ulica grada Vukovara 269/D, 10000 Zagreb zastupanog po punomoćniku Davor Bienenfeld</item>
    </izvorni_sadrzaj>
    <derivirana_varijabla naziv="DomainObject.Predmet.ProtuStrankaListFormatedWithAdressOIB_1">
      <item>ZLATNA KUGLA d.o.o., OIB 17229923801, Ulica grada Vukovara 269/D, 10000 Zagreb zastupanog po punomoćniku Davor Bienenfeld</item>
    </derivirana_varijabla>
  </DomainObject.Predmet.ProtuStrankaListFormatedWithAdressOIB>
  <DomainObject.Predmet.ProtuStrankaListNazivFormated>
    <izvorni_sadrzaj>
      <item>ZLATNA KUGLA d.o.o.</item>
    </izvorni_sadrzaj>
    <derivirana_varijabla naziv="DomainObject.Predmet.ProtuStrankaListNazivFormated_1">
      <item>ZLATNA KUGLA d.o.o.</item>
    </derivirana_varijabla>
  </DomainObject.Predmet.ProtuStrankaListNazivFormated>
  <DomainObject.Predmet.ProtuStrankaListNazivFormatedOIB>
    <izvorni_sadrzaj>
      <item>ZLATNA KUGLA d.o.o., OIB 17229923801</item>
    </izvorni_sadrzaj>
    <derivirana_varijabla naziv="DomainObject.Predmet.ProtuStrankaListNazivFormatedOIB_1">
      <item>ZLATNA KUGLA d.o.o., OIB 17229923801</item>
    </derivirana_varijabla>
  </DomainObject.Predmet.ProtuStrankaListNazivFormatedOIB>
  <DomainObject.Predmet.OstaliListFormated>
    <izvorni_sadrzaj>
      <item>Davor Bienenfeld punomoćnik sudionika u postupku ZLATNA KUGLA d.o.o.</item>
    </izvorni_sadrzaj>
    <derivirana_varijabla naziv="DomainObject.Predmet.OstaliListFormated_1">
      <item>Davor Bienenfeld punomoćnik sudionika u postupku ZLATNA KUGLA d.o.o.</item>
    </derivirana_varijabla>
  </DomainObject.Predmet.OstaliListFormated>
  <DomainObject.Predmet.OstaliListFormatedOIB>
    <izvorni_sadrzaj>
      <item>Davor Bienenfeld, OIB 93697597704 punomoćnik sudionika u postupku ZLATNA KUGLA d.o.o.</item>
    </izvorni_sadrzaj>
    <derivirana_varijabla naziv="DomainObject.Predmet.OstaliListFormatedOIB_1">
      <item>Davor Bienenfeld, OIB 93697597704 punomoćnik sudionika u postupku ZLATNA KUGLA d.o.o.</item>
    </derivirana_varijabla>
  </DomainObject.Predmet.OstaliListFormatedOIB>
  <DomainObject.Predmet.OstaliListFormatedWithAdress>
    <izvorni_sadrzaj>
      <item>Davor Bienenfeld, Ulica Vjenceslava Novaka 8 A, 10000 Zagreb punomoćnik sudionika u postupku ZLATNA KUGLA d.o.o.</item>
    </izvorni_sadrzaj>
    <derivirana_varijabla naziv="DomainObject.Predmet.OstaliListFormatedWithAdress_1">
      <item>Davor Bienenfeld, Ulica Vjenceslava Novaka 8 A, 10000 Zagreb punomoćnik sudionika u postupku ZLATNA KUGLA d.o.o.</item>
    </derivirana_varijabla>
  </DomainObject.Predmet.OstaliListFormatedWithAdress>
  <DomainObject.Predmet.OstaliListFormatedWithAdressOIB>
    <izvorni_sadrzaj>
      <item>Davor Bienenfeld, OIB 93697597704, Ulica Vjenceslava Novaka 8 A, 10000 Zagreb punomoćnik sudionika u postupku ZLATNA KUGLA d.o.o.</item>
    </izvorni_sadrzaj>
    <derivirana_varijabla naziv="DomainObject.Predmet.OstaliListFormatedWithAdressOIB_1">
      <item>Davor Bienenfeld, OIB 93697597704, Ulica Vjenceslava Novaka 8 A, 10000 Zagreb punomoćnik sudionika u postupku ZLATNA KUGLA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KUGLA d.o.o.</izvorni_sadrzaj>
    <derivirana_varijabla naziv="DomainObject.Predmet.ProtustrankaIDrugi_1">ZLATNA KUGLA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KUGLA d.o.o., OIB 17229923801, Ulica grada Vukovara 269/D, 10000 Zagreb</izvorni_sadrzaj>
    <derivirana_varijabla naziv="DomainObject.Predmet.ProtustrankaIDrugiAdressOIB_1">ZLATNA KUGLA d.o.o., OIB 17229923801,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KUGLA d.o.o.</item>
      <item>Davor Bienenfeld</item>
    </izvorni_sadrzaj>
    <derivirana_varijabla naziv="DomainObject.Predmet.SudioniciListNaziv_1">
      <item>FINA Regionalni centar Zagreb</item>
      <item>ZLATNA KUGLA d.o.o.</item>
      <item>Davor Bienenfeld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izvorni_sadrzaj>
    <derivirana_varijabla naziv="DomainObject.Predmet.SudioniciListAdressOIB_1"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17229923801</item>
      <item>, OIB 93697597704</item>
    </izvorni_sadrzaj>
    <derivirana_varijabla naziv="DomainObject.Predmet.SudioniciListNazivOIB_1">
      <item>, OIB 85821130368</item>
      <item>, OIB 17229923801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2016-01-21T14:25:00Z</dcterms:created>
  <dc:creator>ilukac</dc:creator>
  <cp:lastModifiedBy>Ksenija Nol</cp:lastModifiedBy>
  <cp:lastPrinted>2016-01-28T09:07:00Z</cp:lastPrinted>
  <dcterms:modified xmlns:xsi="http://www.w3.org/2001/XMLSchema-instance" xsi:type="dcterms:W3CDTF">2016-01-28T12:41:00Z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