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9ed8" w14:paraId="6ae9ed8" w:rsidRDefault="005709E3" w:rsidP="005709E3" w:rsidR="005709E3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5709E3" w:rsidP="005709E3" w:rsidR="005709E3" w:rsidRPr="0032093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2 St-919/2</w:t>
      </w:r>
      <w:r w:rsidRPr="00320939">
        <w:t>0</w:t>
      </w:r>
      <w:r w:rsidRPr="002F0F99">
        <w:t>16-174</w:t>
      </w:r>
    </w:p>
    <w:p w:rsidRDefault="005709E3" w:rsidP="005709E3" w:rsidR="005709E3" w:rsidRPr="00320939">
      <w:r w:rsidRPr="00320939">
        <w:t xml:space="preserve"> TRGOVAČKI SUD U PAZINU</w:t>
      </w:r>
    </w:p>
    <w:p w:rsidRDefault="005709E3" w:rsidP="005709E3" w:rsidR="005709E3">
      <w:r w:rsidRPr="00320939">
        <w:t xml:space="preserve">     52000 PAZIN, Dršćevka 1</w:t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 </w:t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</w:p>
    <w:p w:rsidRDefault="005709E3" w:rsidP="005709E3" w:rsidR="005709E3">
      <w:r w:rsidRPr="00320939">
        <w:tab/>
        <w:t xml:space="preserve">           </w:t>
      </w:r>
    </w:p>
    <w:p w:rsidRDefault="00C278D2" w:rsidP="005709E3" w:rsidR="00C278D2"/>
    <w:p w:rsidRDefault="000F59DA" w:rsidP="005709E3" w:rsidR="000F59DA" w:rsidRPr="00320939"/>
    <w:p w:rsidRDefault="005709E3" w:rsidP="005709E3" w:rsidR="005709E3">
      <w:pPr>
        <w:ind w:firstLine="708"/>
        <w:jc w:val="both"/>
      </w:pPr>
      <w:r w:rsidRPr="00320939">
        <w:t xml:space="preserve">Trgovački sud u Pazinu, po stečajnom sucu Adrijani Labinjan Skok, u stečajnom postupku nad stečajnim dužnikom </w:t>
      </w:r>
      <w:r w:rsidRPr="00F26E69">
        <w:t>TIM 90 d.d. u stečaju, Poreč, Vukovarska 19, OIB: 6306278452</w:t>
      </w:r>
      <w:r w:rsidRPr="00554B99">
        <w:t>0</w:t>
      </w:r>
      <w:r>
        <w:t>, 12. lipnja</w:t>
      </w:r>
      <w:r w:rsidRPr="00320939">
        <w:t xml:space="preserve"> 2018. donio je sljedeći</w:t>
      </w:r>
    </w:p>
    <w:p w:rsidRDefault="000F59DA" w:rsidP="005709E3" w:rsidR="000F59DA">
      <w:pPr>
        <w:ind w:firstLine="708"/>
        <w:jc w:val="both"/>
      </w:pPr>
    </w:p>
    <w:p w:rsidRDefault="000F59DA" w:rsidP="005709E3" w:rsidR="000F59DA" w:rsidRPr="00320939">
      <w:pPr>
        <w:ind w:firstLine="708"/>
        <w:jc w:val="both"/>
      </w:pPr>
    </w:p>
    <w:p w:rsidRDefault="005709E3" w:rsidP="005709E3" w:rsidR="005709E3" w:rsidRPr="00320939">
      <w:pPr>
        <w:jc w:val="both"/>
      </w:pPr>
    </w:p>
    <w:p w:rsidRDefault="005709E3" w:rsidP="005709E3" w:rsidR="005709E3">
      <w:pPr>
        <w:jc w:val="center"/>
      </w:pPr>
      <w:r w:rsidRPr="00320939">
        <w:t xml:space="preserve">Z A K LJ U Č A K </w:t>
      </w:r>
    </w:p>
    <w:p w:rsidRDefault="000F59DA" w:rsidP="005709E3" w:rsidR="000F59DA">
      <w:pPr>
        <w:jc w:val="center"/>
      </w:pPr>
    </w:p>
    <w:p w:rsidRDefault="000F59DA" w:rsidP="005709E3" w:rsidR="000F59DA" w:rsidRPr="00320939">
      <w:pPr>
        <w:jc w:val="center"/>
      </w:pPr>
    </w:p>
    <w:p w:rsidRDefault="005709E3" w:rsidP="005709E3" w:rsidR="005709E3" w:rsidRPr="00320939">
      <w:pPr>
        <w:jc w:val="center"/>
      </w:pPr>
    </w:p>
    <w:p w:rsidRDefault="005709E3" w:rsidP="005709E3" w:rsidR="005709E3" w:rsidRPr="00D201D1">
      <w:pPr>
        <w:jc w:val="both"/>
      </w:pPr>
      <w:r>
        <w:tab/>
      </w:r>
      <w:r w:rsidR="00D92144">
        <w:t>Nalaže se stečajnoj upraviteljici ovog stečajnog dužnika da isplati troškove u iznosu od 118,96 kn na žiro račun državnog proračuna broj 1001005-1863000160, model 63, poziv na broj 7005-19958-61120289947, koji su nastali Policijskoj postaji Poreč – Parenzo prilikom asistencije u stečajnom postupku 14. svibnja 2018.</w:t>
      </w:r>
      <w:r w:rsidR="002F0F99">
        <w:t>, a prema nalogu za naplatu troškova PP Poreč – Parenzo zaprimljen 6. lipnja 2018.</w:t>
      </w:r>
    </w:p>
    <w:p w:rsidRDefault="005709E3" w:rsidP="005709E3" w:rsidR="005709E3">
      <w:pPr>
        <w:jc w:val="both"/>
      </w:pPr>
    </w:p>
    <w:p w:rsidRDefault="005709E3" w:rsidP="005709E3" w:rsidR="005709E3">
      <w:pPr>
        <w:jc w:val="center"/>
      </w:pPr>
    </w:p>
    <w:p w:rsidRDefault="005709E3" w:rsidP="005709E3" w:rsidR="005709E3" w:rsidRPr="00320939">
      <w:pPr>
        <w:jc w:val="center"/>
      </w:pPr>
    </w:p>
    <w:p w:rsidRDefault="005709E3" w:rsidP="005709E3" w:rsidR="005709E3">
      <w:pPr>
        <w:jc w:val="center"/>
      </w:pPr>
      <w:r>
        <w:t>U Pazinu 12. lipnja</w:t>
      </w:r>
      <w:r w:rsidRPr="00320939">
        <w:t xml:space="preserve"> 2018.</w:t>
      </w:r>
    </w:p>
    <w:p w:rsidRDefault="005709E3" w:rsidP="005709E3" w:rsidR="005709E3">
      <w:pPr>
        <w:jc w:val="center"/>
      </w:pPr>
    </w:p>
    <w:p w:rsidRDefault="000F59DA" w:rsidP="005709E3" w:rsidR="000F59DA" w:rsidRPr="00320939">
      <w:pPr>
        <w:jc w:val="center"/>
      </w:pPr>
    </w:p>
    <w:p w:rsidRDefault="005709E3" w:rsidP="005709E3" w:rsidR="005709E3" w:rsidRPr="00320939">
      <w:pPr>
        <w:jc w:val="both"/>
      </w:pP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</w:t>
      </w:r>
      <w:r w:rsidRPr="00320939">
        <w:tab/>
        <w:t xml:space="preserve">                     </w:t>
      </w:r>
      <w:r w:rsidRPr="00320939">
        <w:tab/>
      </w:r>
      <w:r w:rsidRPr="00320939">
        <w:tab/>
        <w:t xml:space="preserve"> Sutkinja</w:t>
      </w:r>
    </w:p>
    <w:p w:rsidRDefault="005709E3" w:rsidP="005709E3" w:rsidR="005709E3" w:rsidRPr="00320939">
      <w:pPr>
        <w:jc w:val="both"/>
      </w:pP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    </w:t>
      </w:r>
      <w:r w:rsidRPr="00320939">
        <w:tab/>
        <w:t xml:space="preserve">        Adrijana Labinjan Skok, v.r.</w:t>
      </w:r>
    </w:p>
    <w:p w:rsidRDefault="005709E3" w:rsidP="005709E3" w:rsidR="005709E3">
      <w:pPr>
        <w:ind w:firstLine="708"/>
        <w:jc w:val="both"/>
      </w:pPr>
    </w:p>
    <w:p w:rsidRDefault="005709E3" w:rsidP="005709E3" w:rsidR="005709E3">
      <w:pPr>
        <w:ind w:firstLine="708"/>
        <w:jc w:val="both"/>
      </w:pPr>
    </w:p>
    <w:p w:rsidRDefault="000F59DA" w:rsidP="005709E3" w:rsidR="000F59DA" w:rsidRPr="00320939">
      <w:pPr>
        <w:ind w:firstLine="708"/>
        <w:jc w:val="both"/>
      </w:pPr>
    </w:p>
    <w:p w:rsidRDefault="005709E3" w:rsidP="005709E3" w:rsidR="005709E3" w:rsidRPr="00320939">
      <w:pPr>
        <w:jc w:val="both"/>
      </w:pPr>
      <w:r w:rsidRPr="00320939">
        <w:t>UPUTA O PRAVNOM LIJEKU:</w:t>
      </w:r>
    </w:p>
    <w:p w:rsidRDefault="005709E3" w:rsidP="005709E3" w:rsidR="005709E3" w:rsidRPr="00320939">
      <w:pPr>
        <w:jc w:val="both"/>
      </w:pPr>
      <w:r w:rsidRPr="00320939">
        <w:t>Protiv zaključka nije dopušten pravni lijek (čl. 19. st. 7. Stečajnog zakona).</w:t>
      </w:r>
    </w:p>
    <w:p w:rsidRDefault="005709E3" w:rsidP="005709E3" w:rsidR="005709E3" w:rsidRPr="00320939">
      <w:pPr>
        <w:jc w:val="both"/>
      </w:pPr>
    </w:p>
    <w:p w:rsidRDefault="005709E3" w:rsidP="005709E3" w:rsidR="005709E3">
      <w:pPr>
        <w:jc w:val="both"/>
      </w:pPr>
      <w:r w:rsidRPr="00320939">
        <w:t>DNA:</w:t>
      </w:r>
    </w:p>
    <w:p w:rsidRDefault="00380F6D" w:rsidP="00380F6D" w:rsidR="000F59DA">
      <w:r>
        <w:t>- stečajna</w:t>
      </w:r>
      <w:r w:rsidRPr="00BB4AC9">
        <w:t xml:space="preserve"> upravitelj</w:t>
      </w:r>
      <w:r>
        <w:t>ica</w:t>
      </w:r>
      <w:r w:rsidRPr="00EF1F40">
        <w:t xml:space="preserve"> </w:t>
      </w:r>
      <w:r>
        <w:t>Vlasta</w:t>
      </w:r>
      <w:r w:rsidRPr="00BB4AC9">
        <w:t xml:space="preserve"> Majstorović, Pula, Koparska 37</w:t>
      </w:r>
      <w:r w:rsidR="000F59DA">
        <w:t xml:space="preserve">, uz kopiju naloga za naplatu </w:t>
      </w:r>
    </w:p>
    <w:p w:rsidRDefault="000F59DA" w:rsidP="00380F6D" w:rsidR="00380F6D">
      <w:r>
        <w:t xml:space="preserve">  troškova PP Poreč – Parenzo zaprimljen 6. lipnja 2018.</w:t>
      </w:r>
    </w:p>
    <w:p w:rsidRDefault="000F59DA" w:rsidP="00380F6D" w:rsidR="000F59DA" w:rsidRPr="00320939">
      <w:r>
        <w:t>- PP Poreč - Parenzo</w:t>
      </w:r>
    </w:p>
    <w:p w:rsidRDefault="005709E3" w:rsidP="005709E3" w:rsidR="005709E3">
      <w:r w:rsidRPr="00761D3B">
        <w:t>- e-oglasna ploča suda (8 dana)</w:t>
      </w:r>
    </w:p>
    <w:p w:rsidRDefault="005B2D01" w:rsidR="00500701"/>
    <w:sectPr w:rsidSect="005709E3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9E3" w:rsidP="005709E3" w:rsidR="005709E3">
      <w:r>
        <w:separator/>
      </w:r>
    </w:p>
  </w:endnote>
  <w:endnote w:id="0" w:type="continuationSeparator">
    <w:p w:rsidRDefault="005709E3" w:rsidP="005709E3" w:rsidR="00570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F99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B2D01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2D01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5B2D01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9E3" w:rsidP="005709E3" w:rsidR="005709E3">
      <w:r>
        <w:separator/>
      </w:r>
    </w:p>
  </w:footnote>
  <w:footnote w:id="0" w:type="continuationSeparator">
    <w:p w:rsidRDefault="005709E3" w:rsidP="005709E3" w:rsidR="005709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F99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2D01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7976289"/>
      <w:docPartObj>
        <w:docPartGallery w:val="Page Numbers (Top of Page)"/>
        <w:docPartUnique/>
      </w:docPartObj>
    </w:sdtPr>
    <w:sdtEndPr/>
    <w:sdtContent>
      <w:p w:rsidRDefault="005709E3" w:rsidR="005709E3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2 St-919/2</w:t>
        </w:r>
        <w:r w:rsidRPr="00320939">
          <w:t>01</w:t>
        </w:r>
        <w:r>
          <w:t>6</w:t>
        </w:r>
        <w:r w:rsidRPr="00320939">
          <w:t>-</w:t>
        </w:r>
        <w:r w:rsidRPr="005709E3">
          <w:rPr>
            <w:color w:val="FF0000"/>
          </w:rPr>
          <w:t>174</w:t>
        </w:r>
      </w:p>
    </w:sdtContent>
  </w:sdt>
  <w:p w:rsidRDefault="005B2D01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9E3"/>
    <w:rsid w:val="000F59DA"/>
    <w:rsid w:val="002F0F99"/>
    <w:rsid w:val="00380F6D"/>
    <w:rsid w:val="00554328"/>
    <w:rsid w:val="005709E3"/>
    <w:rsid w:val="005B2D01"/>
    <w:rsid w:val="00985388"/>
    <w:rsid w:val="00C278D2"/>
    <w:rsid w:val="00D9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9E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709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709E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709E3"/>
  </w:style>
  <w:style w:styleId="Zaglavlje" w:type="paragraph">
    <w:name w:val="header"/>
    <w:basedOn w:val="Normal"/>
    <w:link w:val="ZaglavljeChar"/>
    <w:uiPriority w:val="99"/>
    <w:rsid w:val="005709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09E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0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9E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2D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D0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D0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D0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D0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9E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709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709E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709E3"/>
  </w:style>
  <w:style w:styleId="Zaglavlje" w:type="paragraph">
    <w:name w:val="header"/>
    <w:basedOn w:val="Normal"/>
    <w:link w:val="ZaglavljeChar"/>
    <w:uiPriority w:val="99"/>
    <w:rsid w:val="005709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09E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0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9E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2D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D01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D01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D0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D0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28.9.17. spisu prileži plavi registrator</izvorni_sadrzaj>
    <derivirana_varijabla naziv="DomainObject.Predmet.Opis_1">od dana 28.9.17. spisu prileži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16.11.17. spis je u kal. 10.12.'17. , preslik na VTS-u
VEZA: 2 OVR-1/17,  2 OVR-23/17</izvorni_sadrzaj>
    <derivirana_varijabla naziv="DomainObject.Predmet.PrimjedbaSuca_1">16.11.17. spis je u kal. 10.12.'17. , preslik na VTS-u
VEZA: 2 OVR-1/17,  2 OVR-23/17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910</properties:Characters>
  <properties:Lines>42</properties:Lines>
  <properties:Paragraphs>16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2018-06-12T10:03:00Z</dcterms:created>
  <dc:creator>Jasmina Matika</dc:creator>
  <cp:lastModifiedBy>Jasmina Matika</cp:lastModifiedBy>
  <dcterms:modified xmlns:xsi="http://www.w3.org/2001/XMLSchema-instance" xsi:type="dcterms:W3CDTF">2018-06-12T10:53:00Z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(St-919-16 - ZAKLJUČAK - NALOG STEČ.UPR. PLAĆANJE NALOGA.docx)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