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bb05" w14:paraId="9d0bb05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r w:rsidR="00076BB4">
        <w:rPr>
          <w:b/>
        </w:rPr>
        <w:t>Sp-4</w:t>
      </w:r>
      <w:r w:rsidR="009966C0">
        <w:rPr>
          <w:b/>
        </w:rPr>
        <w:t>/16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4C4E8F" w:rsidP="00F815C2" w:rsidR="009C1650" w:rsidRPr="00EA477E">
      <w:pPr>
        <w:jc w:val="center"/>
      </w:pPr>
      <w:r>
        <w:t xml:space="preserve">izvanraspravno </w:t>
      </w:r>
      <w:r w:rsidR="00880D40">
        <w:t xml:space="preserve">dana </w:t>
      </w:r>
      <w:r>
        <w:t>0</w:t>
      </w:r>
      <w:r w:rsidR="00076BB4">
        <w:t xml:space="preserve">5.srpnja </w:t>
      </w:r>
      <w:r>
        <w:t xml:space="preserve"> </w:t>
      </w:r>
      <w:r w:rsidR="009966C0">
        <w:t xml:space="preserve"> 2017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076BB4">
        <w:t>Mile Šimunić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144A1F">
      <w:pPr>
        <w:rPr>
          <w:b/>
        </w:rPr>
      </w:pPr>
      <w:r>
        <w:t xml:space="preserve">                        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076BB4">
        <w:t>9,0</w:t>
      </w:r>
      <w:r w:rsidR="00AB1659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9C1650" w:rsidR="00652F7A" w:rsidRPr="00144A1F">
      <w:pPr>
        <w:rPr>
          <w:b/>
        </w:rPr>
      </w:pPr>
      <w:r w:rsidRPr="00652F7A">
        <w:t xml:space="preserve">Sudac otvara </w:t>
      </w:r>
      <w:r w:rsidR="00F217F8">
        <w:t>p</w:t>
      </w:r>
      <w:r w:rsidR="004C4E8F">
        <w:t>ripremno r</w:t>
      </w:r>
      <w:r w:rsidR="00076BB4">
        <w:t>očište u 9,0</w:t>
      </w:r>
      <w:r w:rsidR="000802FC">
        <w:t>0</w:t>
      </w:r>
      <w:r w:rsidRPr="00652F7A">
        <w:t xml:space="preserve"> sati i objavljuje predmet raspravljanja</w:t>
      </w:r>
      <w:r>
        <w:rPr>
          <w:b/>
        </w:rPr>
        <w:t xml:space="preserve">. </w:t>
      </w:r>
    </w:p>
    <w:p w:rsidRDefault="00652F7A" w:rsidP="00342F14" w:rsidR="00652F7A">
      <w:pPr>
        <w:rPr>
          <w:b/>
        </w:rPr>
      </w:pP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652F7A">
      <w:pPr>
        <w:rPr>
          <w:sz w:val="28"/>
        </w:rPr>
      </w:pPr>
      <w:r w:rsidRPr="00652F7A">
        <w:t xml:space="preserve">Za predlagatelja – potrošača: </w:t>
      </w:r>
      <w:r w:rsidR="00E63895">
        <w:t>osobno</w:t>
      </w:r>
      <w:r w:rsidR="00BE6BA0">
        <w:t>,</w:t>
      </w:r>
      <w:r w:rsidR="00BE6BA0" w:rsidRPr="00BE6BA0">
        <w:rPr>
          <w:lang w:val="de-DE"/>
        </w:rPr>
        <w:t xml:space="preserve"> identitet se utvrđuje uvidom u OI: </w:t>
      </w:r>
      <w:r w:rsidR="003D0E1B">
        <w:rPr>
          <w:lang w:val="de-DE"/>
        </w:rPr>
        <w:t>104220822</w:t>
      </w:r>
      <w:r w:rsidR="00F217F8">
        <w:rPr>
          <w:lang w:val="de-DE"/>
        </w:rPr>
        <w:t xml:space="preserve">, izdana kod PP </w:t>
      </w:r>
      <w:r w:rsidR="000802FC">
        <w:rPr>
          <w:lang w:val="de-DE"/>
        </w:rPr>
        <w:t>SD</w:t>
      </w:r>
      <w:r w:rsidR="009E3699">
        <w:rPr>
          <w:lang w:val="de-DE"/>
        </w:rPr>
        <w:t>.</w:t>
      </w:r>
    </w:p>
    <w:p w:rsidRDefault="004E02AA" w:rsidP="009E0A91" w:rsidR="004E02AA">
      <w:pPr>
        <w:rPr>
          <w:sz w:val="28"/>
        </w:rPr>
      </w:pPr>
    </w:p>
    <w:p w:rsidRDefault="006C04AB" w:rsidP="006C04AB" w:rsidR="006C04AB">
      <w:pPr>
        <w:jc w:val="center"/>
        <w:rPr>
          <w:b/>
        </w:rPr>
      </w:pPr>
      <w:r w:rsidRPr="006C04AB">
        <w:rPr>
          <w:b/>
        </w:rPr>
        <w:t>IZJAVA O USTUPU</w:t>
      </w:r>
    </w:p>
    <w:p w:rsidRDefault="006C04AB" w:rsidP="006C04AB" w:rsidR="006C04AB" w:rsidRPr="006C04AB"/>
    <w:p w:rsidRDefault="006C04AB" w:rsidP="006C04AB" w:rsidR="006C04AB"/>
    <w:p w:rsidRDefault="006C04AB" w:rsidP="006C04AB" w:rsidR="00F815C2">
      <w:pPr>
        <w:jc w:val="both"/>
      </w:pPr>
      <w:r>
        <w:t>Izjavljujem da se imovinskim pravima koje ulaze u stečajnu masu nisam raspolagao te prava prenosim na povjerenika Božu Guvo i suglasan sam da se sva primanja naknade i darovi koji nisu izuzeti od ovrhe u skladu s odredbama Ovršnom zakona isplaćuju na posebna transakcijski račun iz čl. 42. Zakona o stečaju potrošača.</w:t>
      </w:r>
    </w:p>
    <w:p w:rsidRDefault="006C04AB" w:rsidP="001765E4" w:rsidR="006C04AB">
      <w:pPr>
        <w:jc w:val="both"/>
      </w:pPr>
      <w:r>
        <w:t xml:space="preserve">Sud donosi </w:t>
      </w:r>
    </w:p>
    <w:p w:rsidRDefault="006C04AB" w:rsidP="001765E4" w:rsidR="006C04AB">
      <w:pPr>
        <w:jc w:val="both"/>
      </w:pPr>
    </w:p>
    <w:p w:rsidRDefault="006C04AB" w:rsidP="00E277E1" w:rsidR="006C04AB">
      <w:pPr>
        <w:ind w:firstLine="708" w:left="3540"/>
      </w:pPr>
      <w:r>
        <w:t>zaključak</w:t>
      </w:r>
    </w:p>
    <w:p w:rsidRDefault="006C04AB" w:rsidP="006C04AB" w:rsidR="006C04AB"/>
    <w:p w:rsidRDefault="006C04AB" w:rsidP="006C04AB" w:rsidR="006C04AB">
      <w:r>
        <w:t xml:space="preserve">Zapisnik se ima objaviti na e-oglasnoj ploči. </w:t>
      </w:r>
    </w:p>
    <w:p w:rsidRDefault="006C04AB" w:rsidP="006C04AB" w:rsidR="006C04AB"/>
    <w:p w:rsidRDefault="00076BB4" w:rsidP="006C04AB" w:rsidR="006C04AB" w:rsidRPr="006C04AB">
      <w:r>
        <w:t>Dovršeno u 9,1</w:t>
      </w:r>
      <w:r w:rsidR="006C04AB">
        <w:t xml:space="preserve">0 sati. </w:t>
      </w:r>
    </w:p>
    <w:sectPr w:rsidSect="004A2F6A" w:rsidR="006C04AB" w:rsidRPr="006C04AB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4EB" w:rsidP="004A2F6A" w:rsidR="007A24EB">
      <w:r>
        <w:separator/>
      </w:r>
    </w:p>
  </w:endnote>
  <w:endnote w:id="0" w:type="continuationSeparator">
    <w:p w:rsidRDefault="007A24EB" w:rsidP="004A2F6A" w:rsidR="007A2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4EB" w:rsidP="004A2F6A" w:rsidR="007A24EB">
      <w:r>
        <w:separator/>
      </w:r>
    </w:p>
  </w:footnote>
  <w:footnote w:id="0" w:type="continuationSeparator">
    <w:p w:rsidRDefault="007A24EB" w:rsidP="004A2F6A" w:rsidR="007A24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04AB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76BB4"/>
    <w:rsid w:val="000802FC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702DB"/>
    <w:rsid w:val="00180B89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32599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44CA"/>
    <w:rsid w:val="002F65C6"/>
    <w:rsid w:val="00325285"/>
    <w:rsid w:val="0032758D"/>
    <w:rsid w:val="00342F14"/>
    <w:rsid w:val="003563FE"/>
    <w:rsid w:val="00380DB3"/>
    <w:rsid w:val="003A45B3"/>
    <w:rsid w:val="003C698A"/>
    <w:rsid w:val="003D0E1B"/>
    <w:rsid w:val="003D59C3"/>
    <w:rsid w:val="003F5D81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4E8F"/>
    <w:rsid w:val="004C54F6"/>
    <w:rsid w:val="004C617E"/>
    <w:rsid w:val="004E010D"/>
    <w:rsid w:val="004E02AA"/>
    <w:rsid w:val="00501956"/>
    <w:rsid w:val="00510E52"/>
    <w:rsid w:val="005251F1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04AB"/>
    <w:rsid w:val="006C30C6"/>
    <w:rsid w:val="006D225F"/>
    <w:rsid w:val="006F1084"/>
    <w:rsid w:val="006F4B13"/>
    <w:rsid w:val="00700A07"/>
    <w:rsid w:val="00707161"/>
    <w:rsid w:val="00731BBF"/>
    <w:rsid w:val="0075141D"/>
    <w:rsid w:val="007645EC"/>
    <w:rsid w:val="00782C91"/>
    <w:rsid w:val="00795611"/>
    <w:rsid w:val="007A24EB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3699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AF2C47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3895"/>
    <w:rsid w:val="00E73032"/>
    <w:rsid w:val="00E86701"/>
    <w:rsid w:val="00E90871"/>
    <w:rsid w:val="00EA20B9"/>
    <w:rsid w:val="00EA477E"/>
    <w:rsid w:val="00EA487D"/>
    <w:rsid w:val="00EC070F"/>
    <w:rsid w:val="00F217F8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2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C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C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C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C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2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C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C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C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C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52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Šimunić</izvorni_sadrzaj>
    <derivirana_varijabla naziv="DomainObject.Predmet.StrankaFormated_1">  Mile Šimunić</derivirana_varijabla>
  </DomainObject.Predmet.StrankaFormated>
  <DomainObject.Predmet.StrankaFormatedOIB>
    <izvorni_sadrzaj>  Mile Šimunić, OIB 55674319043</izvorni_sadrzaj>
    <derivirana_varijabla naziv="DomainObject.Predmet.StrankaFormatedOIB_1">  Mile Šimunić, OIB 55674319043</derivirana_varijabla>
  </DomainObject.Predmet.StrankaFormatedOIB>
  <DomainObject.Predmet.StrankaFormatedWithAdress>
    <izvorni_sadrzaj> Mile Šimunić, Ivana Mertza 13, 21214 Kaštel Gomilica</izvorni_sadrzaj>
    <derivirana_varijabla naziv="DomainObject.Predmet.StrankaFormatedWithAdress_1"> Mile Šimunić, Ivana Mertza 13, 21214 Kaštel Gomilica</derivirana_varijabla>
  </DomainObject.Predmet.StrankaFormatedWithAdress>
  <DomainObject.Predmet.StrankaFormatedWithAdressOIB>
    <izvorni_sadrzaj> Mile Šimunić, OIB 55674319043, Ivana Mertza 13, 21214 Kaštel Gomilica</izvorni_sadrzaj>
    <derivirana_varijabla naziv="DomainObject.Predmet.StrankaFormatedWithAdressOIB_1"> Mile Šimunić, OIB 55674319043, Ivana Mertza 13, 21214 Kaštel Gomilica</derivirana_varijabla>
  </DomainObject.Predmet.StrankaFormatedWithAdressOIB>
  <DomainObject.Predmet.StrankaWithAdress>
    <izvorni_sadrzaj>Mile Šimunić Ivana Mertza 13,21214 Kaštel Gomilica</izvorni_sadrzaj>
    <derivirana_varijabla naziv="DomainObject.Predmet.StrankaWithAdress_1">Mile Šimunić Ivana Mertza 13,21214 Kaštel Gomilica</derivirana_varijabla>
  </DomainObject.Predmet.StrankaWithAdress>
  <DomainObject.Predmet.StrankaWithAdressOIB>
    <izvorni_sadrzaj>Mile Šimunić, OIB 55674319043, Ivana Mertza 13,21214 Kaštel Gomilica</izvorni_sadrzaj>
    <derivirana_varijabla naziv="DomainObject.Predmet.StrankaWithAdressOIB_1">Mile Šimunić, OIB 55674319043, Ivana Mertza 13,21214 Kaštel Gomilica</derivirana_varijabla>
  </DomainObject.Predmet.StrankaWithAdressOIB>
  <DomainObject.Predmet.StrankaNazivFormated>
    <izvorni_sadrzaj>Mile Šimunić</izvorni_sadrzaj>
    <derivirana_varijabla naziv="DomainObject.Predmet.StrankaNazivFormated_1">Mile Šimunić</derivirana_varijabla>
  </DomainObject.Predmet.StrankaNazivFormated>
  <DomainObject.Predmet.StrankaNazivFormatedOIB>
    <izvorni_sadrzaj>Mile Šimunić, OIB 55674319043</izvorni_sadrzaj>
    <derivirana_varijabla naziv="DomainObject.Predmet.StrankaNazivFormatedOIB_1">Mile Šimunić, OIB 55674319043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137681.72</izvorni_sadrzaj>
    <derivirana_varijabla naziv="DomainObject.Predmet.TrenutnaVrijednost_1">137681.72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 Šimunić</item>
    </izvorni_sadrzaj>
    <derivirana_varijabla naziv="DomainObject.Predmet.StrankaListFormated_1">
      <item>Mile Šimunić</item>
    </derivirana_varijabla>
  </DomainObject.Predmet.StrankaListFormated>
  <DomainObject.Predmet.StrankaListFormatedOIB>
    <izvorni_sadrzaj>
      <item>Mile Šimunić, OIB 55674319043</item>
    </izvorni_sadrzaj>
    <derivirana_varijabla naziv="DomainObject.Predmet.StrankaListFormatedOIB_1">
      <item>Mile Šimunić, OIB 55674319043</item>
    </derivirana_varijabla>
  </DomainObject.Predmet.StrankaListFormatedOIB>
  <DomainObject.Predmet.StrankaListFormatedWithAdress>
    <izvorni_sadrzaj>
      <item>Mile Šimunić, Ivana Mertza 13, 21214 Kaštel Gomilica</item>
    </izvorni_sadrzaj>
    <derivirana_varijabla naziv="DomainObject.Predmet.StrankaListFormatedWithAdress_1">
      <item>Mile Šimunić, Ivana Mertza 13, 21214 Kaštel Gomilica</item>
    </derivirana_varijabla>
  </DomainObject.Predmet.StrankaListFormatedWithAdress>
  <DomainObject.Predmet.StrankaListFormatedWithAdressOIB>
    <izvorni_sadrzaj>
      <item>Mile Šimunić, OIB 55674319043, Ivana Mertza 13, 21214 Kaštel Gomilica</item>
    </izvorni_sadrzaj>
    <derivirana_varijabla naziv="DomainObject.Predmet.StrankaListFormatedWithAdressOIB_1">
      <item>Mile Šimunić, OIB 55674319043, Ivana Mertza 13, 21214 Kaštel Gomilica</item>
    </derivirana_varijabla>
  </DomainObject.Predmet.StrankaListFormatedWithAdressOIB>
  <DomainObject.Predmet.StrankaListNazivFormated>
    <izvorni_sadrzaj>
      <item>Mile Šimunić</item>
    </izvorni_sadrzaj>
    <derivirana_varijabla naziv="DomainObject.Predmet.StrankaListNazivFormated_1">
      <item>Mile Šimunić</item>
    </derivirana_varijabla>
  </DomainObject.Predmet.StrankaListNazivFormated>
  <DomainObject.Predmet.StrankaListNazivFormatedOIB>
    <izvorni_sadrzaj>
      <item>Mile Šimunić, OIB 55674319043</item>
    </izvorni_sadrzaj>
    <derivirana_varijabla naziv="DomainObject.Predmet.StrankaListNazivFormatedOIB_1">
      <item>Mile Šimunić, OIB 55674319043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Formated>
  <DomainObject.Predmet.OstaliList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FormatedOIB>
  <DomainObject.Predmet.OstaliListFormatedWithAdress>
    <izvorni_sadrzaj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izvorni_sadrzaj>
    <derivirana_varijabla naziv="DomainObject.Predmet.OstaliListFormatedWithAdress_1"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derivirana_varijabla>
  </DomainObject.Predmet.OstaliListFormatedWithAdress>
  <DomainObject.Predmet.OstaliListFormatedWithAdressOIB>
    <izvorni_sadrzaj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izvorni_sadrzaj>
    <derivirana_varijabla naziv="DomainObject.Predmet.OstaliListFormatedWithAdressOIB_1"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Naziv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NazivFormated>
  <DomainObject.Predmet.OstaliListNaziv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Naziv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Šimunić</izvorni_sadrzaj>
    <derivirana_varijabla naziv="DomainObject.Predmet.StrankaIDrugi_1">Mile Šimunić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Šimunić, OIB 55674319043, Ivana Mertza 13, 21214 Kaštel Gomilica</izvorni_sadrzaj>
    <derivirana_varijabla naziv="DomainObject.Predmet.StrankaIDrugiAdressOIB_1">Mile Šimunić, OIB 55674319043, Ivana Mertza 13,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SudioniciListNaziv_1"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SudioniciListNaziv>
  <DomainObject.Predmet.SudioniciListAdressOIB>
    <izvorni_sadrzaj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izvorni_sadrzaj>
    <derivirana_varijabla naziv="DomainObject.Predmet.SudioniciListAdressOIB_1"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izvorni_sadrzaj>
    <derivirana_varijabla naziv="DomainObject.Predmet.SudioniciListNazivOIB_1"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468C7-3743-4ABB-B191-5F6A67B8D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820</properties:Characters>
  <properties:Lines>43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2017-07-05T07:03:00Z</dcterms:created>
  <dc:creator>korisnik</dc:creator>
  <cp:lastModifiedBy>Božena Semren</cp:lastModifiedBy>
  <cp:lastPrinted>2017-07-05T07:04:00Z</cp:lastPrinted>
  <dcterms:modified xmlns:xsi="http://www.w3.org/2001/XMLSchema-instance" xsi:type="dcterms:W3CDTF">2017-07-05T07:41:00Z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