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aa00" w14:paraId="e84aa00" w:rsidRDefault="005F65D7" w:rsidP="005F65D7" w:rsidR="00654BF2">
      <w:pPr>
        <w15:collapsed w:val="false"/>
        <w:rPr>
          <w:bCs/>
        </w:rPr>
      </w:pPr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0D4" w:rsidP="005F65D7" w:rsidR="00C270D4" w:rsidRPr="00C270D4">
      <w:pPr>
        <w:rPr>
          <w:bCs/>
        </w:rPr>
      </w:pPr>
    </w:p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A0420C" w:rsidP="00A0420C" w:rsidR="00A0420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FINANCIJSKA AGENCIJA OIB: 85821130368, Regionalni centar Osijek, L. Jägera 3, Osijek, za otvaranje stečajnog postupka nad dužnikom BLUE SKY TRADE COMPANY j.d.o.o., Osijek, Martina Divalta 159, MBS: 030189312, OIB: 07524783889</w:t>
      </w:r>
      <w:r>
        <w:rPr>
          <w:color w:val="000000"/>
        </w:rPr>
        <w:t>, dana 25. listopada 2018. godine</w:t>
      </w:r>
    </w:p>
    <w:p w:rsidRDefault="00485239" w:rsidP="00E558B7" w:rsidR="00485239">
      <w:pPr>
        <w:jc w:val="both"/>
      </w:pPr>
    </w:p>
    <w:p w:rsidRDefault="00A0420C" w:rsidP="00E558B7" w:rsidR="00A0420C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 xml:space="preserve">- </w:t>
      </w:r>
      <w:r w:rsidR="00A0420C">
        <w:t>direktoru Darku Prdić, OIB: 45103156957, Osijek, Martina Divalta 159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 xml:space="preserve">predujam od 1.000,00 kn (tisućukuna)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A0420C">
        <w:rPr>
          <w:sz w:val="24"/>
        </w:rPr>
        <w:t>1150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A0420C">
        <w:t>direktor Darko Prdić, OIB: 45103156957, Osijek, Martina Divalta 159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b) Nalaže se FINI da novčani iznos od 1.000,00 kn,  (tisućukuna)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B03494">
        <w:t>1150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411A7B" w:rsidR="005F65D7" w:rsidRPr="00E263F7">
      <w:pPr>
        <w:ind w:firstLine="96" w:left="1320"/>
        <w:jc w:val="both"/>
      </w:pPr>
      <w:r w:rsidRPr="00E263F7">
        <w:t xml:space="preserve">c) Zabranjuje se FINI da navedenu tražbinu ispuni osobi ovlaštenoj za zastupanje dužnika </w:t>
      </w:r>
      <w:r w:rsidR="00411A7B">
        <w:t>direktoru Darku Prdić, OIB: 45103156957, Osijek, Martina Divalta 159</w:t>
      </w:r>
      <w:r w:rsidRPr="00E263F7">
        <w:t>, te se isto</w:t>
      </w:r>
      <w:r w:rsidR="00411A7B">
        <w:t>m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>
      <w:pPr>
        <w:jc w:val="both"/>
      </w:pPr>
      <w:r w:rsidRPr="00E263F7">
        <w:lastRenderedPageBreak/>
        <w:t>III.</w:t>
      </w:r>
      <w:r w:rsidRPr="00E263F7">
        <w:tab/>
        <w:t xml:space="preserve">Ukoliko osoba ovlaštena za zastupanje dužnika </w:t>
      </w:r>
      <w:r w:rsidR="00411A7B">
        <w:t>direktor Darko Prdić, OIB: 45103156957, Osijek, Martina Divalta 159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6F0510" w:rsidP="005F65D7" w:rsidR="006F0510" w:rsidRPr="00E263F7">
      <w:pPr>
        <w:jc w:val="both"/>
      </w:pPr>
    </w:p>
    <w:p w:rsidRDefault="00580497" w:rsidP="006F0510" w:rsidR="00AF5D91" w:rsidRPr="006F0510">
      <w:pPr>
        <w:jc w:val="center"/>
      </w:pPr>
      <w:r w:rsidRPr="00E263F7">
        <w:t>Obrazloženje</w:t>
      </w:r>
      <w:bookmarkStart w:name="_GoBack" w:id="0"/>
      <w:bookmarkEnd w:id="0"/>
    </w:p>
    <w:p w:rsidRDefault="00C270D4" w:rsidP="00580497" w:rsidR="00C270D4" w:rsidRPr="00E263F7">
      <w:pPr>
        <w:pStyle w:val="Tijeloteksta"/>
        <w:rPr>
          <w:bCs/>
          <w:sz w:val="24"/>
        </w:rPr>
      </w:pPr>
    </w:p>
    <w:p w:rsidRDefault="00411A7B" w:rsidP="00411A7B" w:rsidR="00411A7B">
      <w:pPr>
        <w:ind w:firstLine="708"/>
        <w:jc w:val="both"/>
      </w:pPr>
      <w:r>
        <w:t xml:space="preserve">Dana 18. rujna 2018. godine zaprimljen je na ovome sudu prijedlog FINANCIJSKE AGENCIJE OIB: 85821130368, Regionalni centar Osijek, Podružnica Osijek, L. Jägera 3, Osijek, klasa: 110-07/18-01/04 Ur. broj 04-06-18-4227 od 17. rujna 2018. godine, za otvaranje stečajnog postupka nad dužnikom BLUE SKY TRADE COMPANY j.d.o.o., Osijek, Martina Divalta 159, MBS: 030189312, OIB: 07524783889.  </w:t>
      </w:r>
    </w:p>
    <w:p w:rsidRDefault="00411A7B" w:rsidP="00411A7B" w:rsidR="00411A7B">
      <w:pPr>
        <w:ind w:firstLine="708"/>
        <w:jc w:val="both"/>
      </w:pPr>
    </w:p>
    <w:p w:rsidRDefault="00411A7B" w:rsidP="00411A7B" w:rsidR="00411A7B">
      <w:pPr>
        <w:ind w:firstLine="708"/>
        <w:jc w:val="both"/>
      </w:pPr>
      <w:r>
        <w:t xml:space="preserve">U zahtjevu je navela da na dan 14. rujna 2018. godine dužnik u Očevidniku redoslijeda osnova za plaćanje ima evidentirane neizvršene osnove za plaćanje u neprekinutom razdoblju od 332 dana, u ukupnom iznosu od 19.706,76 kn, u koji iznos je uračunata kamata i naknada FINE za provedbu ovrhe na novčanim sredstvima dužnika. Navodi da dužnik ima 1 zaposlenog radnika. </w:t>
      </w:r>
    </w:p>
    <w:p w:rsidRDefault="00411A7B" w:rsidP="00411A7B" w:rsidR="00411A7B">
      <w:pPr>
        <w:ind w:firstLine="708"/>
        <w:jc w:val="both"/>
      </w:pPr>
    </w:p>
    <w:p w:rsidRDefault="00411A7B" w:rsidP="00411A7B" w:rsidR="00411A7B">
      <w:pPr>
        <w:ind w:firstLine="708"/>
        <w:jc w:val="both"/>
      </w:pPr>
      <w:r>
        <w:t>FINA je dostavila popis računa i oročenih novčanih sredstava dužnika na dan 14. rujan 2018. godine te u svom podnesku od 17. rujna 2018. godine navodi da dužnik na dan 14. rujna 2018. godine u Jedinstvenom registru računa ima otvorene sljedeće račune i oročena novčana sredstva: HR3924840081135037193 Raiffeisenbank Austria d.d.,</w:t>
      </w:r>
      <w:r>
        <w:rPr>
          <w:color w:val="000000"/>
        </w:rPr>
        <w:t xml:space="preserve"> </w:t>
      </w:r>
      <w:r>
        <w:t>te da na temelju čl. 112. st. 5. Stečajnog zakona dužnik na dan 14. rujna 2018. godine na ime predujma za namirenje troškova stečajnog postupka nema zaplijenjena novčana sredstva.</w:t>
      </w:r>
    </w:p>
    <w:p w:rsidRDefault="00411A7B" w:rsidP="00411A7B" w:rsidR="00411A7B">
      <w:pPr>
        <w:jc w:val="both"/>
      </w:pPr>
      <w:r>
        <w:t xml:space="preserve">   </w:t>
      </w:r>
    </w:p>
    <w:p w:rsidRDefault="00411A7B" w:rsidP="00411A7B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</w:t>
      </w:r>
      <w:r w:rsidR="00AF5D91" w:rsidRPr="007640E8">
        <w:rPr>
          <w:color w:val="000000"/>
        </w:rPr>
        <w:t>(Narodne novine 71/15 i 104/17 dalje: SZ-a)</w:t>
      </w:r>
      <w:r w:rsidR="00AF5D91">
        <w:t xml:space="preserve">, </w:t>
      </w:r>
      <w:r w:rsidR="00E263F7" w:rsidRPr="00E263F7">
        <w:t xml:space="preserve">te je zakazao ročište radi očitovanja o prijedlogu za otvaranje stečajnoga postupka i rasprave o pretpostavkama za ispitivanje uvjeta za otvaranje stečajnog postupka nad  dužnikom </w:t>
      </w:r>
      <w:r>
        <w:t>BLUE SKY TRADE COMPANY j.d.o.o., Osijek, Martina Divalta 159, MBS: 030189312, OIB: 07524783889</w:t>
      </w:r>
      <w:r w:rsidRPr="00E263F7">
        <w:t xml:space="preserve"> </w:t>
      </w:r>
      <w:r w:rsidR="00E263F7" w:rsidRPr="00E263F7">
        <w:t>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AF5D91" w:rsidR="0083110D" w:rsidRPr="00E263F7">
      <w:pPr>
        <w:jc w:val="center"/>
      </w:pPr>
      <w:r w:rsidRPr="00E263F7">
        <w:t xml:space="preserve">U Osijeku </w:t>
      </w:r>
      <w:r w:rsidR="00411A7B">
        <w:t>25</w:t>
      </w:r>
      <w:r w:rsidRPr="00E263F7">
        <w:t>. listopada 2018.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83110D" w:rsidP="00E263F7" w:rsidR="0083110D"/>
    <w:p w:rsidRDefault="00AF5D91" w:rsidP="00E263F7" w:rsidR="00AF5D91"/>
    <w:p w:rsidRDefault="00DF6713" w:rsidP="00E263F7" w:rsidR="00DF6713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r w:rsidRPr="00E263F7">
        <w:lastRenderedPageBreak/>
        <w:t>DNA:</w:t>
      </w:r>
    </w:p>
    <w:p w:rsidRDefault="00E263F7" w:rsidP="00FA6B39" w:rsidR="00FA6B39">
      <w:pPr>
        <w:pStyle w:val="Odlomakpopisa"/>
        <w:numPr>
          <w:ilvl w:val="0"/>
          <w:numId w:val="13"/>
        </w:numPr>
        <w:jc w:val="both"/>
      </w:pPr>
      <w:r w:rsidRPr="00FA6B39">
        <w:rPr>
          <w:color w:val="000000"/>
        </w:rPr>
        <w:t>zakonski zastupnik dužnika</w:t>
      </w:r>
      <w:r w:rsidRPr="00E263F7">
        <w:t xml:space="preserve"> </w:t>
      </w:r>
      <w:r w:rsidR="00FA6B39">
        <w:t>Darko Prdić</w:t>
      </w:r>
      <w:r w:rsidR="00F508AE">
        <w:t xml:space="preserve">, </w:t>
      </w:r>
      <w:r w:rsidR="00FA6B39" w:rsidRPr="00FA6B39">
        <w:t>Osijek, Martina Divalta 159</w:t>
      </w:r>
    </w:p>
    <w:p w:rsidRDefault="00E263F7" w:rsidP="00FA6B39" w:rsidR="00E263F7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FA6B39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e-ogl.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FA6B39">
        <w:rPr>
          <w:color w:val="000000"/>
        </w:rPr>
        <w:t>15</w:t>
      </w:r>
      <w:r w:rsidRPr="00E263F7">
        <w:rPr>
          <w:color w:val="000000"/>
        </w:rPr>
        <w:t xml:space="preserve">.11.2018.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D45" w:rsidR="002F0D45">
      <w:r>
        <w:separator/>
      </w:r>
    </w:p>
  </w:endnote>
  <w:endnote w:id="0" w:type="continuationSeparator">
    <w:p w:rsidRDefault="002F0D45" w:rsidR="002F0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D45" w:rsidR="002F0D45">
      <w:r>
        <w:separator/>
      </w:r>
    </w:p>
  </w:footnote>
  <w:footnote w:id="0" w:type="continuationSeparator">
    <w:p w:rsidRDefault="002F0D45" w:rsidR="002F0D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5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A0420C" w:rsidR="00A0420C">
    <w:pPr>
      <w:jc w:val="right"/>
    </w:pPr>
    <w:r>
      <w:tab/>
    </w:r>
    <w:r>
      <w:tab/>
    </w:r>
    <w:r w:rsidR="00A0420C">
      <w:t>7 St-1150/18-9</w:t>
    </w:r>
  </w:p>
  <w:p w:rsidRDefault="00E558B7" w:rsidP="00E558B7" w:rsidR="00E558B7">
    <w:pPr>
      <w:jc w:val="right"/>
    </w:pPr>
  </w:p>
  <w:p w:rsidRDefault="00FF7ADD" w:rsidP="00E558B7" w:rsidR="00FF7AD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0420C" w:rsidR="00A0420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0420C">
      <w:t>7 St-1150/18-9</w:t>
    </w:r>
  </w:p>
  <w:p w:rsidRDefault="00BF3E59" w:rsidP="00A0420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0D45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A7B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510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20C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3494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0D4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713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6B39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42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42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8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95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36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St-1150/2018</izvorni_sadrzaj>
    <derivirana_varijabla naziv="DomainObject.Predmet.OznakaBroj_1">St-1150/2018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SKY TRADE COMPANY j.d.o.o. za trgovinu i usluge zastupanog po punomoćniku Darko Prdić</izvorni_sadrzaj>
    <derivirana_varijabla naziv="DomainObject.Predmet.ProtustrankaFormated_1">  BLUE SKY TRADE COMPANY j.d.o.o. za trgovinu i usluge zastupanog po punomoćniku Darko Prdić</derivirana_varijabla>
  </DomainObject.Predmet.ProtustrankaFormated>
  <DomainObject.Predmet.ProtustrankaFormatedOIB>
    <izvorni_sadrzaj>  BLUE SKY TRADE COMPANY j.d.o.o. za trgovinu i usluge, OIB 07524783889 zastupanog po punomoćniku Darko Prdić</izvorni_sadrzaj>
    <derivirana_varijabla naziv="DomainObject.Predmet.ProtustrankaFormatedOIB_1">  BLUE SKY TRADE COMPANY j.d.o.o. za trgovinu i usluge, OIB 07524783889 zastupanog po punomoćniku Darko Prdić</derivirana_varijabla>
  </DomainObject.Predmet.ProtustrankaFormatedOIB>
  <DomainObject.Predmet.ProtustrankaFormatedWithAdress>
    <izvorni_sadrzaj> BLUE SKY TRADE COMPANY j.d.o.o. za trgovinu i usluge, Martina Divalta 159, 31000 Osijek zastupanog po punomoćniku Darko Prdić</izvorni_sadrzaj>
    <derivirana_varijabla naziv="DomainObject.Predmet.ProtustrankaFormatedWithAdress_1"> BLUE SKY TRADE COMPANY j.d.o.o. za trgovinu i usluge, Martina Divalta 159, 31000 Osijek zastupanog po punomoćniku Darko Prdić</derivirana_varijabla>
  </DomainObject.Predmet.ProtustrankaFormatedWithAdress>
  <DomainObject.Predmet.ProtustrankaFormatedWithAdressOIB>
    <izvorni_sadrzaj> BLUE SKY TRADE COMPANY j.d.o.o. za trgovinu i usluge, OIB 07524783889, Martina Divalta 159, 31000 Osijek zastupanog po punomoćniku Darko Prdić</izvorni_sadrzaj>
    <derivirana_varijabla naziv="DomainObject.Predmet.ProtustrankaFormatedWithAdressOIB_1"> BLUE SKY TRADE COMPANY j.d.o.o. za trgovinu i usluge, OIB 07524783889, Martina Divalta 159, 31000 Osijek zastupanog po punomoćniku Darko Prdić</derivirana_varijabla>
  </DomainObject.Predmet.ProtustrankaFormatedWithAdressOIB>
  <DomainObject.Predmet.ProtustrankaWithAdress>
    <izvorni_sadrzaj>BLUE SKY TRADE COMPANY j.d.o.o. za trgovinu i usluge Martina Divalta 159, 31000 Osijek</izvorni_sadrzaj>
    <derivirana_varijabla naziv="DomainObject.Predmet.ProtustrankaWithAdress_1">BLUE SKY TRADE COMPANY j.d.o.o. za trgovinu i usluge Martina Divalta 159, 31000 Osijek</derivirana_varijabla>
  </DomainObject.Predmet.ProtustrankaWithAdress>
  <DomainObject.Predmet.ProtustrankaWithAdressOIB>
    <izvorni_sadrzaj>BLUE SKY TRADE COMPANY j.d.o.o. za trgovinu i usluge, OIB 07524783889, Martina Divalta 159, 31000 Osijek</izvorni_sadrzaj>
    <derivirana_varijabla naziv="DomainObject.Predmet.ProtustrankaWithAdressOIB_1">BLUE SKY TRADE COMPANY j.d.o.o. za trgovinu i usluge, OIB 07524783889, Martina Divalta 159, 31000 Osijek</derivirana_varijabla>
  </DomainObject.Predmet.ProtustrankaWithAdressOIB>
  <DomainObject.Predmet.ProtustrankaNazivFormated>
    <izvorni_sadrzaj>BLUE SKY TRADE COMPANY j.d.o.o. za trgovinu i usluge</izvorni_sadrzaj>
    <derivirana_varijabla naziv="DomainObject.Predmet.ProtustrankaNazivFormated_1">BLUE SKY TRADE COMPANY j.d.o.o. za trgovinu i usluge</derivirana_varijabla>
  </DomainObject.Predmet.ProtustrankaNazivFormated>
  <DomainObject.Predmet.ProtustrankaNazivFormatedOIB>
    <izvorni_sadrzaj>BLUE SKY TRADE COMPANY j.d.o.o. za trgovinu i usluge, OIB 07524783889</izvorni_sadrzaj>
    <derivirana_varijabla naziv="DomainObject.Predmet.ProtustrankaNazivFormatedOIB_1">BLUE SKY TRADE COMPANY j.d.o.o. za trgovinu i usluge, OIB 07524783889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BLUE SKY TRADE COMPANY j.d.o.o. za trgovinu i usluge zastupanog po punomoćniku Darko Prdić</item>
    </izvorni_sadrzaj>
    <derivirana_varijabla naziv="DomainObject.Predmet.ProtuStrankaListFormated_1">
      <item>BLUE SKY TRADE COMPANY j.d.o.o. za trgovinu i usluge zastupanog po punomoćniku Darko Prdić</item>
    </derivirana_varijabla>
  </DomainObject.Predmet.ProtuStrankaListFormated>
  <DomainObject.Predmet.ProtuStrankaListFormatedOIB>
    <izvorni_sadrzaj>
      <item>BLUE SKY TRADE COMPANY j.d.o.o. za trgovinu i usluge, OIB 07524783889 zastupanog po punomoćniku Darko Prdić</item>
    </izvorni_sadrzaj>
    <derivirana_varijabla naziv="DomainObject.Predmet.ProtuStrankaListFormatedOIB_1">
      <item>BLUE SKY TRADE COMPANY j.d.o.o. za trgovinu i usluge, OIB 07524783889 zastupanog po punomoćniku Darko Prdić</item>
    </derivirana_varijabla>
  </DomainObject.Predmet.ProtuStrankaListFormatedOIB>
  <DomainObject.Predmet.ProtuStrankaListFormatedWithAdress>
    <izvorni_sadrzaj>
      <item>BLUE SKY TRADE COMPANY j.d.o.o. za trgovinu i usluge, Martina Divalta 159, 31000 Osijek zastupanog po punomoćniku Darko Prdić</item>
    </izvorni_sadrzaj>
    <derivirana_varijabla naziv="DomainObject.Predmet.ProtuStrankaListFormatedWithAdress_1">
      <item>BLUE SKY TRADE COMPANY j.d.o.o. za trgovinu i usluge, Martina Divalta 159, 31000 Osijek zastupanog po punomoćniku Darko Prdić</item>
    </derivirana_varijabla>
  </DomainObject.Predmet.ProtuStrankaListFormatedWithAdress>
  <DomainObject.Predmet.ProtuStrankaListFormatedWithAdressOIB>
    <izvorni_sadrzaj>
      <item>BLUE SKY TRADE COMPANY j.d.o.o. za trgovinu i usluge, OIB 07524783889, Martina Divalta 159, 31000 Osijek zastupanog po punomoćniku Darko Prdić</item>
    </izvorni_sadrzaj>
    <derivirana_varijabla naziv="DomainObject.Predmet.ProtuStrankaListFormatedWithAdressOIB_1">
      <item>BLUE SKY TRADE COMPANY j.d.o.o. za trgovinu i usluge, OIB 07524783889, Martina Divalta 159, 31000 Osijek zastupanog po punomoćniku Darko Prdić</item>
    </derivirana_varijabla>
  </DomainObject.Predmet.ProtuStrankaListFormatedWithAdressOIB>
  <DomainObject.Predmet.ProtuStrankaListNazivFormated>
    <izvorni_sadrzaj>
      <item>BLUE SKY TRADE COMPANY j.d.o.o. za trgovinu i usluge</item>
    </izvorni_sadrzaj>
    <derivirana_varijabla naziv="DomainObject.Predmet.ProtuStrankaListNazivFormated_1">
      <item>BLUE SKY TRADE COMPANY j.d.o.o. za trgovinu i usluge</item>
    </derivirana_varijabla>
  </DomainObject.Predmet.ProtuStrankaListNazivFormated>
  <DomainObject.Predmet.ProtuStrankaListNazivFormatedOIB>
    <izvorni_sadrzaj>
      <item>BLUE SKY TRADE COMPANY j.d.o.o. za trgovinu i usluge, OIB 07524783889</item>
    </izvorni_sadrzaj>
    <derivirana_varijabla naziv="DomainObject.Predmet.ProtuStrankaListNazivFormatedOIB_1">
      <item>BLUE SKY TRADE COMPANY j.d.o.o. za trgovinu i usluge, OIB 07524783889</item>
    </derivirana_varijabla>
  </DomainObject.Predmet.ProtuStrankaListNazivFormatedOIB>
  <DomainObject.Predmet.OstaliListFormated>
    <izvorni_sadrzaj>
      <item>Darko Prdić punomoćnik sudionika u postupku BLUE SKY TRADE COMPANY j.d.o.o. za trgovinu i usluge</item>
      <item>Županijsko državno odvjetništvo u Osijeku</item>
    </izvorni_sadrzaj>
    <derivirana_varijabla naziv="DomainObject.Predmet.OstaliListFormated_1">
      <item>Darko Prdić punomoćnik sudionika u postupku BLUE SKY TRADE COMPANY j.d.o.o. za trgovinu i usluge</item>
      <item>Županijsko državno odvjetništvo u Osijeku</item>
    </derivirana_varijabla>
  </DomainObject.Predmet.OstaliListFormated>
  <DomainObject.Predmet.OstaliListFormatedOIB>
    <izvorni_sadrzaj>
      <item>Darko Prdić, OIB 45103156957 punomoćnik sudionika u postupku BLUE SKY TRADE COMPANY j.d.o.o. za trgovinu i usluge</item>
      <item>Županijsko državno odvjetništvo u Osijeku, OIB 61379160880</item>
    </izvorni_sadrzaj>
    <derivirana_varijabla naziv="DomainObject.Predmet.OstaliListFormatedOIB_1">
      <item>Darko Prdić, OIB 45103156957 punomoćnik sudionika u postupku BLUE SKY TRADE COMPANY j.d.o.o.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Darko Prdić, Martina Divalta 159, 31000 Osijek punomoćnik sudionika u postupku BLUE SKY TRADE COMPANY j.d.o.o. za trgovinu i usluge</item>
      <item>Županijsko državno odvjetništvo u Osijeku, Kapucinska 21, 31000 Osijek</item>
    </izvorni_sadrzaj>
    <derivirana_varijabla naziv="DomainObject.Predmet.OstaliListFormatedWithAdress_1">
      <item>Darko Prdić, Martina Divalta 159, 31000 Osijek punomoćnik sudionika u postupku BLUE SKY TRADE COMPANY j.d.o.o.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Darko Prdić, OIB 45103156957, Martina Divalta 159, 31000 Osijek punomoćnik sudionika u postupku BLUE SKY TRADE COMPANY j.d.o.o. za trgovinu i usluge</item>
      <item>Županijsko državno odvjetništvo u Osijeku, OIB 61379160880, Kapucinska 21, 31000 Osijek</item>
    </izvorni_sadrzaj>
    <derivirana_varijabla naziv="DomainObject.Predmet.OstaliListFormatedWithAdressOIB_1">
      <item>Darko Prdić, OIB 45103156957, Martina Divalta 159, 31000 Osijek punomoćnik sudionika u postupku BLUE SKY TRADE COMPANY j.d.o.o.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Darko Prdić</item>
      <item>Županijsko državno odvjetništvo u Osijeku</item>
    </izvorni_sadrzaj>
    <derivirana_varijabla naziv="DomainObject.Predmet.OstaliListNazivFormated_1">
      <item>Darko Prdić</item>
      <item>Županijsko državno odvjetništvo u Osijeku</item>
    </derivirana_varijabla>
  </DomainObject.Predmet.OstaliListNazivFormated>
  <DomainObject.Predmet.OstaliListNazivFormatedOIB>
    <izvorni_sadrzaj>
      <item>Darko Prdić, OIB 45103156957</item>
      <item>Županijsko državno odvjetništvo u Osijeku, OIB 61379160880</item>
    </izvorni_sadrzaj>
    <derivirana_varijabla naziv="DomainObject.Predmet.OstaliListNazivFormatedOIB_1">
      <item>Darko Prdić, OIB 45103156957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BLUE SKY TRADE COMPANY j.d.o.o. za trgovinu i usluge</izvorni_sadrzaj>
    <derivirana_varijabla naziv="DomainObject.Predmet.ProtustrankaIDrugi_1">BLUE SKY TRADE COMPANY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BLUE SKY TRADE COMPANY j.d.o.o. za trgovinu i usluge, OIB 07524783889, Martina Divalta 159, 31000 Osijek</izvorni_sadrzaj>
    <derivirana_varijabla naziv="DomainObject.Predmet.ProtustrankaIDrugiAdressOIB_1">BLUE SKY TRADE COMPANY j.d.o.o. za trgovinu i usluge, OIB 07524783889, Martina Divalta 159,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BLUE SKY TRADE COMPANY j.d.o.o. za trgovinu i usluge</item>
      <item>Darko Prdić</item>
      <item>Županijsko državno odvjetništvo u Osijeku</item>
    </izvorni_sadrzaj>
    <derivirana_varijabla naziv="DomainObject.Predmet.SudioniciListNaziv_1">
      <item>FINA RC OSIJEK</item>
      <item>BLUE SKY TRADE COMPANY j.d.o.o. za trgovinu i usluge</item>
      <item>Darko Prdić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BLUE SKY TRADE COMPANY j.d.o.o. za trgovinu i usluge, OIB 07524783889, Martina Divalta 159,31000 Osijek</item>
      <item>Darko Prdić, OIB 45103156957, Martina Divalta 159,31000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BLUE SKY TRADE COMPANY j.d.o.o. za trgovinu i usluge, OIB 07524783889, Martina Divalta 159,31000 Osijek</item>
      <item>Darko Prdić, OIB 45103156957, Martina Divalta 159,31000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07524783889</item>
      <item>, OIB 45103156957</item>
      <item>, OIB 61379160880</item>
    </izvorni_sadrzaj>
    <derivirana_varijabla naziv="DomainObject.Predmet.SudioniciListNazivOIB_1">
      <item>, OIB 85821130368</item>
      <item>, OIB 07524783889</item>
      <item>, OIB 45103156957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St-1150/2018-7</izvorni_sadrzaj>
    <derivirana_varijabla naziv="DomainObject.PredzadnjaOdlukaIzPredmeta.Oznaka_1">St-1150/2018-7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2FCF3-50DA-4533-9853-3392C4F87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745</properties:Words>
  <properties:Characters>3961</properties:Characters>
  <properties:Lines>113</properties:Lines>
  <properties:Paragraphs>31</properties:Paragraphs>
  <properties:TotalTime>614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2018-10-25T07:34:00Z</dcterms:modified>
  <cp:revision>542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(1150-18 RJ (-9) OVRŠNA ISPRAVA 1000 kn.docx)</vt:lpwstr>
  </prop:property>
  <prop:property name="BrojStranica" pid="5" fmtid="{D5CDD505-2E9C-101B-9397-08002B2CF9AE}">
    <vt:i4>3</vt:i4>
  </prop:property>
</prop:Properties>
</file>