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3245" w14:paraId="a7c3245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442602">
        <w:rPr>
          <w:bCs/>
        </w:rPr>
        <w:t>896/14-72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F84A12" w:rsidRPr="00F00D7D">
        <w:t xml:space="preserve">TRADEXCO d.o.o. </w:t>
      </w:r>
      <w:r w:rsidR="00F84A12">
        <w:t xml:space="preserve">– u stečaju </w:t>
      </w:r>
      <w:r w:rsidR="00F84A12" w:rsidRPr="00F00D7D">
        <w:t xml:space="preserve">Sveta nedjelja, Industrijska 8, MBS: 080392285 OIB: 07595006988 </w:t>
      </w:r>
      <w:r w:rsidR="00A14739" w:rsidRPr="00962D2B">
        <w:t xml:space="preserve">dana </w:t>
      </w:r>
      <w:r w:rsidR="00F84A12">
        <w:t>9</w:t>
      </w:r>
      <w:r w:rsidR="00DE4DEC">
        <w:t>. lipnja</w:t>
      </w:r>
      <w:r w:rsidR="009E7DA4">
        <w:t xml:space="preserve"> </w:t>
      </w:r>
      <w:r w:rsidR="00804826">
        <w:t xml:space="preserve"> 2016.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F84A12" w:rsidRPr="00F00D7D">
        <w:t xml:space="preserve">TRADEXCO d.o.o. </w:t>
      </w:r>
      <w:r w:rsidR="00F84A12">
        <w:t xml:space="preserve">– u stečaju </w:t>
      </w:r>
      <w:r w:rsidR="00F84A12" w:rsidRPr="00F00D7D">
        <w:t xml:space="preserve">Sveta nedjelja, Industrijska 8, MBS: 080392285 OIB: 07595006988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F84A12" w:rsidP="00F84A12" w:rsidR="00F84A12">
      <w:pPr>
        <w:pStyle w:val="Odlomakpopisa"/>
        <w:numPr>
          <w:ilvl w:val="0"/>
          <w:numId w:val="33"/>
        </w:numPr>
      </w:pPr>
      <w:r>
        <w:t>z</w:t>
      </w:r>
      <w:r w:rsidRPr="00F84A12">
        <w:t>k</w:t>
      </w:r>
      <w:r>
        <w:t>.</w:t>
      </w:r>
      <w:r w:rsidRPr="00F84A12">
        <w:t xml:space="preserve"> ul</w:t>
      </w:r>
      <w:r>
        <w:t>.</w:t>
      </w:r>
      <w:r w:rsidRPr="00F84A12">
        <w:t xml:space="preserve"> br</w:t>
      </w:r>
      <w:r>
        <w:t>.</w:t>
      </w:r>
      <w:r w:rsidRPr="00F84A12">
        <w:t xml:space="preserve">  4353, kč</w:t>
      </w:r>
      <w:r>
        <w:t>br</w:t>
      </w:r>
      <w:r w:rsidRPr="00F84A12">
        <w:t xml:space="preserve">. 3476 kuća popisni broj 1422 i dvorište u Frankopanskoj </w:t>
      </w:r>
    </w:p>
    <w:p w:rsidRDefault="00F84A12" w:rsidP="00F84A12" w:rsidR="00F84A12" w:rsidRPr="00F84A12">
      <w:r w:rsidRPr="00F84A12">
        <w:t>ulici br</w:t>
      </w:r>
      <w:r>
        <w:t>.</w:t>
      </w:r>
      <w:r w:rsidRPr="00F84A12">
        <w:t xml:space="preserve"> </w:t>
      </w:r>
      <w:r>
        <w:t xml:space="preserve"> </w:t>
      </w:r>
      <w:r w:rsidRPr="00F84A12">
        <w:t>2/A,456 m2, 4.ETAŽA 0/0 poslovni prostor u prizemlju zgrade ukupne površine 111,34 čm, s kojim je neodvojivo povezan jednak suvlasnički dio cijele nekretnine</w:t>
      </w:r>
    </w:p>
    <w:p w:rsidRDefault="00F84A12" w:rsidP="00F84A12" w:rsidR="00F84A12" w:rsidRPr="00F84A12">
      <w:pPr>
        <w:pStyle w:val="Odlomakpopisa"/>
      </w:pPr>
    </w:p>
    <w:p w:rsidRDefault="00F84A12" w:rsidP="00F84A12" w:rsidR="00F84A12">
      <w:pPr>
        <w:pStyle w:val="Odlomakpopisa"/>
        <w:numPr>
          <w:ilvl w:val="0"/>
          <w:numId w:val="33"/>
        </w:numPr>
      </w:pPr>
      <w:r>
        <w:t>z</w:t>
      </w:r>
      <w:r w:rsidRPr="00F84A12">
        <w:t>k</w:t>
      </w:r>
      <w:r>
        <w:t>.</w:t>
      </w:r>
      <w:r w:rsidRPr="00F84A12">
        <w:t xml:space="preserve"> ul</w:t>
      </w:r>
      <w:r>
        <w:t>.</w:t>
      </w:r>
      <w:r w:rsidRPr="00F84A12">
        <w:t xml:space="preserve"> br</w:t>
      </w:r>
      <w:r>
        <w:t>.</w:t>
      </w:r>
      <w:r w:rsidRPr="00F84A12">
        <w:t xml:space="preserve">  4353, poduložak 35787, kč</w:t>
      </w:r>
      <w:r>
        <w:t>br.</w:t>
      </w:r>
      <w:r w:rsidRPr="00F84A12">
        <w:t xml:space="preserve"> 3476 stan u prizemlju koji se sastoji od </w:t>
      </w:r>
    </w:p>
    <w:p w:rsidRDefault="00F84A12" w:rsidP="00F84A12" w:rsidR="00F84A12">
      <w:r w:rsidRPr="00F84A12">
        <w:t>jedne i pol sobe i ostalih prostorija ukupne površine 50,00čm, kao posebnog dijela nekretnine – stambene zgrade u Zagrebu, Frankopanska 2/A</w:t>
      </w:r>
    </w:p>
    <w:p w:rsidRDefault="00F84A12" w:rsidP="00F84A12" w:rsidR="00F84A12">
      <w:r>
        <w:tab/>
        <w:t xml:space="preserve">NAPOMENA: </w:t>
      </w:r>
    </w:p>
    <w:p w:rsidRDefault="00F84A12" w:rsidP="00F84A12" w:rsidR="00F84A12">
      <w:pPr>
        <w:pStyle w:val="Odlomakpopisa"/>
        <w:numPr>
          <w:ilvl w:val="0"/>
          <w:numId w:val="33"/>
        </w:numPr>
      </w:pPr>
      <w:r>
        <w:t>Nekretnina se prodaje kao jedna cjelina (poslovni prostor i stan)</w:t>
      </w:r>
    </w:p>
    <w:p w:rsidRDefault="00F84A12" w:rsidP="00F84A12" w:rsidR="00F84A12" w:rsidRPr="00F84A12">
      <w:pPr>
        <w:pStyle w:val="Odlomakpopisa"/>
        <w:ind w:left="1080"/>
      </w:pPr>
    </w:p>
    <w:p w:rsidRDefault="00C00C27" w:rsidP="00962D2B" w:rsidR="00F84A12">
      <w:r w:rsidRPr="00962D2B">
        <w:tab/>
        <w:t xml:space="preserve">Na opisanim nekretninama upisano je </w:t>
      </w:r>
      <w:r w:rsidR="00681D79" w:rsidRPr="00962D2B">
        <w:t>razlučno pravo</w:t>
      </w:r>
    </w:p>
    <w:p w:rsidRDefault="00F84A12" w:rsidP="00F84A12" w:rsidR="00F84A12">
      <w:pPr>
        <w:pStyle w:val="Odlomakpopisa"/>
        <w:numPr>
          <w:ilvl w:val="0"/>
          <w:numId w:val="33"/>
        </w:numPr>
      </w:pPr>
      <w:r>
        <w:t>TOMISLAV GOLEM, Zagreb, Siječanjska 13 u ½ dijela</w:t>
      </w:r>
    </w:p>
    <w:p w:rsidRDefault="00F84A12" w:rsidP="00F84A12" w:rsidR="003111FC">
      <w:pPr>
        <w:pStyle w:val="Odlomakpopisa"/>
        <w:numPr>
          <w:ilvl w:val="0"/>
          <w:numId w:val="33"/>
        </w:numPr>
      </w:pPr>
      <w:r>
        <w:t>JOSO BELAKUŠIĆ, Zagreb, ante Bandakovća 15</w:t>
      </w:r>
      <w:r w:rsidR="00681D79" w:rsidRPr="00962D2B">
        <w:t xml:space="preserve"> </w:t>
      </w:r>
      <w:r>
        <w:t>u ½ dijela</w:t>
      </w:r>
    </w:p>
    <w:p w:rsidRDefault="008001FD" w:rsidP="00D04202" w:rsidR="002857A3" w:rsidRPr="00962D2B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15734A">
        <w:t xml:space="preserve"> </w:t>
      </w:r>
      <w:r w:rsidR="00637F34">
        <w:t xml:space="preserve">iznosi </w:t>
      </w:r>
      <w:r w:rsidR="00F84A12">
        <w:t>2.237.757,60</w:t>
      </w:r>
      <w:r w:rsidR="00804826">
        <w:t xml:space="preserve"> </w:t>
      </w:r>
      <w:r w:rsidR="003111FC">
        <w:t xml:space="preserve"> kuna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F84A12">
        <w:t>5. srpnja</w:t>
      </w:r>
      <w:r w:rsidR="00DE4DEC">
        <w:t xml:space="preserve">  2016</w:t>
      </w:r>
      <w:r w:rsidR="000C3FEA">
        <w:t xml:space="preserve">.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F84A12">
        <w:t>09,30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F84A12" w:rsidP="00FB1EFB" w:rsidR="00F84A12">
      <w:pPr>
        <w:jc w:val="both"/>
      </w:pPr>
    </w:p>
    <w:p w:rsidRDefault="00F84A12" w:rsidP="00FB1EFB" w:rsidR="00F84A12">
      <w:pPr>
        <w:jc w:val="both"/>
      </w:pPr>
    </w:p>
    <w:p w:rsidRDefault="00F84A12" w:rsidP="00FB1EFB" w:rsidR="00F84A12">
      <w:pPr>
        <w:jc w:val="both"/>
      </w:pPr>
    </w:p>
    <w:p w:rsidRDefault="00F84A12" w:rsidP="00FB1EFB" w:rsidR="00F84A12">
      <w:pPr>
        <w:jc w:val="both"/>
      </w:pPr>
    </w:p>
    <w:p w:rsidRDefault="00F84A12" w:rsidP="00FB1EFB" w:rsidR="00F84A12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F84A12" w:rsidP="00F84A12" w:rsidR="00F84A12">
      <w:pPr>
        <w:pStyle w:val="Odlomakpopisa"/>
        <w:numPr>
          <w:ilvl w:val="0"/>
          <w:numId w:val="33"/>
        </w:numPr>
      </w:pPr>
      <w:r>
        <w:t>z</w:t>
      </w:r>
      <w:r w:rsidRPr="00F84A12">
        <w:t>k</w:t>
      </w:r>
      <w:r>
        <w:t>.</w:t>
      </w:r>
      <w:r w:rsidRPr="00F84A12">
        <w:t xml:space="preserve"> ul</w:t>
      </w:r>
      <w:r>
        <w:t>.</w:t>
      </w:r>
      <w:r w:rsidRPr="00F84A12">
        <w:t xml:space="preserve"> br</w:t>
      </w:r>
      <w:r>
        <w:t>.</w:t>
      </w:r>
      <w:r w:rsidRPr="00F84A12">
        <w:t xml:space="preserve">  4353, kč</w:t>
      </w:r>
      <w:r>
        <w:t>br</w:t>
      </w:r>
      <w:r w:rsidRPr="00F84A12">
        <w:t xml:space="preserve">. 3476 kuća popisni broj 1422 i dvorište u Frankopanskoj </w:t>
      </w:r>
    </w:p>
    <w:p w:rsidRDefault="00F84A12" w:rsidP="00F84A12" w:rsidR="00F84A12" w:rsidRPr="00F84A12">
      <w:r w:rsidRPr="00F84A12">
        <w:t>ulici br</w:t>
      </w:r>
      <w:r>
        <w:t>.</w:t>
      </w:r>
      <w:r w:rsidRPr="00F84A12">
        <w:t xml:space="preserve"> </w:t>
      </w:r>
      <w:r>
        <w:t xml:space="preserve"> </w:t>
      </w:r>
      <w:r w:rsidRPr="00F84A12">
        <w:t>2/A,456 m2, 4.ETAŽA 0/0 poslovni prostor u prizemlju zgrade ukupne površine 111,34 čm, s kojim je neodvojivo povezan jednak suvlasnički dio cijele nekretnine</w:t>
      </w:r>
    </w:p>
    <w:p w:rsidRDefault="00F84A12" w:rsidP="00F84A12" w:rsidR="00F84A12" w:rsidRPr="00F84A12">
      <w:pPr>
        <w:pStyle w:val="Odlomakpopisa"/>
      </w:pPr>
    </w:p>
    <w:p w:rsidRDefault="00F84A12" w:rsidP="00F84A12" w:rsidR="00F84A12">
      <w:pPr>
        <w:pStyle w:val="Odlomakpopisa"/>
        <w:numPr>
          <w:ilvl w:val="0"/>
          <w:numId w:val="33"/>
        </w:numPr>
      </w:pPr>
      <w:r>
        <w:t>z</w:t>
      </w:r>
      <w:r w:rsidRPr="00F84A12">
        <w:t>k</w:t>
      </w:r>
      <w:r>
        <w:t>.</w:t>
      </w:r>
      <w:r w:rsidRPr="00F84A12">
        <w:t xml:space="preserve"> ul</w:t>
      </w:r>
      <w:r>
        <w:t>.</w:t>
      </w:r>
      <w:r w:rsidRPr="00F84A12">
        <w:t xml:space="preserve"> br</w:t>
      </w:r>
      <w:r>
        <w:t>.</w:t>
      </w:r>
      <w:r w:rsidRPr="00F84A12">
        <w:t xml:space="preserve">  4353, poduložak 35787, kč</w:t>
      </w:r>
      <w:r>
        <w:t>br.</w:t>
      </w:r>
      <w:r w:rsidRPr="00F84A12">
        <w:t xml:space="preserve"> 3476 stan u prizemlju koji se sastoji od </w:t>
      </w:r>
    </w:p>
    <w:p w:rsidRDefault="00F84A12" w:rsidP="00F84A12" w:rsidR="00F84A12">
      <w:r w:rsidRPr="00F84A12">
        <w:t>jedne i pol sobe i ostalih prostorija ukupne površine 50,00čm, kao posebnog dijela nekretnine – stambene zgrade u Zagrebu, Frankopanska 2/A</w:t>
      </w:r>
    </w:p>
    <w:p w:rsidRDefault="003E5BDA" w:rsidP="009E7DA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15734A" w:rsidR="00E30555" w:rsidRPr="00962D2B">
      <w:pPr>
        <w:jc w:val="both"/>
      </w:pPr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F84A12">
        <w:t>2.237.757,60  kuna</w:t>
      </w:r>
      <w:r w:rsidR="00F84A12" w:rsidRPr="00962D2B">
        <w:t xml:space="preserve">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F84A12">
        <w:t>1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F84A12" w:rsidR="00804826" w:rsidRPr="00962D2B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  <w:r w:rsidR="00804826">
        <w:tab/>
      </w:r>
      <w:r w:rsidR="00804826">
        <w:tab/>
      </w:r>
    </w:p>
    <w:p w:rsidRDefault="003E5BDA" w:rsidP="00F84A12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F84A12">
        <w:t>1. srpnja</w:t>
      </w:r>
      <w:r w:rsidR="006C4646">
        <w:t xml:space="preserve"> 2016.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F84A12">
        <w:t>896-14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lastRenderedPageBreak/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F84A12">
        <w:t>9</w:t>
      </w:r>
      <w:r w:rsidR="00DE4DEC">
        <w:t>. lipnja</w:t>
      </w:r>
      <w:r w:rsidR="009E7DA4">
        <w:t xml:space="preserve"> </w:t>
      </w:r>
      <w:r w:rsidR="00804826">
        <w:t xml:space="preserve"> 2016.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A12EFE">
        <w:t>,v.r.</w:t>
      </w:r>
      <w:r w:rsidR="00402700" w:rsidRPr="00962D2B">
        <w:t xml:space="preserve"> 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A12EFE" w:rsidR="00A12EF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12EFE" w:rsidP="00A12EFE" w:rsidR="00A12EFE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320D9C" w:rsidR="00AA5226" w:rsidRPr="00962D2B">
      <w:headerReference w:type="even" r:id="rId10"/>
      <w:headerReference w:type="default" r:id="rId11"/>
      <w:pgSz w:h="16838" w:w="11906"/>
      <w:pgMar w:gutter="0" w:footer="709" w:header="709" w:left="1418" w:bottom="156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2EF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F84A12">
      <w:t>896/14-72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3A57677B"/>
    <w:multiLevelType w:val="hybridMultilevel"/>
    <w:tmpl w:val="9984D056"/>
    <w:lvl w:tplc="CB061FD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5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9912C0F"/>
    <w:multiLevelType w:val="hybridMultilevel"/>
    <w:tmpl w:val="D820C938"/>
    <w:lvl w:tplc="DE7E358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1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31"/>
  </w:num>
  <w:num w:numId="3">
    <w:abstractNumId w:val="21"/>
  </w:num>
  <w:num w:numId="4">
    <w:abstractNumId w:val="2"/>
  </w:num>
  <w:num w:numId="5">
    <w:abstractNumId w:val="29"/>
  </w:num>
  <w:num w:numId="6">
    <w:abstractNumId w:val="19"/>
  </w:num>
  <w:num w:numId="7">
    <w:abstractNumId w:val="22"/>
  </w:num>
  <w:num w:numId="8">
    <w:abstractNumId w:val="27"/>
  </w:num>
  <w:num w:numId="9">
    <w:abstractNumId w:val="24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  <w:num w:numId="14">
    <w:abstractNumId w:val="11"/>
  </w:num>
  <w:num w:numId="15">
    <w:abstractNumId w:val="25"/>
  </w:num>
  <w:num w:numId="16">
    <w:abstractNumId w:val="26"/>
  </w:num>
  <w:num w:numId="17">
    <w:abstractNumId w:val="17"/>
  </w:num>
  <w:num w:numId="18">
    <w:abstractNumId w:val="15"/>
  </w:num>
  <w:num w:numId="19">
    <w:abstractNumId w:val="20"/>
  </w:num>
  <w:num w:numId="20">
    <w:abstractNumId w:val="16"/>
  </w:num>
  <w:num w:numId="21">
    <w:abstractNumId w:val="3"/>
  </w:num>
  <w:num w:numId="22">
    <w:abstractNumId w:val="32"/>
  </w:num>
  <w:num w:numId="23">
    <w:abstractNumId w:val="28"/>
  </w:num>
  <w:num w:numId="24">
    <w:abstractNumId w:val="12"/>
  </w:num>
  <w:num w:numId="25">
    <w:abstractNumId w:val="0"/>
  </w:num>
  <w:num w:numId="26">
    <w:abstractNumId w:val="7"/>
  </w:num>
  <w:num w:numId="27">
    <w:abstractNumId w:val="1"/>
  </w:num>
  <w:num w:numId="28">
    <w:abstractNumId w:val="14"/>
  </w:num>
  <w:num w:numId="29">
    <w:abstractNumId w:val="18"/>
  </w:num>
  <w:num w:numId="30">
    <w:abstractNumId w:val="30"/>
  </w:num>
  <w:num w:numId="31">
    <w:abstractNumId w:val="9"/>
  </w:num>
  <w:num w:numId="32">
    <w:abstractNumId w:val="23"/>
  </w:num>
  <w:num w:numId="3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F5A3A"/>
    <w:rsid w:val="001F763C"/>
    <w:rsid w:val="00217201"/>
    <w:rsid w:val="002349EC"/>
    <w:rsid w:val="00264E94"/>
    <w:rsid w:val="00273268"/>
    <w:rsid w:val="0027356B"/>
    <w:rsid w:val="002857A3"/>
    <w:rsid w:val="002A64C2"/>
    <w:rsid w:val="002C6632"/>
    <w:rsid w:val="002F5FA2"/>
    <w:rsid w:val="00307900"/>
    <w:rsid w:val="003111FC"/>
    <w:rsid w:val="00314534"/>
    <w:rsid w:val="00320D9C"/>
    <w:rsid w:val="00327920"/>
    <w:rsid w:val="003341A8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2602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63A81"/>
    <w:rsid w:val="00590E54"/>
    <w:rsid w:val="005E3CED"/>
    <w:rsid w:val="00605E89"/>
    <w:rsid w:val="00630298"/>
    <w:rsid w:val="00637F34"/>
    <w:rsid w:val="00640198"/>
    <w:rsid w:val="00647E47"/>
    <w:rsid w:val="00681D79"/>
    <w:rsid w:val="00681D81"/>
    <w:rsid w:val="00690D9D"/>
    <w:rsid w:val="00690FE4"/>
    <w:rsid w:val="006A3F6F"/>
    <w:rsid w:val="006C3E18"/>
    <w:rsid w:val="006C4646"/>
    <w:rsid w:val="006C7A48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81D17"/>
    <w:rsid w:val="007A213D"/>
    <w:rsid w:val="007A21F7"/>
    <w:rsid w:val="007A6528"/>
    <w:rsid w:val="007B61D5"/>
    <w:rsid w:val="007D267B"/>
    <w:rsid w:val="007E1A9D"/>
    <w:rsid w:val="007E1C07"/>
    <w:rsid w:val="007F3674"/>
    <w:rsid w:val="007F3A38"/>
    <w:rsid w:val="007F4BA6"/>
    <w:rsid w:val="008001FD"/>
    <w:rsid w:val="00804826"/>
    <w:rsid w:val="008160E0"/>
    <w:rsid w:val="00830D0A"/>
    <w:rsid w:val="0085604A"/>
    <w:rsid w:val="00861B74"/>
    <w:rsid w:val="00881A0A"/>
    <w:rsid w:val="00886C01"/>
    <w:rsid w:val="008A0774"/>
    <w:rsid w:val="008A5B38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2EFE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5DE0"/>
    <w:rsid w:val="00B37CCC"/>
    <w:rsid w:val="00B7776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84A12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2E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E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E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E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E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2E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E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E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E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E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2014.</izvorni_sadrzaj>
    <derivirana_varijabla naziv="DomainObject.Predmet.DatumOsnivanja_1">4.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St-896/2014</izvorni_sadrzaj>
    <derivirana_varijabla naziv="DomainObject.Predmet.OznakaBroj_1">St-896/2014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TRADEXCO d.o.o.</izvorni_sadrzaj>
    <derivirana_varijabla naziv="DomainObject.Predmet.ProtustrankaFormated_1">  TRADEXCO d.o.o.</derivirana_varijabla>
  </DomainObject.Predmet.ProtustrankaFormated>
  <DomainObject.Predmet.ProtustrankaFormatedOIB>
    <izvorni_sadrzaj>  TRADEXCO d.o.o., OIB 07595006988</izvorni_sadrzaj>
    <derivirana_varijabla naziv="DomainObject.Predmet.ProtustrankaFormatedOIB_1">  TRADEXCO d.o.o., OIB 07595006988</derivirana_varijabla>
  </DomainObject.Predmet.ProtustrankaFormatedOIB>
  <DomainObject.Predmet.ProtustrankaFormatedWithAdress>
    <izvorni_sadrzaj> TRADEXCO d.o.o., Industrijska 8, 10431 Sveta Nedelja</izvorni_sadrzaj>
    <derivirana_varijabla naziv="DomainObject.Predmet.ProtustrankaFormatedWithAdress_1"> TRADEXCO d.o.o., Industrijska 8, 10431 Sveta Nedelja</derivirana_varijabla>
  </DomainObject.Predmet.ProtustrankaFormatedWithAdress>
  <DomainObject.Predmet.ProtustrankaFormatedWithAdressOIB>
    <izvorni_sadrzaj> TRADEXCO d.o.o., OIB 07595006988, Industrijska 8, 10431 Sveta Nedelja</izvorni_sadrzaj>
    <derivirana_varijabla naziv="DomainObject.Predmet.ProtustrankaFormatedWithAdressOIB_1"> TRADEXCO d.o.o., OIB 07595006988, Industrijska 8, 10431 Sveta Nedelja</derivirana_varijabla>
  </DomainObject.Predmet.ProtustrankaFormatedWithAdressOIB>
  <DomainObject.Predmet.ProtustrankaWithAdress>
    <izvorni_sadrzaj>TRADEXCO d.o.o. Industrijska 8, 10431 Sveta Nedelja</izvorni_sadrzaj>
    <derivirana_varijabla naziv="DomainObject.Predmet.ProtustrankaWithAdress_1">TRADEXCO d.o.o. Industrijska 8, 10431 Sveta Nedelja</derivirana_varijabla>
  </DomainObject.Predmet.ProtustrankaWithAdress>
  <DomainObject.Predmet.ProtustrankaWithAdressOIB>
    <izvorni_sadrzaj>TRADEXCO d.o.o., OIB 07595006988, Industrijska 8, 10431 Sveta Nedelja</izvorni_sadrzaj>
    <derivirana_varijabla naziv="DomainObject.Predmet.ProtustrankaWithAdressOIB_1">TRADEXCO d.o.o., OIB 07595006988, Industrijska 8, 10431 Sveta Nedelja</derivirana_varijabla>
  </DomainObject.Predmet.ProtustrankaWithAdressOIB>
  <DomainObject.Predmet.ProtustrankaNazivFormated>
    <izvorni_sadrzaj>TRADEXCO d.o.o.</izvorni_sadrzaj>
    <derivirana_varijabla naziv="DomainObject.Predmet.ProtustrankaNazivFormated_1">TRADEXCO d.o.o.</derivirana_varijabla>
  </DomainObject.Predmet.ProtustrankaNazivFormated>
  <DomainObject.Predmet.ProtustrankaNazivFormatedOIB>
    <izvorni_sadrzaj>TRADEXCO d.o.o., OIB 07595006988</izvorni_sadrzaj>
    <derivirana_varijabla naziv="DomainObject.Predmet.ProtustrankaNazivFormatedOIB_1">TRADEXCO d.o.o., OIB 07595006988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TRADEXCO d.o.o.; VODOOPSKRBA I ODVODNJA d.o.o.; Raiffeisenbank Austria d.d.</izvorni_sadrzaj>
    <derivirana_varijabla naziv="DomainObject.Predmet.StrankaFormated_1">  TRADEXCO d.o.o.; VODOOPSKRBA I ODVODNJA d.o.o.; Raiffeisenbank Austria d.d.</derivirana_varijabla>
  </DomainObject.Predmet.StrankaFormated>
  <DomainObject.Predmet.StrankaFormatedOIB>
    <izvorni_sadrzaj>  TRADEXCO d.o.o., OIB 07595006988; VODOOPSKRBA I ODVODNJA d.o.o.; Raiffeisenbank Austria d.d., OIB 53056966535</izvorni_sadrzaj>
    <derivirana_varijabla naziv="DomainObject.Predmet.StrankaFormatedOIB_1">  TRADEXCO d.o.o., OIB 07595006988; VODOOPSKRBA I ODVODNJA d.o.o.; Raiffeisenbank Austria d.d., OIB 53056966535</derivirana_varijabla>
  </DomainObject.Predmet.StrankaFormatedOIB>
  <DomainObject.Predmet.StrankaFormatedWithAdress>
    <izvorni_sadrzaj> TRADEXCO d.o.o., Industrijska 8, 10431 Sveta Nedelja; VODOOPSKRBA I ODVODNJA d.o.o., Folnegovićeva 1, 10000 Zagreb; Raiffeisenbank Austria d.d., Petrinjska 59, Zagreb</izvorni_sadrzaj>
    <derivirana_varijabla naziv="DomainObject.Predmet.StrankaFormatedWithAdress_1"> TRADEXCO d.o.o., Industrijska 8, 10431 Sveta Nedelja; VODOOPSKRBA I ODVODNJA d.o.o., Folnegovićeva 1, 10000 Zagreb; Raiffeisenbank Austria d.d., Petrinjska 59, Zagreb</derivirana_varijabla>
  </DomainObject.Predmet.StrankaFormatedWithAdress>
  <DomainObject.Predmet.StrankaFormatedWithAdressOIB>
    <izvorni_sadrzaj> TRADEXCO d.o.o., OIB 07595006988, Industrijska 8, 10431 Sveta Nedelja; VODOOPSKRBA I ODVODNJA d.o.o., Folnegovićeva 1, 10000 Zagreb; Raiffeisenbank Austria d.d., OIB 53056966535, Petrinjska 59, Zagreb</izvorni_sadrzaj>
    <derivirana_varijabla naziv="DomainObject.Predmet.StrankaFormatedWithAdressOIB_1"> TRADEXCO d.o.o., OIB 07595006988, Industrijska 8, 10431 Sveta Nedelja; VODOOPSKRBA I ODVODNJA d.o.o., Folnegovićeva 1, 10000 Zagreb; Raiffeisenbank Austria d.d., OIB 53056966535, Petrinjska 59, Zagreb</derivirana_varijabla>
  </DomainObject.Predmet.StrankaFormatedWithAdressOIB>
  <DomainObject.Predmet.StrankaWithAdress>
    <izvorni_sadrzaj>TRADEXCO d.o.o. Industrijska 8,10431 Sveta Nedelja,VODOOPSKRBA I ODVODNJA d.o.o. Folnegovićeva 1,10000 Zagreb,Raiffeisenbank Austria d.d. Petrinjska 59,Zagreb</izvorni_sadrzaj>
    <derivirana_varijabla naziv="DomainObject.Predmet.StrankaWithAdress_1">TRADEXCO d.o.o. Industrijska 8,10431 Sveta Nedelja,VODOOPSKRBA I ODVODNJA d.o.o. Folnegovićeva 1,10000 Zagreb,Raiffeisenbank Austria d.d. Petrinjska 59,Zagreb</derivirana_varijabla>
  </DomainObject.Predmet.StrankaWithAdress>
  <DomainObject.Predmet.StrankaWithAdressOIB>
    <izvorni_sadrzaj>TRADEXCO d.o.o., OIB 07595006988, Industrijska 8,10431 Sveta Nedelja,VODOOPSKRBA I ODVODNJA d.o.o., Folnegovićeva 1,10000 Zagreb,Raiffeisenbank Austria d.d., OIB 53056966535, Petrinjska 59,Zagreb</izvorni_sadrzaj>
    <derivirana_varijabla naziv="DomainObject.Predmet.StrankaWithAdressOIB_1">TRADEXCO d.o.o., OIB 07595006988, Industrijska 8,10431 Sveta Nedelja,VODOOPSKRBA I ODVODNJA d.o.o., Folnegovićeva 1,10000 Zagreb,Raiffeisenbank Austria d.d., OIB 53056966535, Petrinjska 59,Zagreb</derivirana_varijabla>
  </DomainObject.Predmet.StrankaWithAdressOIB>
  <DomainObject.Predmet.StrankaNazivFormated>
    <izvorni_sadrzaj>TRADEXCO d.o.o.,VODOOPSKRBA I ODVODNJA d.o.o.,Raiffeisenbank Austria d.d.</izvorni_sadrzaj>
    <derivirana_varijabla naziv="DomainObject.Predmet.StrankaNazivFormated_1">TRADEXCO d.o.o.,VODOOPSKRBA I ODVODNJA d.o.o.,Raiffeisenbank Austria d.d.</derivirana_varijabla>
  </DomainObject.Predmet.StrankaNazivFormated>
  <DomainObject.Predmet.StrankaNazivFormatedOIB>
    <izvorni_sadrzaj>TRADEXCO d.o.o., OIB 07595006988,VODOOPSKRBA I ODVODNJA d.o.o.,Raiffeisenbank Austria d.d., OIB 53056966535</izvorni_sadrzaj>
    <derivirana_varijabla naziv="DomainObject.Predmet.StrankaNazivFormatedOIB_1">TRADEXCO d.o.o., OIB 07595006988,VODOOPSKRBA I ODVODNJA d.o.o.,Raiffeisenbank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TRADEXCO d.o.o.</item>
      <item>VODOOPSKRBA I ODVODNJA d.o.o.</item>
      <item>Raiffeisenbank Austria d.d.</item>
    </izvorni_sadrzaj>
    <derivirana_varijabla naziv="DomainObject.Predmet.StrankaListFormated_1">
      <item>TRADEXCO d.o.o.</item>
      <item>VODOOPSKRBA I ODVODNJA d.o.o.</item>
      <item>Raiffeisenbank Austria d.d.</item>
    </derivirana_varijabla>
  </DomainObject.Predmet.StrankaListFormated>
  <DomainObject.Predmet.StrankaListFormatedOIB>
    <izvorni_sadrzaj>
      <item>TRADEXCO d.o.o., OIB 07595006988</item>
      <item>VODOOPSKRBA I ODVODNJA d.o.o.</item>
      <item>Raiffeisenbank Austria d.d., OIB 53056966535</item>
    </izvorni_sadrzaj>
    <derivirana_varijabla naziv="DomainObject.Predmet.StrankaListFormatedOIB_1">
      <item>TRADEXCO d.o.o., OIB 07595006988</item>
      <item>VODOOPSKRBA I ODVODNJA d.o.o.</item>
      <item>Raiffeisenbank Austria d.d., OIB 53056966535</item>
    </derivirana_varijabla>
  </DomainObject.Predmet.StrankaListFormatedOIB>
  <DomainObject.Predmet.StrankaListFormatedWithAdress>
    <izvorni_sadrzaj>
      <item>TRADEXCO d.o.o., Industrijska 8, 10431 Sveta Nedelja</item>
      <item>VODOOPSKRBA I ODVODNJA d.o.o., Folnegovićeva 1, 10000 Zagreb</item>
      <item>Raiffeisenbank Austria d.d., Petrinjska 59, Zagreb</item>
    </izvorni_sadrzaj>
    <derivirana_varijabla naziv="DomainObject.Predmet.StrankaListFormatedWithAdress_1">
      <item>TRADEXCO d.o.o., Industrijska 8, 10431 Sveta Nedelja</item>
      <item>VODOOPSKRBA I ODVODNJA d.o.o., Folnegovićeva 1, 10000 Zagreb</item>
      <item>Raiffeisenbank Austria d.d., Petrinjska 59, Zagreb</item>
    </derivirana_varijabla>
  </DomainObject.Predmet.StrankaListFormatedWithAdress>
  <DomainObject.Predmet.StrankaListFormatedWithAdressOIB>
    <izvorni_sadrzaj>
      <item>TRADEXCO d.o.o., OIB 07595006988, Industrijska 8, 10431 Sveta Nedelja</item>
      <item>VODOOPSKRBA I ODVODNJA d.o.o., Folnegovićeva 1, 10000 Zagreb</item>
      <item>Raiffeisenbank Austria d.d., OIB 53056966535, Petrinjska 59, Zagreb</item>
    </izvorni_sadrzaj>
    <derivirana_varijabla naziv="DomainObject.Predmet.StrankaListFormatedWithAdressOIB_1">
      <item>TRADEXCO d.o.o., OIB 07595006988, Industrijska 8, 10431 Sveta Nedelja</item>
      <item>VODOOPSKRBA I ODVODNJA d.o.o., Folnegovićeva 1, 10000 Zagreb</item>
      <item>Raiffeisenbank Austria d.d., OIB 53056966535, Petrinjska 59, Zagreb</item>
    </derivirana_varijabla>
  </DomainObject.Predmet.StrankaListFormatedWithAdressOIB>
  <DomainObject.Predmet.StrankaListNazivFormated>
    <izvorni_sadrzaj>
      <item>TRADEXCO d.o.o.</item>
      <item>VODOOPSKRBA I ODVODNJA d.o.o.</item>
      <item>Raiffeisenbank Austria d.d.</item>
    </izvorni_sadrzaj>
    <derivirana_varijabla naziv="DomainObject.Predmet.StrankaListNazivFormated_1">
      <item>TRADEXCO d.o.o.</item>
      <item>VODOOPSKRBA I ODVODNJA d.o.o.</item>
      <item>Raiffeisenbank Austria d.d.</item>
    </derivirana_varijabla>
  </DomainObject.Predmet.StrankaListNazivFormated>
  <DomainObject.Predmet.StrankaListNazivFormatedOIB>
    <izvorni_sadrzaj>
      <item>TRADEXCO d.o.o., OIB 07595006988</item>
      <item>VODOOPSKRBA I ODVODNJA d.o.o.</item>
      <item>Raiffeisenbank Austria d.d., OIB 53056966535</item>
    </izvorni_sadrzaj>
    <derivirana_varijabla naziv="DomainObject.Predmet.StrankaListNazivFormatedOIB_1">
      <item>TRADEXCO d.o.o., OIB 07595006988</item>
      <item>VODOOPSKRBA I ODVODNJA d.o.o.</item>
      <item>Raiffeisenbank Austria d.d., OIB 53056966535</item>
    </derivirana_varijabla>
  </DomainObject.Predmet.StrankaListNazivFormatedOIB>
  <DomainObject.Predmet.ProtuStrankaListFormated>
    <izvorni_sadrzaj>
      <item>TRADEXCO d.o.o.</item>
    </izvorni_sadrzaj>
    <derivirana_varijabla naziv="DomainObject.Predmet.ProtuStrankaListFormated_1">
      <item>TRADEXCO d.o.o.</item>
    </derivirana_varijabla>
  </DomainObject.Predmet.ProtuStrankaListFormated>
  <DomainObject.Predmet.ProtuStrankaListFormatedOIB>
    <izvorni_sadrzaj>
      <item>TRADEXCO d.o.o., OIB 07595006988</item>
    </izvorni_sadrzaj>
    <derivirana_varijabla naziv="DomainObject.Predmet.ProtuStrankaListFormatedOIB_1">
      <item>TRADEXCO d.o.o., OIB 07595006988</item>
    </derivirana_varijabla>
  </DomainObject.Predmet.ProtuStrankaListFormatedOIB>
  <DomainObject.Predmet.ProtuStrankaListFormatedWithAdress>
    <izvorni_sadrzaj>
      <item>TRADEXCO d.o.o., Industrijska 8, 10431 Sveta Nedelja</item>
    </izvorni_sadrzaj>
    <derivirana_varijabla naziv="DomainObject.Predmet.ProtuStrankaListFormatedWithAdress_1">
      <item>TRADEXCO d.o.o., Industrijska 8, 10431 Sveta Nedelja</item>
    </derivirana_varijabla>
  </DomainObject.Predmet.ProtuStrankaListFormatedWithAdress>
  <DomainObject.Predmet.ProtuStrankaListFormatedWithAdressOIB>
    <izvorni_sadrzaj>
      <item>TRADEXCO d.o.o., OIB 07595006988, Industrijska 8, 10431 Sveta Nedelja</item>
    </izvorni_sadrzaj>
    <derivirana_varijabla naziv="DomainObject.Predmet.ProtuStrankaListFormatedWithAdressOIB_1">
      <item>TRADEXCO d.o.o., OIB 07595006988, Industrijska 8, 10431 Sveta Nedelja</item>
    </derivirana_varijabla>
  </DomainObject.Predmet.ProtuStrankaListFormatedWithAdressOIB>
  <DomainObject.Predmet.ProtuStrankaListNazivFormated>
    <izvorni_sadrzaj>
      <item>TRADEXCO d.o.o.</item>
    </izvorni_sadrzaj>
    <derivirana_varijabla naziv="DomainObject.Predmet.ProtuStrankaListNazivFormated_1">
      <item>TRADEXCO d.o.o.</item>
    </derivirana_varijabla>
  </DomainObject.Predmet.ProtuStrankaListNazivFormated>
  <DomainObject.Predmet.ProtuStrankaListNazivFormatedOIB>
    <izvorni_sadrzaj>
      <item>TRADEXCO d.o.o., OIB 07595006988</item>
    </izvorni_sadrzaj>
    <derivirana_varijabla naziv="DomainObject.Predmet.ProtuStrankaListNazivFormatedOIB_1">
      <item>TRADEXCO d.o.o., OIB 07595006988</item>
    </derivirana_varijabla>
  </DomainObject.Predmet.ProtuStrankaListNazivFormatedOIB>
  <DomainObject.Predmet.OstaliListFormated>
    <izvorni_sadrzaj>
      <item>Edita Ostrman</item>
      <item>Marinko Paić</item>
    </izvorni_sadrzaj>
    <derivirana_varijabla naziv="DomainObject.Predmet.OstaliListFormated_1">
      <item>Edita Ostrman</item>
      <item>Marinko Paić</item>
    </derivirana_varijabla>
  </DomainObject.Predmet.OstaliListFormated>
  <DomainObject.Predmet.OstaliListFormatedOIB>
    <izvorni_sadrzaj>
      <item>Edita Ostrman, OIB 92758631470</item>
      <item>Marinko Paić, OIB 55654806007</item>
    </izvorni_sadrzaj>
    <derivirana_varijabla naziv="DomainObject.Predmet.OstaliListFormatedOIB_1">
      <item>Edita Ostrman, OIB 92758631470</item>
      <item>Marinko Paić, OIB 55654806007</item>
    </derivirana_varijabla>
  </DomainObject.Predmet.OstaliListFormatedOIB>
  <DomainObject.Predmet.OstaliListFormatedWithAdress>
    <izvorni_sadrzaj>
      <item>Edita Ostrman, Cenkovečka 1, 10000 Zagreb</item>
      <item>Marinko Paić, VI. Požarinje 6, 10000 Zagreb</item>
    </izvorni_sadrzaj>
    <derivirana_varijabla naziv="DomainObject.Predmet.OstaliListFormatedWithAdress_1">
      <item>Edita Ostrman, Cenkovečka 1, 10000 Zagreb</item>
      <item>Marinko Paić, VI. Požarinje 6, 10000 Zagreb</item>
    </derivirana_varijabla>
  </DomainObject.Predmet.OstaliListFormatedWithAdress>
  <DomainObject.Predmet.OstaliListFormatedWithAdressOIB>
    <izvorni_sadrzaj>
      <item>Edita Ostrman, OIB 92758631470, Cenkovečka 1, 10000 Zagreb</item>
      <item>Marinko Paić, OIB 55654806007, VI. Požarinje 6, 10000 Zagreb</item>
    </izvorni_sadrzaj>
    <derivirana_varijabla naziv="DomainObject.Predmet.OstaliListFormatedWithAdressOIB_1">
      <item>Edita Ostrman, OIB 92758631470, Cenkovečka 1, 10000 Zagreb</item>
      <item>Marinko Paić, OIB 55654806007, VI. Požarinje 6, 10000 Zagreb</item>
    </derivirana_varijabla>
  </DomainObject.Predmet.OstaliListFormatedWithAdressOIB>
  <DomainObject.Predmet.OstaliListNazivFormated>
    <izvorni_sadrzaj>
      <item>Edita Ostrman</item>
      <item>Marinko Paić</item>
    </izvorni_sadrzaj>
    <derivirana_varijabla naziv="DomainObject.Predmet.OstaliListNazivFormated_1">
      <item>Edita Ostrman</item>
      <item>Marinko Paić</item>
    </derivirana_varijabla>
  </DomainObject.Predmet.OstaliListNazivFormated>
  <DomainObject.Predmet.OstaliListNazivFormatedOIB>
    <izvorni_sadrzaj>
      <item>Edita Ostrman, OIB 92758631470</item>
      <item>Marinko Paić, OIB 55654806007</item>
    </izvorni_sadrzaj>
    <derivirana_varijabla naziv="DomainObject.Predmet.OstaliListNazivFormatedOIB_1">
      <item>Edita Ostrman, OIB 92758631470</item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TRADEXCO d.o.o. i dr.</izvorni_sadrzaj>
    <derivirana_varijabla naziv="DomainObject.Predmet.StrankaIDrugi_1">TRADEXCO d.o.o. i dr.</derivirana_varijabla>
  </DomainObject.Predmet.StrankaIDrugi>
  <DomainObject.Predmet.ProtustrankaIDrugi>
    <izvorni_sadrzaj>TRADEXCO d.o.o.</izvorni_sadrzaj>
    <derivirana_varijabla naziv="DomainObject.Predmet.ProtustrankaIDrugi_1">TRADEXCO d.o.o.</derivirana_varijabla>
  </DomainObject.Predmet.ProtustrankaIDrugi>
  <DomainObject.Predmet.StrankaIDrugiAdressOIB>
    <izvorni_sadrzaj>TRADEXCO d.o.o., OIB 07595006988, Industrijska 8, 10431 Sveta Nedelja i dr.</izvorni_sadrzaj>
    <derivirana_varijabla naziv="DomainObject.Predmet.StrankaIDrugiAdressOIB_1">TRADEXCO d.o.o., OIB 07595006988, Industrijska 8, 10431 Sveta Nedelja i dr.</derivirana_varijabla>
  </DomainObject.Predmet.StrankaIDrugiAdressOIB>
  <DomainObject.Predmet.ProtustrankaIDrugiAdressOIB>
    <izvorni_sadrzaj>TRADEXCO d.o.o., OIB 07595006988, Industrijska 8, 10431 Sveta Nedelja</izvorni_sadrzaj>
    <derivirana_varijabla naziv="DomainObject.Predmet.ProtustrankaIDrugiAdressOIB_1">TRADEXCO d.o.o., OIB 07595006988, Industrijska 8,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TRADEXCO d.o.o.</item>
      <item>TRADEXCO d.o.o.</item>
      <item>Edita Ostrman</item>
      <item>Marinko Paić</item>
      <item>VODOOPSKRBA I ODVODNJA d.o.o.</item>
      <item>Raiffeisenbank Austria d.d.</item>
    </izvorni_sadrzaj>
    <derivirana_varijabla naziv="DomainObject.Predmet.SudioniciListNaziv_1">
      <item>TRADEXCO d.o.o.</item>
      <item>TRADEXCO d.o.o.</item>
      <item>Edita Ostrman</item>
      <item>Marinko Paić</item>
      <item>VODOOPSKRBA I ODVODNJA d.o.o.</item>
      <item>Raiffeisenbank Austria d.d.</item>
    </derivirana_varijabla>
  </DomainObject.Predmet.SudioniciListNaziv>
  <DomainObject.Predmet.SudioniciListAdressOIB>
    <izvorni_sadrzaj>
      <item>TRADEXCO d.o.o., OIB 07595006988, Industrijska 8,10431 Sveta Nedelja</item>
      <item>TRADEXCO d.o.o., OIB 07595006988, Industrijska 8,10431 Sveta Nedelja</item>
      <item>Edita Ostrman, OIB 92758631470, Cenkovečka 1,10000 Zagreb</item>
      <item>Marinko Paić, OIB 55654806007, VI. Požarinje 6,10000 Zagreb</item>
      <item>VODOOPSKRBA I ODVODNJA d.o.o., Folnegovićeva 1,10000 Zagreb</item>
      <item>Raiffeisenbank Austria d.d., OIB 53056966535, Petrinjska 59,Zagreb</item>
    </izvorni_sadrzaj>
    <derivirana_varijabla naziv="DomainObject.Predmet.SudioniciListAdressOIB_1">
      <item>TRADEXCO d.o.o., OIB 07595006988, Industrijska 8,10431 Sveta Nedelja</item>
      <item>TRADEXCO d.o.o., OIB 07595006988, Industrijska 8,10431 Sveta Nedelja</item>
      <item>Edita Ostrman, OIB 92758631470, Cenkovečka 1,10000 Zagreb</item>
      <item>Marinko Paić, OIB 55654806007, VI. Požarinje 6,10000 Zagreb</item>
      <item>VODOOPSKRBA I ODVODNJA d.o.o., Folnegovićeva 1,10000 Zagreb</item>
      <item>Raiffeisenbank Austria d.d., OIB 53056966535, Petrinjska 59,Zagreb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07595006988</item>
      <item>, OIB 07595006988</item>
      <item>, OIB 92758631470</item>
      <item>, OIB 55654806007</item>
      <item>, OIB null</item>
      <item>, OIB 53056966535</item>
    </izvorni_sadrzaj>
    <derivirana_varijabla naziv="DomainObject.Predmet.SudioniciListNazivOIB_1">
      <item>, OIB 07595006988</item>
      <item>, OIB 07595006988</item>
      <item>, OIB 92758631470</item>
      <item>, OIB 55654806007</item>
      <item>, OIB null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1062</properties:Words>
  <properties:Characters>5876</properties:Characters>
  <properties:Lines>127</properties:Lines>
  <properties:Paragraphs>71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2016-06-09T12:44:00Z</dcterms:created>
  <dc:creator>Nada Kraljić</dc:creator>
  <cp:lastModifiedBy>Vinka Mihalinčić</cp:lastModifiedBy>
  <cp:lastPrinted>2016-04-29T08:52:00Z</cp:lastPrinted>
  <dcterms:modified xmlns:xsi="http://www.w3.org/2001/XMLSchema-instance" xsi:type="dcterms:W3CDTF">2016-06-09T12:45:00Z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