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8c53" w14:paraId="0e88c53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F955ED">
        <w:rPr>
          <w:lang w:val="hr-HR"/>
        </w:rPr>
        <w:t>297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F955ED" w:rsidRPr="00083602">
        <w:rPr>
          <w:lang w:val="hr-HR"/>
        </w:rPr>
        <w:t>ČENGIĆ &amp; STAR</w:t>
      </w:r>
      <w:r w:rsidR="00F955ED">
        <w:rPr>
          <w:lang w:val="hr-HR"/>
        </w:rPr>
        <w:t xml:space="preserve"> jednostavno društvo s ograničenom odgovornošću za turizam i usluge, turistička agencija, OIB: </w:t>
      </w:r>
      <w:r w:rsidR="00F955ED" w:rsidRPr="00083602">
        <w:rPr>
          <w:lang w:val="hr-HR"/>
        </w:rPr>
        <w:t>74703960774</w:t>
      </w:r>
      <w:r w:rsidR="00F955ED">
        <w:rPr>
          <w:lang w:val="hr-HR"/>
        </w:rPr>
        <w:t>,</w:t>
      </w:r>
      <w:r w:rsidR="00F955ED" w:rsidRPr="00552BC1">
        <w:t xml:space="preserve"> </w:t>
      </w:r>
      <w:r w:rsidR="00F955ED" w:rsidRPr="00083602">
        <w:rPr>
          <w:lang w:val="hr-HR"/>
        </w:rPr>
        <w:t>Baška Voda</w:t>
      </w:r>
      <w:r w:rsidR="00F955ED">
        <w:rPr>
          <w:lang w:val="hr-HR"/>
        </w:rPr>
        <w:t xml:space="preserve">, </w:t>
      </w:r>
      <w:r w:rsidR="00F955ED" w:rsidRPr="00083602">
        <w:rPr>
          <w:lang w:val="hr-HR"/>
        </w:rPr>
        <w:t>Naputica 19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291C5A">
        <w:rPr>
          <w:lang w:val="hr-HR"/>
        </w:rPr>
        <w:t xml:space="preserve">21. studenog 2017. 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13650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F955ED" w:rsidRPr="00083602">
        <w:rPr>
          <w:lang w:val="hr-HR"/>
        </w:rPr>
        <w:t>ČENGIĆ &amp; STAR</w:t>
      </w:r>
      <w:r w:rsidR="00F955ED">
        <w:rPr>
          <w:lang w:val="hr-HR"/>
        </w:rPr>
        <w:t xml:space="preserve"> jednostavno društvo s ograničenom odgovornošću za turizam i usluge, turistička agencija, OIB: </w:t>
      </w:r>
      <w:r w:rsidR="00F955ED" w:rsidRPr="00083602">
        <w:rPr>
          <w:lang w:val="hr-HR"/>
        </w:rPr>
        <w:t>74703960774</w:t>
      </w:r>
      <w:r w:rsidR="00F955ED">
        <w:rPr>
          <w:lang w:val="hr-HR"/>
        </w:rPr>
        <w:t>,</w:t>
      </w:r>
      <w:r w:rsidR="00F955ED" w:rsidRPr="00552BC1">
        <w:t xml:space="preserve"> </w:t>
      </w:r>
      <w:r w:rsidR="00F955ED" w:rsidRPr="00083602">
        <w:rPr>
          <w:lang w:val="hr-HR"/>
        </w:rPr>
        <w:t>Baška Voda</w:t>
      </w:r>
      <w:r w:rsidR="00F955ED">
        <w:rPr>
          <w:lang w:val="hr-HR"/>
        </w:rPr>
        <w:t xml:space="preserve">, </w:t>
      </w:r>
      <w:r w:rsidR="00F955ED" w:rsidRPr="00083602">
        <w:rPr>
          <w:lang w:val="hr-HR"/>
        </w:rPr>
        <w:t>Naputica 19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136500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291C5A">
        <w:rPr>
          <w:lang w:val="hr-HR"/>
        </w:rPr>
        <w:t xml:space="preserve">21. studenog 2017. </w:t>
      </w:r>
      <w:r w:rsidR="000B3513" w:rsidRPr="00291C5A">
        <w:rPr>
          <w:lang w:val="hr-HR"/>
        </w:rPr>
        <w:t xml:space="preserve"> </w:t>
      </w:r>
      <w:r w:rsidRPr="00291C5A">
        <w:rPr>
          <w:lang w:val="hr-HR"/>
        </w:rPr>
        <w:t xml:space="preserve">u </w:t>
      </w:r>
      <w:r w:rsidR="00291C5A">
        <w:rPr>
          <w:lang w:val="hr-HR"/>
        </w:rPr>
        <w:t>13,30</w:t>
      </w:r>
      <w:r w:rsidRPr="00291C5A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291C5A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F955ED">
        <w:rPr>
          <w:lang w:val="hr-HR"/>
        </w:rPr>
        <w:t>ČENGIĆ &amp; STAR jednostavno društvo s ograničenom odgovornošću za turizam i usluge, turistička agencija, OIB: 74703960774,</w:t>
      </w:r>
      <w:r w:rsidR="00F955ED">
        <w:t xml:space="preserve"> </w:t>
      </w:r>
      <w:r w:rsidR="00F955ED">
        <w:rPr>
          <w:lang w:val="hr-HR"/>
        </w:rPr>
        <w:t>Baška Voda, Naputica 19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F955ED">
        <w:rPr>
          <w:lang w:val="hr-HR"/>
        </w:rPr>
        <w:t>ČENGIĆ &amp; STAR jednostavno društvo s ograničenom odgovornošću za turizam i usluge, turistička agencija, OIB: 74703960774,</w:t>
      </w:r>
      <w:r w:rsidR="00F955ED">
        <w:t xml:space="preserve"> </w:t>
      </w:r>
      <w:r w:rsidR="00F955ED">
        <w:rPr>
          <w:lang w:val="hr-HR"/>
        </w:rPr>
        <w:t>Baška Voda, Naputica 19,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994EF2">
        <w:rPr>
          <w:lang w:val="hr-HR"/>
        </w:rPr>
        <w:t>1</w:t>
      </w:r>
      <w:r w:rsidR="00F955ED">
        <w:rPr>
          <w:lang w:val="hr-HR"/>
        </w:rPr>
        <w:t>3</w:t>
      </w:r>
      <w:r w:rsidR="00994EF2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F955ED">
        <w:rPr>
          <w:lang w:val="hr-HR"/>
        </w:rPr>
        <w:t>ČENGIĆ &amp; STAR jednostavno društvo s ograničenom odgovornošću za turizam i usluge, turistička agencija, OIB: 74703960774,</w:t>
      </w:r>
      <w:r w:rsidR="00F955ED">
        <w:t xml:space="preserve"> </w:t>
      </w:r>
      <w:r w:rsidR="00F955ED">
        <w:rPr>
          <w:lang w:val="hr-HR"/>
        </w:rPr>
        <w:t>Baška Voda, Naputica 19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F955ED">
        <w:rPr>
          <w:lang w:val="hr-HR"/>
        </w:rPr>
        <w:t>7.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F955ED">
        <w:rPr>
          <w:lang w:val="hr-HR"/>
        </w:rPr>
        <w:t>7.029,76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955ED">
        <w:rPr>
          <w:lang w:val="hr-HR"/>
        </w:rPr>
        <w:t>6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363196" w:rsidR="009966BF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291C5A">
        <w:rPr>
          <w:lang w:val="hr-HR"/>
        </w:rPr>
        <w:t xml:space="preserve">21. studenog 2017. </w:t>
      </w: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63196" w:rsidP="00363196" w:rsidR="00363196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363196" w:rsidP="00363196" w:rsidR="00363196">
      <w:pPr>
        <w:ind w:left="10620"/>
        <w:jc w:val="center"/>
        <w:rPr>
          <w:noProof/>
          <w:lang w:val="hr-HR"/>
        </w:rPr>
      </w:pPr>
    </w:p>
    <w:p w:rsidRDefault="00363196" w:rsidP="00363196" w:rsidR="00363196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 xml:space="preserve">       NEVENKA MARUNICA v.r.</w:t>
      </w:r>
    </w:p>
    <w:p w:rsidRDefault="00363196" w:rsidP="00363196" w:rsidR="00363196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Za točnost otpr.-ovl.službenik</w:t>
      </w:r>
    </w:p>
    <w:p w:rsidRDefault="00363196" w:rsidP="00641FD6" w:rsidR="00353568" w:rsidRPr="006964D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Anisija Mladinić</w:t>
      </w: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F955ED">
        <w:rPr>
          <w:lang w:val="hr-HR"/>
        </w:rPr>
        <w:t xml:space="preserve"> 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F955ED" w:rsidR="00E14AE2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363196" w:rsidRPr="00363196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F955ED">
      <w:rPr>
        <w:lang w:val="hr-HR"/>
      </w:rPr>
      <w:t>297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36500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1C5A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63196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1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31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31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31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1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319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31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31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737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ČENGIĆ &amp; STAR jednostavno društvo s ograničenom odgovornošću za turizam i usluge, turistička agencija</izvorni_sadrzaj>
    <derivirana_varijabla naziv="DomainObject.Predmet.ProtustrankaFormated_1">  ČENGIĆ &amp; STAR jednostavno društvo s ograničenom odgovornošću za turizam i usluge, turistička agencija</derivirana_varijabla>
  </DomainObject.Predmet.ProtustrankaFormated>
  <DomainObject.Predmet.ProtustrankaFormatedOIB>
    <izvorni_sadrzaj>  ČENGIĆ &amp; STAR jednostavno društvo s ograničenom odgovornošću za turizam i usluge, turistička agencija, OIB 74703960774</izvorni_sadrzaj>
    <derivirana_varijabla naziv="DomainObject.Predmet.ProtustrankaFormatedOIB_1">  ČENGIĆ &amp; STAR jednostavno društvo s ograničenom odgovornošću za turizam i usluge, turistička agencija, OIB 74703960774</derivirana_varijabla>
  </DomainObject.Predmet.ProtustrankaFormatedOIB>
  <DomainObject.Predmet.ProtustrankaFormatedWithAdress>
    <izvorni_sadrzaj> ČENGIĆ &amp; STAR jednostavno društvo s ograničenom odgovornošću za turizam i usluge, turistička agencija, Naputica 19, 21320 Baška Voda</izvorni_sadrzaj>
    <derivirana_varijabla naziv="DomainObject.Predmet.ProtustrankaFormatedWithAdress_1"> ČENGIĆ &amp; STAR jednostavno društvo s ograničenom odgovornošću za turizam i usluge, turistička agencija, Naputica 19, 21320 Baška Voda</derivirana_varijabla>
  </DomainObject.Predmet.ProtustrankaFormatedWithAdress>
  <DomainObject.Predmet.ProtustrankaFormatedWithAdressOIB>
    <izvorni_sadrzaj> ČENGIĆ &amp; STAR jednostavno društvo s ograničenom odgovornošću za turizam i usluge, turistička agencija, OIB 74703960774, Naputica 19, 21320 Baška Voda</izvorni_sadrzaj>
    <derivirana_varijabla naziv="DomainObject.Predmet.ProtustrankaFormatedWithAdressOIB_1"> ČENGIĆ &amp; STAR jednostavno društvo s ograničenom odgovornošću za turizam i usluge, turistička agencija, OIB 74703960774, Naputica 19, 21320 Baška Voda</derivirana_varijabla>
  </DomainObject.Predmet.ProtustrankaFormatedWithAdressOIB>
  <DomainObject.Predmet.ProtustrankaWithAdress>
    <izvorni_sadrzaj>ČENGIĆ &amp; STAR jednostavno društvo s ograničenom odgovornošću za turizam i usluge, turistička agencija Naputica 19, 21320 Baška Voda</izvorni_sadrzaj>
    <derivirana_varijabla naziv="DomainObject.Predmet.ProtustrankaWithAdress_1">ČENGIĆ &amp; STAR jednostavno društvo s ograničenom odgovornošću za turizam i usluge, turistička agencija Naputica 19, 21320 Baška Voda</derivirana_varijabla>
  </DomainObject.Predmet.ProtustrankaWithAdress>
  <DomainObject.Predmet.ProtustrankaWithAdressOIB>
    <izvorni_sadrzaj>ČENGIĆ &amp; STAR jednostavno društvo s ograničenom odgovornošću za turizam i usluge, turistička agencija, OIB 74703960774, Naputica 19, 21320 Baška Voda</izvorni_sadrzaj>
    <derivirana_varijabla naziv="DomainObject.Predmet.ProtustrankaWithAdressOIB_1">ČENGIĆ &amp; STAR jednostavno društvo s ograničenom odgovornošću za turizam i usluge, turistička agencija, OIB 74703960774, Naputica 19, 21320 Baška Voda</derivirana_varijabla>
  </DomainObject.Predmet.ProtustrankaWithAdressOIB>
  <DomainObject.Predmet.ProtustrankaNazivFormated>
    <izvorni_sadrzaj>ČENGIĆ &amp; STAR jednostavno društvo s ograničenom odgovornošću za turizam i usluge, turistička agencija</izvorni_sadrzaj>
    <derivirana_varijabla naziv="DomainObject.Predmet.ProtustrankaNazivFormated_1">ČENGIĆ &amp; STAR jednostavno društvo s ograničenom odgovornošću za turizam i usluge, turistička agencija</derivirana_varijabla>
  </DomainObject.Predmet.ProtustrankaNazivFormated>
  <DomainObject.Predmet.ProtustrankaNazivFormatedOIB>
    <izvorni_sadrzaj>ČENGIĆ &amp; STAR jednostavno društvo s ograničenom odgovornošću za turizam i usluge, turistička agencija, OIB 74703960774</izvorni_sadrzaj>
    <derivirana_varijabla naziv="DomainObject.Predmet.ProtustrankaNazivFormatedOIB_1">ČENGIĆ &amp; STAR jednostavno društvo s ograničenom odgovornošću za turizam i usluge, turistička agencija, OIB 74703960774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7029.76</izvorni_sadrzaj>
    <derivirana_varijabla naziv="DomainObject.Predmet.TrenutnaVrijednost_1">7029.76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ČENGIĆ &amp; STAR jednostavno društvo s ograničenom odgovornošću za turizam i usluge, turistička agencija</item>
    </izvorni_sadrzaj>
    <derivirana_varijabla naziv="DomainObject.Predmet.ProtuStrankaListFormated_1">
      <item>ČENGIĆ &amp; STAR jednostavno društvo s ograničenom odgovornošću za turizam i usluge, turistička agencija</item>
    </derivirana_varijabla>
  </DomainObject.Predmet.ProtuStrankaListFormated>
  <DomainObject.Predmet.ProtuStrankaListFormatedOIB>
    <izvorni_sadrzaj>
      <item>ČENGIĆ &amp; STAR jednostavno društvo s ograničenom odgovornošću za turizam i usluge, turistička agencija, OIB 74703960774</item>
    </izvorni_sadrzaj>
    <derivirana_varijabla naziv="DomainObject.Predmet.ProtuStrankaListFormatedOIB_1">
      <item>ČENGIĆ &amp; STAR jednostavno društvo s ograničenom odgovornošću za turizam i usluge, turistička agencija, OIB 74703960774</item>
    </derivirana_varijabla>
  </DomainObject.Predmet.ProtuStrankaListFormatedOIB>
  <DomainObject.Predmet.ProtuStrankaListFormatedWithAdress>
    <izvorni_sadrzaj>
      <item>ČENGIĆ &amp; STAR jednostavno društvo s ograničenom odgovornošću za turizam i usluge, turistička agencija, Naputica 19, 21320 Baška Voda</item>
    </izvorni_sadrzaj>
    <derivirana_varijabla naziv="DomainObject.Predmet.ProtuStrankaListFormatedWithAdress_1">
      <item>ČENGIĆ &amp; STAR jednostavno društvo s ograničenom odgovornošću za turizam i usluge, turistička agencija, Naputica 19, 21320 Baška Voda</item>
    </derivirana_varijabla>
  </DomainObject.Predmet.ProtuStrankaListFormatedWithAdress>
  <DomainObject.Predmet.ProtuStrankaListFormatedWithAdressOIB>
    <izvorni_sadrzaj>
      <item>ČENGIĆ &amp; STAR jednostavno društvo s ograničenom odgovornošću za turizam i usluge, turistička agencija, OIB 74703960774, Naputica 19, 21320 Baška Voda</item>
    </izvorni_sadrzaj>
    <derivirana_varijabla naziv="DomainObject.Predmet.ProtuStrankaListFormatedWithAdressOIB_1">
      <item>ČENGIĆ &amp; STAR jednostavno društvo s ograničenom odgovornošću za turizam i usluge, turistička agencija, OIB 74703960774, Naputica 19, 21320 Baška Voda</item>
    </derivirana_varijabla>
  </DomainObject.Predmet.ProtuStrankaListFormatedWithAdressOIB>
  <DomainObject.Predmet.ProtuStrankaListNazivFormated>
    <izvorni_sadrzaj>
      <item>ČENGIĆ &amp; STAR jednostavno društvo s ograničenom odgovornošću za turizam i usluge, turistička agencija</item>
    </izvorni_sadrzaj>
    <derivirana_varijabla naziv="DomainObject.Predmet.ProtuStrankaListNazivFormated_1">
      <item>ČENGIĆ &amp; STAR jednostavno društvo s ograničenom odgovornošću za turizam i usluge, turistička agencija</item>
    </derivirana_varijabla>
  </DomainObject.Predmet.ProtuStrankaListNazivFormated>
  <DomainObject.Predmet.ProtuStrankaListNazivFormatedOIB>
    <izvorni_sadrzaj>
      <item>ČENGIĆ &amp; STAR jednostavno društvo s ograničenom odgovornošću za turizam i usluge, turistička agencija, OIB 74703960774</item>
    </izvorni_sadrzaj>
    <derivirana_varijabla naziv="DomainObject.Predmet.ProtuStrankaListNazivFormatedOIB_1">
      <item>ČENGIĆ &amp; STAR jednostavno društvo s ograničenom odgovornošću za turizam i usluge, turistička agencija, OIB 74703960774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ČENGIĆ &amp; STAR jednostavno društvo s ograničenom odgovornošću za turizam i usluge, turistička agencija</izvorni_sadrzaj>
    <derivirana_varijabla naziv="DomainObject.Predmet.ProtustrankaIDrugi_1">ČENGIĆ &amp; STAR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ČENGIĆ &amp; STAR jednostavno društvo s ograničenom odgovornošću za turizam i usluge, turistička agencija, OIB 74703960774, Naputica 19, 21320 Baška Voda</izvorni_sadrzaj>
    <derivirana_varijabla naziv="DomainObject.Predmet.ProtustrankaIDrugiAdressOIB_1">ČENGIĆ &amp; STAR jednostavno društvo s ograničenom odgovornošću za turizam i usluge, turistička agencija, OIB 74703960774, Naputica 19,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ČENGIĆ &amp; STAR jednostavno društvo s ograničenom odgovornošću za turizam i usluge, turistička agencija</item>
      <item>FINANCIJSKA AGENCIJA, RC SPLIT</item>
    </izvorni_sadrzaj>
    <derivirana_varijabla naziv="DomainObject.Predmet.SudioniciListNaziv_1">
      <item>ČENGIĆ &amp; STAR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ČENGIĆ &amp; STAR jednostavno društvo s ograničenom odgovornošću za turizam i usluge, turistička agencija, OIB 74703960774, Naputica 19,21320 Baška Voda</item>
      <item>FINANCIJSKA AGENCIJA, RC SPLIT, OIB 85821130368, Mažuranićevo šetalište 24 b,21000 Split</item>
    </izvorni_sadrzaj>
    <derivirana_varijabla naziv="DomainObject.Predmet.SudioniciListAdressOIB_1">
      <item>ČENGIĆ &amp; STAR jednostavno društvo s ograničenom odgovornošću za turizam i usluge, turistička agencija, OIB 74703960774, Naputica 19,21320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74703960774</item>
      <item>, OIB 85821130368</item>
    </izvorni_sadrzaj>
    <derivirana_varijabla naziv="DomainObject.Predmet.SudioniciListNazivOIB_1">
      <item>, OIB 74703960774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72C27-37BC-4650-8120-4C2703DA0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857</properties:Words>
  <properties:Characters>4662</properties:Characters>
  <properties:Lines>112</properties:Lines>
  <properties:Paragraphs>37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2017-11-21T12:13:00Z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