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39d8" w14:paraId="65839d8" w:rsidRDefault="00973AD9" w:rsidP="0024725E" w:rsidR="0024725E" w:rsidRPr="00890BA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25E" w:rsidP="0024725E" w:rsidR="0024725E" w:rsidRPr="00890BA1">
      <w:pPr>
        <w:ind w:firstLine="708" w:left="708"/>
        <w:rPr>
          <w:color w:val="000000"/>
          <w:sz w:val="22"/>
          <w:szCs w:val="22"/>
        </w:rPr>
      </w:pPr>
    </w:p>
    <w:p w:rsidRDefault="0024725E" w:rsidP="0024725E" w:rsidR="0024725E" w:rsidRPr="00330564">
      <w:pPr>
        <w:rPr>
          <w:b/>
          <w:sz w:val="22"/>
          <w:szCs w:val="22"/>
        </w:rPr>
      </w:pPr>
      <w:r w:rsidRPr="00890BA1">
        <w:rPr>
          <w:color w:val="000000"/>
          <w:sz w:val="22"/>
          <w:szCs w:val="22"/>
        </w:rPr>
        <w:t xml:space="preserve">        </w:t>
      </w:r>
      <w:r w:rsidRPr="00330564">
        <w:rPr>
          <w:b/>
          <w:sz w:val="22"/>
          <w:szCs w:val="22"/>
        </w:rPr>
        <w:t>REPUBLIKA HRVATSKA</w:t>
      </w:r>
    </w:p>
    <w:p w:rsidRDefault="0024725E" w:rsidP="0024725E" w:rsidR="0024725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30564">
        <w:rPr>
          <w:b/>
          <w:sz w:val="22"/>
          <w:szCs w:val="22"/>
        </w:rPr>
        <w:t xml:space="preserve">TRGOVAČKI SUD U </w:t>
      </w:r>
      <w:r>
        <w:rPr>
          <w:b/>
          <w:sz w:val="22"/>
          <w:szCs w:val="22"/>
        </w:rPr>
        <w:t xml:space="preserve">SPLITU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33056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24725E" w:rsidP="0024725E" w:rsidR="0024725E" w:rsidRPr="00330564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24725E" w:rsidP="0024725E" w:rsidR="0024725E">
      <w:r>
        <w:rPr>
          <w:b/>
          <w:sz w:val="22"/>
          <w:szCs w:val="22"/>
        </w:rPr>
        <w:t xml:space="preserve">    </w:t>
      </w:r>
      <w:smartTag w:element="place" w:uri="urn:schemas-microsoft-com:office:smarttags">
        <w:smartTag w:element="City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 xml:space="preserve">, </w:t>
      </w:r>
      <w:r w:rsidRPr="00F10B10">
        <w:rPr>
          <w:b/>
          <w:sz w:val="22"/>
          <w:szCs w:val="22"/>
        </w:rPr>
        <w:t xml:space="preserve">Dr. Ante </w:t>
      </w:r>
      <w:proofErr w:type="spellStart"/>
      <w:r w:rsidRPr="00F10B10">
        <w:rPr>
          <w:b/>
          <w:sz w:val="22"/>
          <w:szCs w:val="22"/>
        </w:rPr>
        <w:t>Starčevića</w:t>
      </w:r>
      <w:proofErr w:type="spellEnd"/>
      <w:r w:rsidRPr="00F10B10">
        <w:rPr>
          <w:b/>
          <w:sz w:val="22"/>
          <w:szCs w:val="22"/>
        </w:rPr>
        <w:t xml:space="preserve"> 23</w:t>
      </w:r>
      <w:r w:rsidR="00654BC5">
        <w:tab/>
      </w:r>
      <w:r w:rsidR="00654BC5">
        <w:tab/>
      </w:r>
      <w:r w:rsidR="00654BC5">
        <w:tab/>
      </w:r>
      <w:proofErr w:type="spellStart"/>
      <w:r w:rsidR="00654BC5">
        <w:t>Posl</w:t>
      </w:r>
      <w:proofErr w:type="spellEnd"/>
      <w:r w:rsidR="00654BC5">
        <w:t xml:space="preserve">. br. </w:t>
      </w:r>
      <w:r w:rsidR="005F4327">
        <w:t xml:space="preserve"> </w:t>
      </w:r>
      <w:r w:rsidR="00422616">
        <w:t>6</w:t>
      </w:r>
      <w:r w:rsidR="00D04DF4">
        <w:t xml:space="preserve"> </w:t>
      </w:r>
      <w:r w:rsidR="00422616">
        <w:t>St</w:t>
      </w:r>
      <w:r w:rsidR="00F91A89">
        <w:t xml:space="preserve">. </w:t>
      </w:r>
      <w:r w:rsidR="00422616">
        <w:t>930</w:t>
      </w:r>
      <w:r w:rsidR="00D4226A">
        <w:t>/</w:t>
      </w:r>
      <w:r w:rsidR="000D5914">
        <w:t>201</w:t>
      </w:r>
      <w:r w:rsidR="00B8215E">
        <w:t>6</w:t>
      </w:r>
      <w:r w:rsidR="000D5914">
        <w:t>.</w:t>
      </w:r>
    </w:p>
    <w:p w:rsidRDefault="0024725E" w:rsidP="0024725E" w:rsidR="0024725E">
      <w:pPr>
        <w:ind w:firstLine="720"/>
      </w:pPr>
    </w:p>
    <w:p w:rsidRDefault="0024725E" w:rsidP="0024725E" w:rsidR="0024725E"/>
    <w:p w:rsidRDefault="0024725E" w:rsidP="0024725E" w:rsidR="0024725E"/>
    <w:p w:rsidRDefault="0024725E" w:rsidP="0024725E" w:rsidR="0024725E"/>
    <w:p w:rsidRDefault="009E22D5" w:rsidP="009E22D5" w:rsidR="009E22D5">
      <w:pPr>
        <w:ind w:left="5040"/>
      </w:pPr>
      <w:r>
        <w:t xml:space="preserve">FINA </w:t>
      </w:r>
      <w:smartTag w:element="place" w:uri="urn:schemas-microsoft-com:office:smarttags">
        <w:smartTag w:element="City" w:uri="urn:schemas-microsoft-com:office:smarttags">
          <w:r>
            <w:t>SPLIT</w:t>
          </w:r>
        </w:smartTag>
      </w:smartTag>
      <w:r>
        <w:t xml:space="preserve">  </w:t>
      </w:r>
    </w:p>
    <w:p w:rsidRDefault="009E22D5" w:rsidP="009E22D5" w:rsidR="009E2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Mažuranovićevo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</w:t>
      </w:r>
    </w:p>
    <w:p w:rsidRDefault="009E22D5" w:rsidP="009E22D5" w:rsidR="009E22D5"/>
    <w:p w:rsidRDefault="009E22D5" w:rsidP="009E22D5" w:rsidR="009E2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P L I T</w:t>
      </w:r>
    </w:p>
    <w:p w:rsidRDefault="00CA05EB" w:rsidP="00CA05EB" w:rsidR="00CA05EB"/>
    <w:p w:rsidRDefault="0024725E" w:rsidP="0024725E" w:rsidR="0024725E"/>
    <w:p w:rsidRDefault="00422616" w:rsidP="00E00627" w:rsidR="00E00627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 w:rsidR="0024725E" w:rsidRPr="009E22D5">
        <w:t>:</w:t>
      </w:r>
      <w:r w:rsidR="00860992" w:rsidRPr="009E22D5">
        <w:t xml:space="preserve"> </w:t>
      </w:r>
      <w:r>
        <w:t xml:space="preserve">PRO MERCATO </w:t>
      </w:r>
      <w:proofErr w:type="spellStart"/>
      <w:r>
        <w:t>d.o.o</w:t>
      </w:r>
      <w:proofErr w:type="spellEnd"/>
      <w:r>
        <w:t>.</w:t>
      </w:r>
      <w:r w:rsidR="00973AD9">
        <w:t xml:space="preserve"> </w:t>
      </w:r>
      <w:r>
        <w:t>Split</w:t>
      </w:r>
      <w:r w:rsidR="00973AD9">
        <w:t xml:space="preserve"> </w:t>
      </w:r>
    </w:p>
    <w:p w:rsidRDefault="00B8215E" w:rsidP="00E00627" w:rsidR="00B8215E">
      <w:pPr>
        <w:jc w:val="both"/>
        <w:rPr>
          <w:b/>
          <w:u w:val="single"/>
        </w:rPr>
      </w:pPr>
    </w:p>
    <w:p w:rsidRDefault="00422616" w:rsidP="0024725E" w:rsidR="006D1F5D">
      <w:proofErr w:type="spellStart"/>
      <w:r>
        <w:t>Predlagatelj</w:t>
      </w:r>
      <w:proofErr w:type="spellEnd"/>
      <w:r w:rsidR="0024725E" w:rsidRPr="00973AD9">
        <w:t>:</w:t>
      </w:r>
      <w:r w:rsidR="00FD77A4" w:rsidRPr="00973AD9">
        <w:t xml:space="preserve"> </w:t>
      </w:r>
      <w:r>
        <w:t>FINA RC Split</w:t>
      </w:r>
      <w:r w:rsidR="00973AD9">
        <w:t xml:space="preserve"> </w:t>
      </w:r>
    </w:p>
    <w:p w:rsidRDefault="00973AD9" w:rsidP="0024725E" w:rsidR="00973AD9"/>
    <w:p w:rsidRDefault="00422616" w:rsidP="0024725E" w:rsidR="00973AD9" w:rsidRPr="00973AD9">
      <w:pPr>
        <w:rPr>
          <w:b/>
          <w:u w:val="single"/>
        </w:rPr>
      </w:pPr>
      <w:proofErr w:type="spellStart"/>
      <w:r>
        <w:rPr>
          <w:b/>
          <w:u w:val="single"/>
        </w:rPr>
        <w:t>Vjerovnik</w:t>
      </w:r>
      <w:proofErr w:type="spellEnd"/>
      <w:r w:rsidR="00973AD9" w:rsidRPr="00973AD9">
        <w:rPr>
          <w:b/>
          <w:u w:val="single"/>
        </w:rPr>
        <w:t xml:space="preserve">: </w:t>
      </w:r>
      <w:r>
        <w:rPr>
          <w:b/>
          <w:u w:val="single"/>
        </w:rPr>
        <w:t>VEDRAN MALENICA, Split, OIB: 81830332275</w:t>
      </w:r>
      <w:r w:rsidR="00973AD9" w:rsidRPr="00973AD9">
        <w:rPr>
          <w:b/>
          <w:u w:val="single"/>
        </w:rPr>
        <w:t xml:space="preserve"> </w:t>
      </w:r>
    </w:p>
    <w:p w:rsidRDefault="00463D2B" w:rsidP="0024725E" w:rsidR="00463D2B"/>
    <w:p w:rsidRDefault="0024725E" w:rsidP="00E00627" w:rsidR="00424D01">
      <w:pPr>
        <w:ind w:firstLine="720"/>
        <w:jc w:val="both"/>
      </w:pP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40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sudskim</w:t>
      </w:r>
      <w:proofErr w:type="spellEnd"/>
      <w:r>
        <w:t xml:space="preserve"> </w:t>
      </w:r>
      <w:proofErr w:type="spellStart"/>
      <w:r>
        <w:t>pristojbama</w:t>
      </w:r>
      <w:proofErr w:type="spellEnd"/>
      <w:r>
        <w:t xml:space="preserve"> (NN 74795, 57/96, 137/02 </w:t>
      </w:r>
      <w:proofErr w:type="spellStart"/>
      <w:r>
        <w:t>i</w:t>
      </w:r>
      <w:proofErr w:type="spellEnd"/>
      <w:r>
        <w:t xml:space="preserve"> 125/11) u </w:t>
      </w:r>
      <w:proofErr w:type="spellStart"/>
      <w:r>
        <w:t>privitku</w:t>
      </w:r>
      <w:proofErr w:type="spellEnd"/>
      <w:r>
        <w:t xml:space="preserve"> </w:t>
      </w:r>
      <w:proofErr w:type="spellStart"/>
      <w:r>
        <w:t>vam</w:t>
      </w:r>
      <w:proofErr w:type="spellEnd"/>
      <w:r>
        <w:t xml:space="preserve"> se </w:t>
      </w:r>
      <w:proofErr w:type="spellStart"/>
      <w:r>
        <w:t>dostavlja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posl.br. </w:t>
      </w:r>
      <w:r w:rsidR="00422616">
        <w:t>6</w:t>
      </w:r>
      <w:r w:rsidR="00654BC5">
        <w:t xml:space="preserve"> </w:t>
      </w:r>
      <w:r w:rsidR="00422616">
        <w:t>St</w:t>
      </w:r>
      <w:r>
        <w:t>.</w:t>
      </w:r>
      <w:r w:rsidR="009E22D5">
        <w:t xml:space="preserve"> </w:t>
      </w:r>
      <w:r w:rsidR="00422616">
        <w:t>930</w:t>
      </w:r>
      <w:r w:rsidR="003D5827">
        <w:t>/1</w:t>
      </w:r>
      <w:r w:rsidR="00B8215E">
        <w:t>6</w:t>
      </w:r>
      <w:r w:rsidR="00933EEF">
        <w:t xml:space="preserve"> od </w:t>
      </w:r>
      <w:r w:rsidR="00422616">
        <w:t>10</w:t>
      </w:r>
      <w:r>
        <w:t>.</w:t>
      </w:r>
      <w:r w:rsidR="00CA05EB">
        <w:t xml:space="preserve"> </w:t>
      </w:r>
      <w:proofErr w:type="spellStart"/>
      <w:r w:rsidR="00422616">
        <w:t>veljače</w:t>
      </w:r>
      <w:proofErr w:type="spellEnd"/>
      <w:r w:rsidR="009E22D5">
        <w:t xml:space="preserve"> </w:t>
      </w:r>
      <w:r w:rsidR="00A6270C">
        <w:t xml:space="preserve"> 201</w:t>
      </w:r>
      <w:r w:rsidR="00973AD9">
        <w:t>7</w:t>
      </w:r>
      <w:r w:rsidR="00A6270C">
        <w:t>.g.</w:t>
      </w:r>
      <w:r w:rsidR="001A2FA9">
        <w:t xml:space="preserve"> </w:t>
      </w:r>
      <w:r>
        <w:t xml:space="preserve">s </w:t>
      </w:r>
      <w:proofErr w:type="spellStart"/>
      <w:r>
        <w:t>potvrdom</w:t>
      </w:r>
      <w:proofErr w:type="spellEnd"/>
      <w:r>
        <w:t xml:space="preserve"> </w:t>
      </w:r>
      <w:proofErr w:type="spellStart"/>
      <w:r>
        <w:t>ovršnosti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ovrhe</w:t>
      </w:r>
      <w:proofErr w:type="spellEnd"/>
      <w:r>
        <w:t xml:space="preserve"> </w:t>
      </w:r>
      <w:proofErr w:type="spellStart"/>
      <w:r>
        <w:t>na</w:t>
      </w:r>
      <w:proofErr w:type="spellEnd"/>
      <w:r w:rsidR="004951B3">
        <w:t xml:space="preserve"> </w:t>
      </w:r>
      <w:proofErr w:type="spellStart"/>
      <w:r w:rsidR="004951B3">
        <w:t>novča</w:t>
      </w:r>
      <w:r w:rsidR="009E22D5">
        <w:t>nim</w:t>
      </w:r>
      <w:proofErr w:type="spellEnd"/>
      <w:r w:rsidR="009E22D5">
        <w:t xml:space="preserve"> </w:t>
      </w:r>
      <w:proofErr w:type="spellStart"/>
      <w:r w:rsidR="009E22D5">
        <w:t>sredstvima</w:t>
      </w:r>
      <w:proofErr w:type="spellEnd"/>
      <w:r w:rsidR="009E22D5">
        <w:t xml:space="preserve"> </w:t>
      </w:r>
      <w:proofErr w:type="spellStart"/>
      <w:r w:rsidR="009E22D5">
        <w:t>stranke</w:t>
      </w:r>
      <w:proofErr w:type="spellEnd"/>
      <w:r w:rsidR="009E22D5">
        <w:t xml:space="preserve"> </w:t>
      </w:r>
      <w:proofErr w:type="spellStart"/>
      <w:r w:rsidR="00973AD9">
        <w:t>umješača</w:t>
      </w:r>
      <w:proofErr w:type="spellEnd"/>
      <w:r w:rsidR="001A2FA9"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pristojbeni</w:t>
      </w:r>
      <w:proofErr w:type="spellEnd"/>
      <w:r>
        <w:t xml:space="preserve"> </w:t>
      </w:r>
      <w:proofErr w:type="spellStart"/>
      <w:r>
        <w:t>obveznik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platio</w:t>
      </w:r>
      <w:proofErr w:type="spellEnd"/>
      <w:r>
        <w:t xml:space="preserve"> </w:t>
      </w:r>
      <w:proofErr w:type="spellStart"/>
      <w:r>
        <w:t>dužne</w:t>
      </w:r>
      <w:proofErr w:type="spellEnd"/>
      <w:r>
        <w:t xml:space="preserve"> </w:t>
      </w:r>
      <w:proofErr w:type="spellStart"/>
      <w:r>
        <w:t>pristojbe</w:t>
      </w:r>
      <w:proofErr w:type="spellEnd"/>
      <w:r>
        <w:t xml:space="preserve"> u </w:t>
      </w:r>
      <w:proofErr w:type="spellStart"/>
      <w:r>
        <w:t>gornjem</w:t>
      </w:r>
      <w:proofErr w:type="spellEnd"/>
      <w:r>
        <w:t xml:space="preserve"> </w:t>
      </w:r>
      <w:proofErr w:type="spellStart"/>
      <w:r>
        <w:t>predmetu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>:</w:t>
      </w:r>
    </w:p>
    <w:p w:rsidRDefault="00424D01" w:rsidP="00424D01" w:rsidR="00424D01">
      <w:pPr>
        <w:jc w:val="both"/>
      </w:pPr>
    </w:p>
    <w:p w:rsidRDefault="00422616" w:rsidP="00A6270C" w:rsidR="004951B3">
      <w:pPr>
        <w:jc w:val="both"/>
      </w:pPr>
      <w:proofErr w:type="spellStart"/>
      <w:r>
        <w:t>Prijava</w:t>
      </w:r>
      <w:proofErr w:type="spellEnd"/>
      <w:r>
        <w:t xml:space="preserve"> </w:t>
      </w:r>
      <w:proofErr w:type="spellStart"/>
      <w:r>
        <w:t>svakog</w:t>
      </w:r>
      <w:proofErr w:type="spellEnd"/>
      <w:r>
        <w:t xml:space="preserve"> </w:t>
      </w:r>
      <w:proofErr w:type="spellStart"/>
      <w:r>
        <w:t>pojedinog</w:t>
      </w:r>
      <w:proofErr w:type="spellEnd"/>
      <w:r>
        <w:t xml:space="preserve"> </w:t>
      </w:r>
      <w:proofErr w:type="spellStart"/>
      <w:r>
        <w:t>potraživanja</w:t>
      </w:r>
      <w:proofErr w:type="spellEnd"/>
      <w:r w:rsidR="004951B3">
        <w:t xml:space="preserve"> </w:t>
      </w:r>
      <w:r w:rsidR="004951B3">
        <w:tab/>
      </w:r>
      <w:r w:rsidR="004951B3">
        <w:tab/>
      </w:r>
      <w:r w:rsidR="004951B3">
        <w:tab/>
        <w:t xml:space="preserve"> </w:t>
      </w:r>
      <w:r w:rsidR="006D1F5D">
        <w:t xml:space="preserve">           </w:t>
      </w:r>
      <w:r w:rsidR="003D5827">
        <w:t xml:space="preserve">         </w:t>
      </w:r>
      <w:r w:rsidR="006D1F5D">
        <w:t xml:space="preserve"> </w:t>
      </w:r>
      <w:r>
        <w:t xml:space="preserve"> </w:t>
      </w:r>
      <w:r w:rsidR="00973AD9">
        <w:t xml:space="preserve">   </w:t>
      </w:r>
      <w:r w:rsidR="00B8215E">
        <w:t xml:space="preserve"> </w:t>
      </w:r>
      <w:r>
        <w:t xml:space="preserve">500,00 </w:t>
      </w:r>
      <w:proofErr w:type="spellStart"/>
      <w:r>
        <w:t>kuna</w:t>
      </w:r>
      <w:proofErr w:type="spellEnd"/>
    </w:p>
    <w:p w:rsidRDefault="003D5827" w:rsidP="00A6270C" w:rsidR="003D5827">
      <w:pPr>
        <w:jc w:val="both"/>
      </w:pPr>
    </w:p>
    <w:p w:rsidRDefault="0024725E" w:rsidP="0024725E" w:rsidR="0024725E"/>
    <w:p w:rsidRDefault="00810B90" w:rsidP="0024725E" w:rsidR="0024725E">
      <w:r>
        <w:t xml:space="preserve"> </w:t>
      </w:r>
      <w:r>
        <w:tab/>
      </w:r>
      <w:r>
        <w:tab/>
      </w:r>
      <w:r w:rsidR="000D5914">
        <w:tab/>
      </w:r>
      <w:r w:rsidR="007F3D14">
        <w:tab/>
      </w:r>
      <w:r w:rsidR="00957F8D">
        <w:tab/>
      </w:r>
      <w:r w:rsidR="00957F8D">
        <w:tab/>
      </w:r>
      <w:r w:rsidR="00957F8D">
        <w:tab/>
        <w:t xml:space="preserve">UKUPNO                  </w:t>
      </w:r>
      <w:r w:rsidR="00422616">
        <w:t xml:space="preserve">   </w:t>
      </w:r>
      <w:r w:rsidR="00D970E4">
        <w:t xml:space="preserve"> </w:t>
      </w:r>
      <w:r w:rsidR="001A2FA9">
        <w:t xml:space="preserve"> </w:t>
      </w:r>
      <w:r w:rsidR="00422616">
        <w:t>500</w:t>
      </w:r>
      <w:r w:rsidR="00D970E4">
        <w:t>,</w:t>
      </w:r>
      <w:r w:rsidR="005C351F">
        <w:t>0</w:t>
      </w:r>
      <w:r w:rsidR="00D970E4">
        <w:t xml:space="preserve">0 </w:t>
      </w:r>
      <w:proofErr w:type="spellStart"/>
      <w:r w:rsidR="0024725E">
        <w:t>kuna</w:t>
      </w:r>
      <w:proofErr w:type="spellEnd"/>
    </w:p>
    <w:p w:rsidRDefault="0024725E" w:rsidP="0024725E" w:rsidR="0024725E"/>
    <w:p w:rsidRDefault="0024725E" w:rsidP="0024725E" w:rsidR="0024725E">
      <w:r>
        <w:t xml:space="preserve">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uređuje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ovrhe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novčanim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>.</w:t>
      </w:r>
    </w:p>
    <w:p w:rsidRDefault="0024725E" w:rsidP="0024725E" w:rsidR="0024725E"/>
    <w:p w:rsidRDefault="00424D01" w:rsidP="00463D2B" w:rsidR="0024725E">
      <w:pPr>
        <w:ind w:left="720"/>
      </w:pPr>
      <w:r>
        <w:t xml:space="preserve">U </w:t>
      </w:r>
      <w:proofErr w:type="spellStart"/>
      <w:r>
        <w:t>Dubrovniku</w:t>
      </w:r>
      <w:proofErr w:type="spellEnd"/>
      <w:r>
        <w:t xml:space="preserve">, dana </w:t>
      </w:r>
      <w:r w:rsidR="00422616">
        <w:t>21</w:t>
      </w:r>
      <w:r w:rsidR="0024725E">
        <w:t>.</w:t>
      </w:r>
      <w:r w:rsidR="003D5827">
        <w:t xml:space="preserve"> </w:t>
      </w:r>
      <w:proofErr w:type="spellStart"/>
      <w:r w:rsidR="00422616">
        <w:t>studenog</w:t>
      </w:r>
      <w:proofErr w:type="spellEnd"/>
      <w:r w:rsidR="00354D6B">
        <w:t xml:space="preserve"> </w:t>
      </w:r>
      <w:r w:rsidR="0024725E">
        <w:t>201</w:t>
      </w:r>
      <w:r w:rsidR="00422616">
        <w:t>8</w:t>
      </w:r>
      <w:r w:rsidR="0024725E">
        <w:t xml:space="preserve">. </w:t>
      </w:r>
      <w:proofErr w:type="spellStart"/>
      <w:r w:rsidR="0024725E">
        <w:t>godine</w:t>
      </w:r>
      <w:proofErr w:type="spellEnd"/>
    </w:p>
    <w:p w:rsidRDefault="0024725E" w:rsidP="0024725E" w:rsidR="0024725E">
      <w:r>
        <w:t xml:space="preserve"> </w:t>
      </w:r>
    </w:p>
    <w:p w:rsidRDefault="0024725E" w:rsidP="0024725E" w:rsidR="0024725E">
      <w:pPr>
        <w:ind w:firstLine="720" w:left="5760"/>
      </w:pP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Default="0024725E" w:rsidP="0024725E" w:rsidR="0024725E"/>
    <w:p w:rsidRDefault="00422616" w:rsidP="00CA05EB" w:rsidR="0024725E">
      <w:pPr>
        <w:ind w:firstLine="720" w:left="5760"/>
      </w:pPr>
      <w:proofErr w:type="spellStart"/>
      <w:r>
        <w:t>Adaleta</w:t>
      </w:r>
      <w:proofErr w:type="spellEnd"/>
      <w:r>
        <w:t xml:space="preserve"> </w:t>
      </w:r>
      <w:proofErr w:type="spellStart"/>
      <w:r>
        <w:t>Milovčević</w:t>
      </w:r>
      <w:proofErr w:type="spellEnd"/>
    </w:p>
    <w:p w:rsidRDefault="00CA05EB" w:rsidP="00CA05EB" w:rsidR="00CA05EB">
      <w:pPr>
        <w:ind w:firstLine="720" w:left="5760"/>
      </w:pPr>
    </w:p>
    <w:p w:rsidRDefault="00CA05EB" w:rsidP="00CA05EB" w:rsidR="00CA05EB">
      <w:pPr>
        <w:ind w:firstLine="720" w:left="5760"/>
      </w:pPr>
    </w:p>
    <w:p w:rsidRDefault="00CA05EB" w:rsidP="00CA05EB" w:rsidR="00CA05EB">
      <w:pPr>
        <w:ind w:firstLine="720" w:left="5760"/>
      </w:pPr>
    </w:p>
    <w:p w:rsidRDefault="006A189A" w:rsidP="003D5827" w:rsidR="006B054D">
      <w:pPr>
        <w:ind w:left="720"/>
      </w:pPr>
      <w:r>
        <w:t xml:space="preserve">Na </w:t>
      </w:r>
      <w:proofErr w:type="spellStart"/>
      <w:r>
        <w:t>znanje</w:t>
      </w:r>
      <w:proofErr w:type="spellEnd"/>
      <w:r>
        <w:t>:</w:t>
      </w:r>
      <w:r w:rsidR="00463D2B">
        <w:t xml:space="preserve"> </w:t>
      </w:r>
      <w:proofErr w:type="spellStart"/>
      <w:r w:rsidR="00422616">
        <w:t>vjerovniku</w:t>
      </w:r>
      <w:proofErr w:type="spellEnd"/>
    </w:p>
    <w:p w:rsidRDefault="00E00627" w:rsidP="0024725E" w:rsidR="00E00627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/>
    <w:p w:rsidRDefault="00A66970" w:rsidP="0024725E" w:rsidR="00A66970">
      <w:r>
        <w:t>FINA ZAGREB</w:t>
      </w:r>
    </w:p>
    <w:p w:rsidRDefault="00A66970" w:rsidP="0024725E" w:rsidR="00A66970">
      <w:proofErr w:type="spellStart"/>
      <w:r>
        <w:t>Vrtni</w:t>
      </w:r>
      <w:proofErr w:type="spellEnd"/>
      <w:r>
        <w:t xml:space="preserve"> put 3</w:t>
      </w:r>
    </w:p>
    <w:p w:rsidRDefault="00A66970" w:rsidP="0024725E" w:rsidR="00A66970"/>
    <w:p w:rsidRDefault="00A66970" w:rsidP="0024725E" w:rsidR="00A66970">
      <w:r>
        <w:t xml:space="preserve">Z A G R E B </w:t>
      </w:r>
    </w:p>
    <w:p w:rsidRDefault="00E00627" w:rsidP="0024725E" w:rsidR="00E00627"/>
    <w:p w:rsidRDefault="00E00627" w:rsidP="0024725E" w:rsidR="00E00627"/>
    <w:p w:rsidRDefault="00E00627" w:rsidP="0024725E" w:rsidR="00E00627"/>
    <w:p w:rsidRDefault="00A6270C" w:rsidP="0024725E" w:rsidR="00A6270C"/>
    <w:p w:rsidRDefault="00A6270C" w:rsidP="0024725E" w:rsidR="00A6270C"/>
    <w:p w:rsidRDefault="00A6270C" w:rsidP="0024725E" w:rsidR="00A6270C"/>
    <w:sectPr w:rsidSect="00956384" w:rsidR="00A6270C">
      <w:pgSz w:h="15840" w:w="12240"/>
      <w:pgMar w:gutter="0" w:footer="708" w:header="708" w:left="1800" w:bottom="0" w:right="1800" w:top="5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25E"/>
    <w:rsid w:val="0001076D"/>
    <w:rsid w:val="00064B7E"/>
    <w:rsid w:val="0008063C"/>
    <w:rsid w:val="000C5210"/>
    <w:rsid w:val="000D5914"/>
    <w:rsid w:val="000F214D"/>
    <w:rsid w:val="00127D85"/>
    <w:rsid w:val="001A2FA9"/>
    <w:rsid w:val="001A3761"/>
    <w:rsid w:val="002140CB"/>
    <w:rsid w:val="0024725E"/>
    <w:rsid w:val="00261C8C"/>
    <w:rsid w:val="00282401"/>
    <w:rsid w:val="002850CE"/>
    <w:rsid w:val="00300443"/>
    <w:rsid w:val="0032001D"/>
    <w:rsid w:val="00354D6B"/>
    <w:rsid w:val="00355D2D"/>
    <w:rsid w:val="003670D6"/>
    <w:rsid w:val="00376821"/>
    <w:rsid w:val="003855D9"/>
    <w:rsid w:val="003D5827"/>
    <w:rsid w:val="003E5CB3"/>
    <w:rsid w:val="00412FAE"/>
    <w:rsid w:val="00422616"/>
    <w:rsid w:val="00424D01"/>
    <w:rsid w:val="0046254E"/>
    <w:rsid w:val="00463D2B"/>
    <w:rsid w:val="00471164"/>
    <w:rsid w:val="00477798"/>
    <w:rsid w:val="004951B3"/>
    <w:rsid w:val="004A04FD"/>
    <w:rsid w:val="004B3409"/>
    <w:rsid w:val="00575980"/>
    <w:rsid w:val="0059422C"/>
    <w:rsid w:val="005A6CF5"/>
    <w:rsid w:val="005B55F2"/>
    <w:rsid w:val="005C351F"/>
    <w:rsid w:val="005D3222"/>
    <w:rsid w:val="005E1EE2"/>
    <w:rsid w:val="005F4327"/>
    <w:rsid w:val="006074A6"/>
    <w:rsid w:val="00654642"/>
    <w:rsid w:val="00654BC5"/>
    <w:rsid w:val="00682D8D"/>
    <w:rsid w:val="006A016E"/>
    <w:rsid w:val="006A189A"/>
    <w:rsid w:val="006B054D"/>
    <w:rsid w:val="006D1F5D"/>
    <w:rsid w:val="00715D2F"/>
    <w:rsid w:val="007243CE"/>
    <w:rsid w:val="007C7FBE"/>
    <w:rsid w:val="007D0B71"/>
    <w:rsid w:val="007F3D14"/>
    <w:rsid w:val="008046FC"/>
    <w:rsid w:val="00810B90"/>
    <w:rsid w:val="00860992"/>
    <w:rsid w:val="00863917"/>
    <w:rsid w:val="008908BA"/>
    <w:rsid w:val="008A0F0B"/>
    <w:rsid w:val="008A77C0"/>
    <w:rsid w:val="0090657D"/>
    <w:rsid w:val="00933EEF"/>
    <w:rsid w:val="00956384"/>
    <w:rsid w:val="00957F8D"/>
    <w:rsid w:val="009666EB"/>
    <w:rsid w:val="00967BCE"/>
    <w:rsid w:val="0097153F"/>
    <w:rsid w:val="00973AD9"/>
    <w:rsid w:val="00987F56"/>
    <w:rsid w:val="009E22D5"/>
    <w:rsid w:val="009E5D9F"/>
    <w:rsid w:val="00A24AAA"/>
    <w:rsid w:val="00A3064F"/>
    <w:rsid w:val="00A6270C"/>
    <w:rsid w:val="00A66970"/>
    <w:rsid w:val="00A71D7F"/>
    <w:rsid w:val="00AA5F1D"/>
    <w:rsid w:val="00AC4612"/>
    <w:rsid w:val="00AD5252"/>
    <w:rsid w:val="00B27BDD"/>
    <w:rsid w:val="00B64973"/>
    <w:rsid w:val="00B70691"/>
    <w:rsid w:val="00B8215E"/>
    <w:rsid w:val="00C0554D"/>
    <w:rsid w:val="00C40B80"/>
    <w:rsid w:val="00C46623"/>
    <w:rsid w:val="00CA05EB"/>
    <w:rsid w:val="00CC6A95"/>
    <w:rsid w:val="00D04DF4"/>
    <w:rsid w:val="00D22E65"/>
    <w:rsid w:val="00D4226A"/>
    <w:rsid w:val="00D970E4"/>
    <w:rsid w:val="00DE4F12"/>
    <w:rsid w:val="00E00627"/>
    <w:rsid w:val="00E26BAD"/>
    <w:rsid w:val="00E85BFC"/>
    <w:rsid w:val="00EA46EA"/>
    <w:rsid w:val="00EB533D"/>
    <w:rsid w:val="00EC3912"/>
    <w:rsid w:val="00F31B63"/>
    <w:rsid w:val="00F6687B"/>
    <w:rsid w:val="00F91A89"/>
    <w:rsid w:val="00FC1E30"/>
    <w:rsid w:val="00FD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1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71D7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1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3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3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3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3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1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71D7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1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3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3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3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3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St-930/2016-51</izvorni_sadrzaj>
    <derivirana_varijabla naziv="DomainObject.Oznaka_1">St-930/2016-51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plavi registrator iza vješalice</izvorni_sadrzaj>
    <derivirana_varijabla naziv="DomainObject.Predmet.Opis_1">1 zaposlenik
prijave tražbina plavi registrator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
PRIJAVE TRAŽBINA KRAJ VRTA REG. PL.</izvorni_sadrzaj>
    <derivirana_varijabla naziv="DomainObject.Predmet.PrimjedbaSuca_1">Čl. 444. st. 2. SZ
polica
PRIJAVE TRAŽBINA KRAJ VRTA REG. PL.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derivirana_varijabla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St-930/2016-51</izvorni_sadrzaj>
    <derivirana_varijabla naziv="DomainObject.PoslovniBrojDokumenta_1">St-930/2016-51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veljače 2017.</izvorni_sadrzaj>
    <derivirana_varijabla naziv="DomainObject.Predmet.DatumZadnjeOdrzaneSudskeRadnje_1">10. veljače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St-930/2016-50</izvorni_sadrzaj>
    <derivirana_varijabla naziv="DomainObject.PredzadnjaOdlukaIzPredmeta.Oznaka_1">St-930/2016-50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148</properties:Words>
  <properties:Characters>787</properties:Characters>
  <properties:Lines>62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2018-11-21T07:47:00Z</dcterms:created>
  <dc:creator>Martina Belohardski</dc:creator>
  <cp:lastModifiedBy>Adaleta Milovčević</cp:lastModifiedBy>
  <cp:lastPrinted>2015-08-11T11:23:00Z</cp:lastPrinted>
  <dcterms:modified xmlns:xsi="http://www.w3.org/2001/XMLSchema-instance" xsi:type="dcterms:W3CDTF">2018-11-21T08:03:00Z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St-930/2016-51 / Odluka - Dopis (st_930-16_prisilna_naplata.docx)</vt:lpwstr>
  </prop:property>
  <prop:property name="CC_coloring" pid="5" fmtid="{D5CDD505-2E9C-101B-9397-08002B2CF9AE}">
    <vt:bool>false</vt:bool>
  </prop:property>
</prop:Properties>
</file>