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b06c" w14:paraId="78fb06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4D7BDF">
        <w:rPr>
          <w:rFonts w:hAnsi="Times New Roman" w:ascii="Times New Roman"/>
          <w:b/>
          <w:bCs/>
          <w:sz w:val="24"/>
          <w:szCs w:val="24"/>
        </w:rPr>
        <w:t>3700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D7BDF">
        <w:rPr>
          <w:rFonts w:hAnsi="Times New Roman" w:ascii="Times New Roman"/>
        </w:rPr>
        <w:t>3700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BB6F64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4D7BDF" w:rsidRPr="004D7BDF">
        <w:rPr>
          <w:rFonts w:hAnsi="Times New Roman" w:ascii="Times New Roman"/>
        </w:rPr>
        <w:t>MDM RIKARD j.d.o.o. za trgovinu i ugostiteljstvo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4D7BDF">
        <w:rPr>
          <w:rFonts w:hAnsi="Times New Roman" w:ascii="Times New Roman"/>
        </w:rPr>
        <w:t>Vtrnjakovca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4D7BDF" w:rsidRPr="004D7BDF">
        <w:rPr>
          <w:rFonts w:hAnsi="Times New Roman" w:ascii="Times New Roman"/>
        </w:rPr>
        <w:t>45104459724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C0F66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2705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7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70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7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7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7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70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7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7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3700</izvorni_sadrzaj>
    <derivirana_varijabla naziv="DomainObject.Predmet.Broj_1">3700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St-3700/2016</izvorni_sadrzaj>
    <derivirana_varijabla naziv="DomainObject.Predmet.OznakaBroj_1">St-3700/2016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MDM RIKARD j.d.o.o. za trgovinu i ugostiteljstvo</izvorni_sadrzaj>
    <derivirana_varijabla naziv="DomainObject.Predmet.ProtustrankaFormated_1">  MDM RIKARD j.d.o.o. za trgovinu i ugostiteljstvo</derivirana_varijabla>
  </DomainObject.Predmet.ProtustrankaFormated>
  <DomainObject.Predmet.ProtustrankaFormatedOIB>
    <izvorni_sadrzaj>  MDM RIKARD j.d.o.o. za trgovinu i ugostiteljstvo, OIB 45104459724</izvorni_sadrzaj>
    <derivirana_varijabla naziv="DomainObject.Predmet.ProtustrankaFormatedOIB_1">  MDM RIKARD j.d.o.o. za trgovinu i ugostiteljstvo, OIB 45104459724</derivirana_varijabla>
  </DomainObject.Predmet.ProtustrankaFormatedOIB>
  <DomainObject.Predmet.ProtustrankaFormatedWithAdress>
    <izvorni_sadrzaj> MDM RIKARD j.d.o.o. za trgovinu i ugostiteljstvo, Vrtnjakovec 126, 49217 Vrtnjakovec</izvorni_sadrzaj>
    <derivirana_varijabla naziv="DomainObject.Predmet.ProtustrankaFormatedWithAdress_1"> MDM RIKARD j.d.o.o. za trgovinu i ugostiteljstvo, Vrtnjakovec 126, 49217 Vrtnjakovec</derivirana_varijabla>
  </DomainObject.Predmet.ProtustrankaFormatedWithAdress>
  <DomainObject.Predmet.ProtustrankaFormatedWithAdressOIB>
    <izvorni_sadrzaj> MDM RIKARD j.d.o.o. za trgovinu i ugostiteljstvo, OIB 45104459724, Vrtnjakovec 126, 49217 Vrtnjakovec</izvorni_sadrzaj>
    <derivirana_varijabla naziv="DomainObject.Predmet.ProtustrankaFormatedWithAdressOIB_1"> MDM RIKARD j.d.o.o. za trgovinu i ugostiteljstvo, OIB 45104459724, Vrtnjakovec 126, 49217 Vrtnjakovec</derivirana_varijabla>
  </DomainObject.Predmet.ProtustrankaFormatedWithAdressOIB>
  <DomainObject.Predmet.ProtustrankaWithAdress>
    <izvorni_sadrzaj>MDM RIKARD j.d.o.o. za trgovinu i ugostiteljstvo Vrtnjakovec 126, 49217 Vrtnjakovec</izvorni_sadrzaj>
    <derivirana_varijabla naziv="DomainObject.Predmet.ProtustrankaWithAdress_1">MDM RIKARD j.d.o.o. za trgovinu i ugostiteljstvo Vrtnjakovec 126, 49217 Vrtnjakovec</derivirana_varijabla>
  </DomainObject.Predmet.ProtustrankaWithAdress>
  <DomainObject.Predmet.ProtustrankaWithAdressOIB>
    <izvorni_sadrzaj>MDM RIKARD j.d.o.o. za trgovinu i ugostiteljstvo, OIB 45104459724, Vrtnjakovec 126, 49217 Vrtnjakovec</izvorni_sadrzaj>
    <derivirana_varijabla naziv="DomainObject.Predmet.ProtustrankaWithAdressOIB_1">MDM RIKARD j.d.o.o. za trgovinu i ugostiteljstvo, OIB 45104459724, Vrtnjakovec 126, 49217 Vrtnjakovec</derivirana_varijabla>
  </DomainObject.Predmet.ProtustrankaWithAdressOIB>
  <DomainObject.Predmet.ProtustrankaNazivFormated>
    <izvorni_sadrzaj>MDM RIKARD j.d.o.o. za trgovinu i ugostiteljstvo</izvorni_sadrzaj>
    <derivirana_varijabla naziv="DomainObject.Predmet.ProtustrankaNazivFormated_1">MDM RIKARD j.d.o.o. za trgovinu i ugostiteljstvo</derivirana_varijabla>
  </DomainObject.Predmet.ProtustrankaNazivFormated>
  <DomainObject.Predmet.ProtustrankaNazivFormatedOIB>
    <izvorni_sadrzaj>MDM RIKARD j.d.o.o. za trgovinu i ugostiteljstvo, OIB 45104459724</izvorni_sadrzaj>
    <derivirana_varijabla naziv="DomainObject.Predmet.ProtustrankaNazivFormatedOIB_1">MDM RIKARD j.d.o.o. za trgovinu i ugostiteljstvo, OIB 45104459724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MDM RIKARD j.d.o.o. za trgovinu i ugostiteljstvo</item>
    </izvorni_sadrzaj>
    <derivirana_varijabla naziv="DomainObject.Predmet.ProtuStrankaListFormated_1">
      <item>MDM RIKARD j.d.o.o. za trgovinu i ugostiteljstvo</item>
    </derivirana_varijabla>
  </DomainObject.Predmet.ProtuStrankaListFormated>
  <DomainObject.Predmet.ProtuStrankaListFormatedOIB>
    <izvorni_sadrzaj>
      <item>MDM RIKARD j.d.o.o. za trgovinu i ugostiteljstvo, OIB 45104459724</item>
    </izvorni_sadrzaj>
    <derivirana_varijabla naziv="DomainObject.Predmet.ProtuStrankaListFormatedOIB_1">
      <item>MDM RIKARD j.d.o.o. za trgovinu i ugostiteljstvo, OIB 45104459724</item>
    </derivirana_varijabla>
  </DomainObject.Predmet.ProtuStrankaListFormatedOIB>
  <DomainObject.Predmet.ProtuStrankaListFormatedWithAdress>
    <izvorni_sadrzaj>
      <item>MDM RIKARD j.d.o.o. za trgovinu i ugostiteljstvo, Vrtnjakovec 126, 49217 Vrtnjakovec</item>
    </izvorni_sadrzaj>
    <derivirana_varijabla naziv="DomainObject.Predmet.ProtuStrankaListFormatedWithAdress_1">
      <item>MDM RIKARD j.d.o.o. za trgovinu i ugostiteljstvo, Vrtnjakovec 126, 49217 Vrtnjakovec</item>
    </derivirana_varijabla>
  </DomainObject.Predmet.ProtuStrankaListFormatedWithAdress>
  <DomainObject.Predmet.ProtuStrankaListFormatedWithAdressOIB>
    <izvorni_sadrzaj>
      <item>MDM RIKARD j.d.o.o. za trgovinu i ugostiteljstvo, OIB 45104459724, Vrtnjakovec 126, 49217 Vrtnjakovec</item>
    </izvorni_sadrzaj>
    <derivirana_varijabla naziv="DomainObject.Predmet.ProtuStrankaListFormatedWithAdressOIB_1">
      <item>MDM RIKARD j.d.o.o. za trgovinu i ugostiteljstvo, OIB 45104459724, Vrtnjakovec 126, 49217 Vrtnjakovec</item>
    </derivirana_varijabla>
  </DomainObject.Predmet.ProtuStrankaListFormatedWithAdressOIB>
  <DomainObject.Predmet.ProtuStrankaListNazivFormated>
    <izvorni_sadrzaj>
      <item>MDM RIKARD j.d.o.o. za trgovinu i ugostiteljstvo</item>
    </izvorni_sadrzaj>
    <derivirana_varijabla naziv="DomainObject.Predmet.ProtuStrankaListNazivFormated_1">
      <item>MDM RIKARD j.d.o.o. za trgovinu i ugostiteljstvo</item>
    </derivirana_varijabla>
  </DomainObject.Predmet.ProtuStrankaListNazivFormated>
  <DomainObject.Predmet.ProtuStrankaListNazivFormatedOIB>
    <izvorni_sadrzaj>
      <item>MDM RIKARD j.d.o.o. za trgovinu i ugostiteljstvo, OIB 45104459724</item>
    </izvorni_sadrzaj>
    <derivirana_varijabla naziv="DomainObject.Predmet.ProtuStrankaListNazivFormatedOIB_1">
      <item>MDM RIKARD j.d.o.o. za trgovinu i ugostiteljstvo, OIB 45104459724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MDM RIKARD j.d.o.o. za trgovinu i ugostiteljstvo</izvorni_sadrzaj>
    <derivirana_varijabla naziv="DomainObject.Predmet.ProtustrankaIDrugi_1">MDM RIKARD j.d.o.o.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MDM RIKARD j.d.o.o. za trgovinu i ugostiteljstvo, OIB 45104459724, Vrtnjakovec 126, 49217 Vrtnjakovec</izvorni_sadrzaj>
    <derivirana_varijabla naziv="DomainObject.Predmet.ProtustrankaIDrugiAdressOIB_1">MDM RIKARD j.d.o.o. za trgovinu i ugostiteljstvo, OIB 45104459724, Vrtnjakovec 126,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MDM RIKARD j.d.o.o. za trgovinu i ugostiteljstvo</item>
    </izvorni_sadrzaj>
    <derivirana_varijabla naziv="DomainObject.Predmet.SudioniciListNaziv_1">
      <item>FINA Regionalni centar Zagreb</item>
      <item>MDM RIKARD j.d.o.o. za trgovinu i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MDM RIKARD j.d.o.o. za trgovinu i ugostiteljstvo, OIB 45104459724, Vrtnjakovec 126,49217 Vrtnjakovec</item>
    </izvorni_sadrzaj>
    <derivirana_varijabla naziv="DomainObject.Predmet.SudioniciListAdressOIB_1">
      <item>FINA Regionalni centar Zagreb, OIB 85821130368, Trg svibanjskih žrtava 1995. br. 1,10000 Zagreb</item>
      <item>MDM RIKARD j.d.o.o. za trgovinu i ugostiteljstvo, OIB 45104459724, Vrtnjakovec 126,49217 Vrtnjakovec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45104459724</item>
    </izvorni_sadrzaj>
    <derivirana_varijabla naziv="DomainObject.Predmet.SudioniciListNazivOIB_1">
      <item>, OIB 85821130368</item>
      <item>, OIB 45104459724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799</properties:Characters>
  <properties:Lines>48</properties:Lines>
  <properties:Paragraphs>21</properties:Paragraphs>
  <properties:TotalTime>309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2016-06-08T11:35:00Z</cp:lastPrinted>
  <dcterms:modified xmlns:xsi="http://www.w3.org/2001/XMLSchema-instance" xsi:type="dcterms:W3CDTF">2016-06-08T11:36:00Z</dcterms:modified>
  <cp:revision>165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