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eeed" w14:paraId="116eee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</w:t>
      </w:r>
      <w:r w:rsidR="004B601B">
        <w:rPr>
          <w:rFonts w:hAnsi="Times New Roman" w:ascii="Times New Roman"/>
          <w:szCs w:val="24"/>
          <w:lang w:val="hr-HR"/>
        </w:rPr>
        <w:t>tečajnom postupku pokrenutim nad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1F0C24">
        <w:rPr>
          <w:rFonts w:hAnsi="Times New Roman" w:ascii="Times New Roman"/>
          <w:szCs w:val="24"/>
        </w:rPr>
        <w:t>LOVAČKO DRUŠTVO VOJNIH INVALIDA DOMOVINSKOG RATA-SISAK (OIB: 87220527654), Sisak, Ljudevita Gaja 17</w:t>
      </w:r>
      <w:r w:rsidR="00977997">
        <w:rPr>
          <w:rFonts w:hAnsi="Times New Roman" w:ascii="Times New Roman"/>
          <w:szCs w:val="24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4B601B" w:rsidR="003D3849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1F0C24">
        <w:rPr>
          <w:rFonts w:hAnsi="Times New Roman" w:ascii="Times New Roman"/>
          <w:szCs w:val="24"/>
        </w:rPr>
        <w:t>LOVAČKO DRUŠTVO VOJNIH INVALIDA DOMOVINSKOG RATA-SISAK (OIB: 87220527654), Sisak, Ljudevita Gaja 17.</w:t>
      </w:r>
    </w:p>
    <w:p w:rsidRDefault="004B601B" w:rsidP="004B601B" w:rsidR="004B601B" w:rsidRPr="003D384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35C00">
        <w:rPr>
          <w:rFonts w:hAnsi="Times New Roman" w:ascii="Times New Roman"/>
          <w:szCs w:val="24"/>
          <w:lang w:val="hr-HR"/>
        </w:rPr>
        <w:t>30.353,20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F26F34" w:rsidP="00A83121" w:rsidR="00F26F34">
      <w:pPr>
        <w:rPr>
          <w:rFonts w:hAnsi="Times New Roman" w:ascii="Times New Roman"/>
          <w:szCs w:val="24"/>
          <w:lang w:val="hr-HR"/>
        </w:rPr>
      </w:pPr>
    </w:p>
    <w:p w:rsidRDefault="00CE4046" w:rsidP="00A83121" w:rsidR="00CE4046">
      <w:pPr>
        <w:rPr>
          <w:rFonts w:hAnsi="Times New Roman" w:ascii="Times New Roman"/>
          <w:szCs w:val="24"/>
          <w:lang w:val="hr-HR"/>
        </w:rPr>
      </w:pPr>
    </w:p>
    <w:p w:rsidRDefault="00821EED" w:rsidP="00A83121" w:rsidR="00821EED">
      <w:pPr>
        <w:rPr>
          <w:rFonts w:hAnsi="Times New Roman" w:ascii="Times New Roman"/>
          <w:szCs w:val="24"/>
          <w:lang w:val="hr-HR"/>
        </w:rPr>
      </w:pPr>
    </w:p>
    <w:p w:rsidRDefault="00821EED" w:rsidP="00A83121" w:rsidR="00821EED">
      <w:pPr>
        <w:rPr>
          <w:rFonts w:hAnsi="Times New Roman" w:ascii="Times New Roman"/>
          <w:szCs w:val="24"/>
          <w:lang w:val="hr-HR"/>
        </w:rPr>
      </w:pPr>
    </w:p>
    <w:p w:rsidRDefault="00821EED" w:rsidP="00A83121" w:rsidR="00821EED">
      <w:pPr>
        <w:rPr>
          <w:rFonts w:hAnsi="Times New Roman" w:ascii="Times New Roman"/>
          <w:szCs w:val="24"/>
          <w:lang w:val="hr-HR"/>
        </w:rPr>
      </w:pPr>
    </w:p>
    <w:p w:rsidRDefault="00821EED" w:rsidP="00A83121" w:rsidR="00821EED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821EED">
        <w:rPr>
          <w:rFonts w:hAnsi="Times New Roman" w:ascii="Times New Roman"/>
          <w:lang w:val="hr-HR"/>
        </w:rPr>
        <w:t xml:space="preserve"> St-1</w:t>
      </w:r>
      <w:r w:rsidR="00F35C00">
        <w:rPr>
          <w:rFonts w:hAnsi="Times New Roman" w:ascii="Times New Roman"/>
          <w:lang w:val="hr-HR"/>
        </w:rPr>
        <w:t>940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</w:t>
      </w:r>
      <w:r w:rsidR="00F26F3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F26F3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267986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200" w:rsidP="00DB4528" w:rsidR="00995200">
      <w:r>
        <w:separator/>
      </w:r>
    </w:p>
  </w:endnote>
  <w:endnote w:id="0" w:type="continuationSeparator">
    <w:p w:rsidRDefault="00995200" w:rsidP="00DB4528" w:rsidR="00995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200" w:rsidP="00DB4528" w:rsidR="00995200">
      <w:r>
        <w:separator/>
      </w:r>
    </w:p>
  </w:footnote>
  <w:footnote w:id="0" w:type="continuationSeparator">
    <w:p w:rsidRDefault="00995200" w:rsidP="00DB4528" w:rsidR="00995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4B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</w:t>
    </w:r>
    <w:r w:rsidR="00F35C00">
      <w:rPr>
        <w:rFonts w:hAnsi="Times New Roman" w:ascii="Times New Roman"/>
        <w:b/>
        <w:lang w:val="hr-HR"/>
      </w:rPr>
      <w:t>1940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1F0C24">
      <w:rPr>
        <w:rFonts w:hAnsi="Times New Roman" w:ascii="Times New Roman"/>
        <w:b/>
        <w:lang w:val="hr-HR"/>
      </w:rPr>
      <w:t>1940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4191"/>
    <w:rsid w:val="00112B50"/>
    <w:rsid w:val="00131846"/>
    <w:rsid w:val="0017556A"/>
    <w:rsid w:val="00182088"/>
    <w:rsid w:val="001F0C24"/>
    <w:rsid w:val="0024711E"/>
    <w:rsid w:val="002521D2"/>
    <w:rsid w:val="00267986"/>
    <w:rsid w:val="002B64B2"/>
    <w:rsid w:val="002E206F"/>
    <w:rsid w:val="0039379F"/>
    <w:rsid w:val="003D3849"/>
    <w:rsid w:val="00406A3B"/>
    <w:rsid w:val="00414483"/>
    <w:rsid w:val="0042162E"/>
    <w:rsid w:val="00474F91"/>
    <w:rsid w:val="004B601B"/>
    <w:rsid w:val="004E5A23"/>
    <w:rsid w:val="005043E2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711107"/>
    <w:rsid w:val="00715491"/>
    <w:rsid w:val="0072467F"/>
    <w:rsid w:val="007A29F9"/>
    <w:rsid w:val="007C6CC1"/>
    <w:rsid w:val="007E262B"/>
    <w:rsid w:val="00821EED"/>
    <w:rsid w:val="008301F7"/>
    <w:rsid w:val="00840E3D"/>
    <w:rsid w:val="00893878"/>
    <w:rsid w:val="00932D82"/>
    <w:rsid w:val="00936464"/>
    <w:rsid w:val="00963C5F"/>
    <w:rsid w:val="00972A6C"/>
    <w:rsid w:val="00977997"/>
    <w:rsid w:val="00995200"/>
    <w:rsid w:val="00997BA9"/>
    <w:rsid w:val="009A1F18"/>
    <w:rsid w:val="009D0E59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A4D87"/>
    <w:rsid w:val="00BE54D0"/>
    <w:rsid w:val="00C94343"/>
    <w:rsid w:val="00CB4D17"/>
    <w:rsid w:val="00CD42F6"/>
    <w:rsid w:val="00CE4046"/>
    <w:rsid w:val="00CF2939"/>
    <w:rsid w:val="00D12683"/>
    <w:rsid w:val="00D27B49"/>
    <w:rsid w:val="00D34B91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26F34"/>
    <w:rsid w:val="00F35C00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B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B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B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B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B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B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B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B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St-1940/2015</izvorni_sadrzaj>
    <derivirana_varijabla naziv="DomainObject.Predmet.OznakaBroj_1">St-1940/2015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HRVATSKIH VOJNIH INVALIDA DOMOVINSKOG RATA-SISAK</izvorni_sadrzaj>
    <derivirana_varijabla naziv="DomainObject.Predmet.ProtustrankaFormated_1">  LOVAČKO DRUŠTVO HRVATSKIH VOJNIH INVALIDA DOMOVINSKOG RATA-SISAK</derivirana_varijabla>
  </DomainObject.Predmet.ProtustrankaFormated>
  <DomainObject.Predmet.ProtustrankaFormatedOIB>
    <izvorni_sadrzaj>  LOVAČKO DRUŠTVO HRVATSKIH VOJNIH INVALIDA DOMOVINSKOG RATA-SISAK, OIB 87220527654</izvorni_sadrzaj>
    <derivirana_varijabla naziv="DomainObject.Predmet.ProtustrankaFormatedOIB_1">  LOVAČKO DRUŠTVO HRVATSKIH VOJNIH INVALIDA DOMOVINSKOG RATA-SISAK, OIB 87220527654</derivirana_varijabla>
  </DomainObject.Predmet.ProtustrankaFormatedOIB>
  <DomainObject.Predmet.ProtustrankaFormatedWithAdress>
    <izvorni_sadrzaj> LOVAČKO DRUŠTVO HRVATSKIH VOJNIH INVALIDA DOMOVINSKOG RATA-SISAK, Ljudevita Gaja 17, 44000 Sisak</izvorni_sadrzaj>
    <derivirana_varijabla naziv="DomainObject.Predmet.ProtustrankaFormatedWithAdress_1"> LOVAČKO DRUŠTVO HRVATSKIH VOJNIH INVALIDA DOMOVINSKOG RATA-SISAK, Ljudevita Gaja 17, 44000 Sisak</derivirana_varijabla>
  </DomainObject.Predmet.ProtustrankaFormatedWithAdress>
  <DomainObject.Predmet.ProtustrankaFormatedWithAdressOIB>
    <izvorni_sadrzaj> LOVAČKO DRUŠTVO HRVATSKIH VOJNIH INVALIDA DOMOVINSKOG RATA-SISAK, OIB 87220527654, Ljudevita Gaja 17, 44000 Sisak</izvorni_sadrzaj>
    <derivirana_varijabla naziv="DomainObject.Predmet.ProtustrankaFormatedWithAdressOIB_1"> LOVAČKO DRUŠTVO HRVATSKIH VOJNIH INVALIDA DOMOVINSKOG RATA-SISAK, OIB 87220527654, Ljudevita Gaja 17, 44000 Sisak</derivirana_varijabla>
  </DomainObject.Predmet.ProtustrankaFormatedWithAdressOIB>
  <DomainObject.Predmet.ProtustrankaWithAdress>
    <izvorni_sadrzaj>LOVAČKO DRUŠTVO HRVATSKIH VOJNIH INVALIDA DOMOVINSKOG RATA-SISAK Ljudevita Gaja 17, 44000 Sisak</izvorni_sadrzaj>
    <derivirana_varijabla naziv="DomainObject.Predmet.ProtustrankaWithAdress_1">LOVAČKO DRUŠTVO HRVATSKIH VOJNIH INVALIDA DOMOVINSKOG RATA-SISAK Ljudevita Gaja 17, 44000 Sisak</derivirana_varijabla>
  </DomainObject.Predmet.ProtustrankaWithAdress>
  <DomainObject.Predmet.ProtustrankaWithAdressOIB>
    <izvorni_sadrzaj>LOVAČKO DRUŠTVO HRVATSKIH VOJNIH INVALIDA DOMOVINSKOG RATA-SISAK, OIB 87220527654, Ljudevita Gaja 17, 44000 Sisak</izvorni_sadrzaj>
    <derivirana_varijabla naziv="DomainObject.Predmet.ProtustrankaWithAdressOIB_1">LOVAČKO DRUŠTVO HRVATSKIH VOJNIH INVALIDA DOMOVINSKOG RATA-SISAK, OIB 87220527654, Ljudevita Gaja 17, 44000 Sisak</derivirana_varijabla>
  </DomainObject.Predmet.ProtustrankaWithAdressOIB>
  <DomainObject.Predmet.ProtustrankaNazivFormated>
    <izvorni_sadrzaj>LOVAČKO DRUŠTVO HRVATSKIH VOJNIH INVALIDA DOMOVINSKOG RATA-SISAK</izvorni_sadrzaj>
    <derivirana_varijabla naziv="DomainObject.Predmet.ProtustrankaNazivFormated_1">LOVAČKO DRUŠTVO HRVATSKIH VOJNIH INVALIDA DOMOVINSKOG RATA-SISAK</derivirana_varijabla>
  </DomainObject.Predmet.ProtustrankaNazivFormated>
  <DomainObject.Predmet.ProtustrankaNazivFormatedOIB>
    <izvorni_sadrzaj>LOVAČKO DRUŠTVO HRVATSKIH VOJNIH INVALIDA DOMOVINSKOG RATA-SISAK, OIB 87220527654</izvorni_sadrzaj>
    <derivirana_varijabla naziv="DomainObject.Predmet.ProtustrankaNazivFormatedOIB_1">LOVAČKO DRUŠTVO HRVATSKIH VOJNIH INVALIDA DOMOVINSKOG RATA-SISAK, OIB 87220527654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HRVATSKIH VOJNIH INVALIDA DOMOVINSKOG RATA-SISAK</item>
    </izvorni_sadrzaj>
    <derivirana_varijabla naziv="DomainObject.Predmet.ProtuStrankaListFormated_1">
      <item>LOVAČKO DRUŠTVO HRVATSKIH VOJNIH INVALIDA DOMOVINSKOG RATA-SISAK</item>
    </derivirana_varijabla>
  </DomainObject.Predmet.ProtuStrankaListFormated>
  <DomainObject.Predmet.ProtuStrankaListFormatedOIB>
    <izvorni_sadrzaj>
      <item>LOVAČKO DRUŠTVO HRVATSKIH VOJNIH INVALIDA DOMOVINSKOG RATA-SISAK, OIB 87220527654</item>
    </izvorni_sadrzaj>
    <derivirana_varijabla naziv="DomainObject.Predmet.ProtuStrankaListFormatedOIB_1">
      <item>LOVAČKO DRUŠTVO HRVATSKIH VOJNIH INVALIDA DOMOVINSKOG RATA-SISAK, OIB 87220527654</item>
    </derivirana_varijabla>
  </DomainObject.Predmet.ProtuStrankaListFormatedOIB>
  <DomainObject.Predmet.ProtuStrankaListFormatedWithAdress>
    <izvorni_sadrzaj>
      <item>LOVAČKO DRUŠTVO HRVATSKIH VOJNIH INVALIDA DOMOVINSKOG RATA-SISAK, Ljudevita Gaja 17, 44000 Sisak</item>
    </izvorni_sadrzaj>
    <derivirana_varijabla naziv="DomainObject.Predmet.ProtuStrankaListFormatedWithAdress_1">
      <item>LOVAČKO DRUŠTVO HRVATSKIH VOJNIH INVALIDA DOMOVINSKOG RATA-SISAK, Ljudevita Gaja 17, 44000 Sisak</item>
    </derivirana_varijabla>
  </DomainObject.Predmet.ProtuStrankaListFormatedWithAdress>
  <DomainObject.Predmet.ProtuStrankaListFormatedWithAdressOIB>
    <izvorni_sadrzaj>
      <item>LOVAČKO DRUŠTVO HRVATSKIH VOJNIH INVALIDA DOMOVINSKOG RATA-SISAK, OIB 87220527654, Ljudevita Gaja 17, 44000 Sisak</item>
    </izvorni_sadrzaj>
    <derivirana_varijabla naziv="DomainObject.Predmet.ProtuStrankaListFormatedWithAdressOIB_1">
      <item>LOVAČKO DRUŠTVO HRVATSKIH VOJNIH INVALIDA DOMOVINSKOG RATA-SISAK, OIB 87220527654, Ljudevita Gaja 17, 44000 Sisak</item>
    </derivirana_varijabla>
  </DomainObject.Predmet.ProtuStrankaListFormatedWithAdressOIB>
  <DomainObject.Predmet.ProtuStrankaListNazivFormated>
    <izvorni_sadrzaj>
      <item>LOVAČKO DRUŠTVO HRVATSKIH VOJNIH INVALIDA DOMOVINSKOG RATA-SISAK</item>
    </izvorni_sadrzaj>
    <derivirana_varijabla naziv="DomainObject.Predmet.ProtuStrankaListNazivFormated_1">
      <item>LOVAČKO DRUŠTVO HRVATSKIH VOJNIH INVALIDA DOMOVINSKOG RATA-SISAK</item>
    </derivirana_varijabla>
  </DomainObject.Predmet.ProtuStrankaListNazivFormated>
  <DomainObject.Predmet.ProtuStrankaListNazivFormatedOIB>
    <izvorni_sadrzaj>
      <item>LOVAČKO DRUŠTVO HRVATSKIH VOJNIH INVALIDA DOMOVINSKOG RATA-SISAK, OIB 87220527654</item>
    </izvorni_sadrzaj>
    <derivirana_varijabla naziv="DomainObject.Predmet.ProtuStrankaListNazivFormatedOIB_1">
      <item>LOVAČKO DRUŠTVO HRVATSKIH VOJNIH INVALIDA DOMOVINSKOG RATA-SISAK, OIB 87220527654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HRVATSKIH VOJNIH INVALIDA DOMOVINSKOG RATA-SISAK</izvorni_sadrzaj>
    <derivirana_varijabla naziv="DomainObject.Predmet.ProtustrankaIDrugi_1">LOVAČKO DRUŠTVO HRVATSKIH VOJNIH INVALIDA DOMOVINSKOG RATA-SISAK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LOVAČKO DRUŠTVO HRVATSKIH VOJNIH INVALIDA DOMOVINSKOG RATA-SISAK, OIB 87220527654, Ljudevita Gaja 17, 44000 Sisak</izvorni_sadrzaj>
    <derivirana_varijabla naziv="DomainObject.Predmet.ProtustrankaIDrugiAdressOIB_1">LOVAČKO DRUŠTVO HRVATSKIH VOJNIH INVALIDA DOMOVINSKOG RATA-SISAK, OIB 87220527654, Ljudevita Gaja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HRVATSKIH VOJNIH INVALIDA DOMOVINSKOG RATA-SISAK</item>
      <item>FINA Regionalni centar Zagreb</item>
    </izvorni_sadrzaj>
    <derivirana_varijabla naziv="DomainObject.Predmet.SudioniciListNaziv_1">
      <item>LOVAČKO DRUŠTVO HRVATSKIH VOJNIH INVALIDA DOMOVINSKOG RATA-SISAK</item>
      <item>FINA Regionalni centar Zagreb</item>
    </derivirana_varijabla>
  </DomainObject.Predmet.SudioniciListNaziv>
  <DomainObject.Predmet.SudioniciListAdressOIB>
    <izvorni_sadrzaj>
      <item>LOVAČKO DRUŠTVO HRVATSKIH VOJNIH INVALIDA DOMOVINSKOG RATA-SISAK, OIB 87220527654, Ljudevita Gaja 17,44000 Sisak</item>
      <item>FINA Regionalni centar Zagreb, OIB 85821130368, Trg svibanjskih žrtava 1995. 1,10000 Zagreb</item>
    </izvorni_sadrzaj>
    <derivirana_varijabla naziv="DomainObject.Predmet.SudioniciListAdressOIB_1">
      <item>LOVAČKO DRUŠTVO HRVATSKIH VOJNIH INVALIDA DOMOVINSKOG RATA-SISAK, OIB 87220527654, Ljudevita Gaja 17,44000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87220527654</item>
      <item>, OIB 85821130368</item>
    </izvorni_sadrzaj>
    <derivirana_varijabla naziv="DomainObject.Predmet.SudioniciListNazivOIB_1">
      <item>, OIB 87220527654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2302</properties:Characters>
  <properties:Lines>78</properties:Lines>
  <properties:Paragraphs>21</properties:Paragraphs>
  <properties:TotalTime>356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2016-02-22T11:45:00Z</cp:lastPrinted>
  <dcterms:modified xmlns:xsi="http://www.w3.org/2001/XMLSchema-instance" xsi:type="dcterms:W3CDTF">2016-02-22T11:49:00Z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