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3449" w14:paraId="b703449" w:rsidRDefault="006D2325" w:rsidP="006D2325" w:rsidR="006D2325">
      <w:pPr>
        <w:pStyle w:val="Tijeloteksta"/>
        <w:jc w:val="right"/>
        <w15:collapsed w:val="false"/>
      </w:pPr>
      <w:r>
        <w:t>6 St-</w:t>
      </w:r>
      <w:r w:rsidR="00E370EF">
        <w:t>57/15-77</w:t>
      </w:r>
    </w:p>
    <w:p w:rsidRDefault="006D2325" w:rsidP="006D2325" w:rsidR="006D23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325" w:rsidP="006D2325" w:rsidR="006D2325"/>
    <w:p w:rsidRDefault="006D2325" w:rsidP="006D2325" w:rsidR="006D23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D2325" w:rsidP="006D2325" w:rsidR="006D23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D2325" w:rsidP="006D2325" w:rsidR="006D2325">
      <w:pPr>
        <w:pStyle w:val="Tijeloteksta"/>
      </w:pPr>
      <w:r>
        <w:t xml:space="preserve">     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jc w:val="center"/>
      </w:pPr>
      <w:r>
        <w:t>R</w:t>
      </w:r>
      <w:r w:rsidR="00BC70AC">
        <w:t xml:space="preserve"> </w:t>
      </w:r>
      <w:r>
        <w:t>E</w:t>
      </w:r>
      <w:r w:rsidR="00BC70AC">
        <w:t xml:space="preserve"> </w:t>
      </w:r>
      <w:r>
        <w:t>P</w:t>
      </w:r>
      <w:r w:rsidR="00BC70AC">
        <w:t xml:space="preserve"> </w:t>
      </w:r>
      <w:r>
        <w:t>U</w:t>
      </w:r>
      <w:r w:rsidR="00BC70AC">
        <w:t xml:space="preserve">  </w:t>
      </w:r>
      <w:r>
        <w:t>B</w:t>
      </w:r>
      <w:r w:rsidR="00BC70AC">
        <w:t xml:space="preserve"> </w:t>
      </w:r>
      <w:r>
        <w:t>L</w:t>
      </w:r>
      <w:r w:rsidR="00BC70AC">
        <w:t xml:space="preserve"> </w:t>
      </w:r>
      <w:r>
        <w:t>I</w:t>
      </w:r>
      <w:r w:rsidR="00BC70AC">
        <w:t xml:space="preserve"> </w:t>
      </w:r>
      <w:r>
        <w:t>K</w:t>
      </w:r>
      <w:r w:rsidR="00BC70AC">
        <w:t xml:space="preserve"> </w:t>
      </w:r>
      <w:r>
        <w:t>A</w:t>
      </w:r>
      <w:r w:rsidR="00BC70AC">
        <w:t xml:space="preserve">  </w:t>
      </w:r>
      <w:r>
        <w:t xml:space="preserve"> H</w:t>
      </w:r>
      <w:r w:rsidR="00BC70AC">
        <w:t xml:space="preserve"> </w:t>
      </w:r>
      <w:r>
        <w:t>R</w:t>
      </w:r>
      <w:r w:rsidR="00BC70AC">
        <w:t xml:space="preserve"> </w:t>
      </w:r>
      <w:r>
        <w:t>V</w:t>
      </w:r>
      <w:r w:rsidR="00BC70AC">
        <w:t xml:space="preserve"> </w:t>
      </w:r>
      <w:r>
        <w:t>A</w:t>
      </w:r>
      <w:r w:rsidR="00BC70AC">
        <w:t xml:space="preserve"> </w:t>
      </w:r>
      <w:r>
        <w:t>T</w:t>
      </w:r>
      <w:r w:rsidR="00BC70AC">
        <w:t xml:space="preserve"> </w:t>
      </w:r>
      <w:r>
        <w:t>K</w:t>
      </w:r>
      <w:r w:rsidR="00BC70AC">
        <w:t xml:space="preserve"> </w:t>
      </w:r>
      <w:r>
        <w:t>S</w:t>
      </w:r>
      <w:r w:rsidR="00BC70AC">
        <w:t xml:space="preserve"> </w:t>
      </w:r>
      <w:r>
        <w:t>A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  <w:jc w:val="center"/>
      </w:pPr>
      <w:r>
        <w:t>Z A K L J U Č A K</w:t>
      </w:r>
    </w:p>
    <w:p w:rsidRDefault="006D2325" w:rsidP="006D2325" w:rsidR="006D2325">
      <w:pPr>
        <w:pStyle w:val="Tijeloteksta"/>
        <w:jc w:val="center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ind w:firstLine="708"/>
      </w:pPr>
      <w:r>
        <w:t xml:space="preserve">Trgovački sud u Osijeku, po stečajnoj sutkinji Nadi Roso, u stečajnom postupku nad dužnikom </w:t>
      </w:r>
      <w:r w:rsidR="00E370EF">
        <w:rPr>
          <w:b/>
        </w:rPr>
        <w:t xml:space="preserve">BEKAMENT d.o.o. "u stečaju" Osijek, M. </w:t>
      </w:r>
      <w:proofErr w:type="spellStart"/>
      <w:r w:rsidR="00E370EF">
        <w:rPr>
          <w:b/>
        </w:rPr>
        <w:t>Divalta</w:t>
      </w:r>
      <w:proofErr w:type="spellEnd"/>
      <w:r w:rsidR="00E370EF">
        <w:rPr>
          <w:b/>
        </w:rPr>
        <w:t xml:space="preserve"> 92/a, OIB: 73730896204, MBS: 030081251</w:t>
      </w:r>
      <w:r>
        <w:t xml:space="preserve">, dana </w:t>
      </w:r>
      <w:r w:rsidR="00E370EF">
        <w:t>23. veljače 2018. g.,</w:t>
      </w:r>
      <w:r>
        <w:t xml:space="preserve"> </w:t>
      </w:r>
    </w:p>
    <w:p w:rsidRDefault="006D2325" w:rsidP="006D2325" w:rsidR="006D2325">
      <w:pPr>
        <w:jc w:val="both"/>
      </w:pPr>
      <w:r>
        <w:t xml:space="preserve"> </w:t>
      </w:r>
    </w:p>
    <w:p w:rsidRDefault="006D2325" w:rsidP="006D2325" w:rsidR="006D2325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6D2325" w:rsidP="006D2325" w:rsidR="006D2325">
      <w:pPr>
        <w:pStyle w:val="Tijeloteksta"/>
      </w:pPr>
    </w:p>
    <w:p w:rsidRDefault="006D2325" w:rsidP="00DE14B9" w:rsidR="00DE14B9" w:rsidRPr="00DE14B9">
      <w:pPr>
        <w:pStyle w:val="Tijeloteksta"/>
        <w:numPr>
          <w:ilvl w:val="0"/>
          <w:numId w:val="6"/>
        </w:numPr>
        <w:ind w:firstLine="360" w:left="0"/>
        <w:rPr>
          <w:bCs/>
        </w:rPr>
      </w:pPr>
      <w:r>
        <w:t xml:space="preserve">Poziva se  </w:t>
      </w:r>
      <w:proofErr w:type="spellStart"/>
      <w:r>
        <w:t>z.z</w:t>
      </w:r>
      <w:proofErr w:type="spellEnd"/>
      <w:r>
        <w:t>. dužnika</w:t>
      </w:r>
      <w:r w:rsidR="00DE14B9">
        <w:t xml:space="preserve"> </w:t>
      </w:r>
      <w:r w:rsidR="00E370EF">
        <w:t xml:space="preserve">Stjepan </w:t>
      </w:r>
      <w:proofErr w:type="spellStart"/>
      <w:r w:rsidR="00E370EF">
        <w:t>Kadović</w:t>
      </w:r>
      <w:proofErr w:type="spellEnd"/>
      <w:r w:rsidR="00E370EF">
        <w:t xml:space="preserve">, Osijek, M. </w:t>
      </w:r>
      <w:proofErr w:type="spellStart"/>
      <w:r w:rsidR="00E370EF">
        <w:t>Divalta</w:t>
      </w:r>
      <w:proofErr w:type="spellEnd"/>
      <w:r w:rsidR="00E370EF">
        <w:t xml:space="preserve"> 92/a, OIB: 24507393836</w:t>
      </w:r>
      <w:r>
        <w:t xml:space="preserve">, izvrši pregled, pohranu i izlučivanje arhivske građe dužnika </w:t>
      </w:r>
      <w:r w:rsidR="00E370EF">
        <w:rPr>
          <w:b/>
        </w:rPr>
        <w:t xml:space="preserve">BEKAMENT d.o.o. "u stečaju" Osijek, M. </w:t>
      </w:r>
      <w:proofErr w:type="spellStart"/>
      <w:r w:rsidR="00E370EF">
        <w:rPr>
          <w:b/>
        </w:rPr>
        <w:t>Divalta</w:t>
      </w:r>
      <w:proofErr w:type="spellEnd"/>
      <w:r w:rsidR="00E370EF">
        <w:rPr>
          <w:b/>
        </w:rPr>
        <w:t xml:space="preserve"> 92/a, OIB: 73730896204, MBS: 030081251</w:t>
      </w:r>
      <w:r>
        <w:t xml:space="preserve">, sukladno zakonskim propisima, te da sačini Zapisnik o izlučenoj arhivskoj građi koji će potpisati te dostaviti ovome sudu na gornji broj predmeta, u roku od </w:t>
      </w:r>
      <w:r w:rsidR="00DE14B9">
        <w:t>3</w:t>
      </w:r>
      <w:r>
        <w:t xml:space="preserve"> dana</w:t>
      </w:r>
      <w:r w:rsidR="00DE14B9">
        <w:t xml:space="preserve"> od dana primitka ovoga Zaključka.</w:t>
      </w: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</w:pPr>
    </w:p>
    <w:p w:rsidRDefault="006D2325" w:rsidP="006D2325" w:rsidR="006D2325">
      <w:pPr>
        <w:pStyle w:val="Tijeloteksta"/>
        <w:tabs>
          <w:tab w:pos="4392" w:val="center"/>
          <w:tab w:pos="6120" w:val="left"/>
        </w:tabs>
        <w:jc w:val="left"/>
      </w:pPr>
      <w:r>
        <w:tab/>
        <w:t xml:space="preserve">U Osijeku </w:t>
      </w:r>
      <w:r w:rsidR="00E370EF">
        <w:t>23. veljače 2018. g.</w:t>
      </w:r>
    </w:p>
    <w:p w:rsidRDefault="006D2325" w:rsidP="006D2325" w:rsidR="006D2325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DE14B9" w:rsidRPr="00DE14B9">
      <w:pPr>
        <w:numPr>
          <w:ilvl w:val="0"/>
          <w:numId w:val="4"/>
        </w:numPr>
        <w:rPr>
          <w:bCs/>
        </w:rPr>
      </w:pPr>
      <w:r>
        <w:t xml:space="preserve">za </w:t>
      </w:r>
      <w:proofErr w:type="spellStart"/>
      <w:r w:rsidR="00920EE0" w:rsidRPr="00920EE0">
        <w:t>z.z</w:t>
      </w:r>
      <w:proofErr w:type="spellEnd"/>
      <w:r w:rsidR="00920EE0" w:rsidRPr="00920EE0">
        <w:t xml:space="preserve">. dužnika </w:t>
      </w:r>
      <w:r w:rsidR="00DE14B9">
        <w:t>Sanja Budimir, Đakovo, Splitska 21</w:t>
      </w:r>
    </w:p>
    <w:p w:rsidRDefault="00CC4838" w:rsidP="00D508CB" w:rsidR="00CC4838" w:rsidRPr="00DE14B9">
      <w:pPr>
        <w:numPr>
          <w:ilvl w:val="0"/>
          <w:numId w:val="4"/>
        </w:numPr>
        <w:rPr>
          <w:bCs/>
        </w:r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E370EF">
        <w:rPr>
          <w:bCs/>
        </w:rPr>
        <w:t>23.3.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20D5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6D232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7F0B6D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50FBC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C70AC"/>
    <w:rsid w:val="00BD20CE"/>
    <w:rsid w:val="00BD54E6"/>
    <w:rsid w:val="00BD68FC"/>
    <w:rsid w:val="00BF61F7"/>
    <w:rsid w:val="00C00C69"/>
    <w:rsid w:val="00C04852"/>
    <w:rsid w:val="00C21D09"/>
    <w:rsid w:val="00C540DB"/>
    <w:rsid w:val="00C64FE8"/>
    <w:rsid w:val="00C72FD4"/>
    <w:rsid w:val="00C77C06"/>
    <w:rsid w:val="00CB1949"/>
    <w:rsid w:val="00CC16C1"/>
    <w:rsid w:val="00CC4838"/>
    <w:rsid w:val="00CE0147"/>
    <w:rsid w:val="00D267B2"/>
    <w:rsid w:val="00D34690"/>
    <w:rsid w:val="00D45C37"/>
    <w:rsid w:val="00D508CB"/>
    <w:rsid w:val="00D563B2"/>
    <w:rsid w:val="00D8227C"/>
    <w:rsid w:val="00D85C47"/>
    <w:rsid w:val="00D93557"/>
    <w:rsid w:val="00D960F3"/>
    <w:rsid w:val="00DD4E91"/>
    <w:rsid w:val="00DE14B9"/>
    <w:rsid w:val="00DF7D1F"/>
    <w:rsid w:val="00E14317"/>
    <w:rsid w:val="00E16432"/>
    <w:rsid w:val="00E177EF"/>
    <w:rsid w:val="00E2757E"/>
    <w:rsid w:val="00E370EF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0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2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20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2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8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66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2017.</izvorni_sadrzaj>
    <derivirana_varijabla naziv="DomainObject.Predmet.DatumRjesavanja_1">27.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>15. svibnja 2017.</izvorni_sadrzaj>
    <derivirana_varijabla naziv="DomainObject.Predmet.OdlukaRjesenje.DatumPravomocnosti_1">15. svibnja 2017.</derivirana_varijabla>
  </DomainObject.Predmet.OdlukaRjesenje.DatumPravomocnosti>
  <DomainObject.Predmet.OdlukaRjesenje.Oznaka>
    <izvorni_sadrzaj>St-57/2015-72</izvorni_sadrzaj>
    <derivirana_varijabla naziv="DomainObject.Predmet.OdlukaRjesenje.Oznaka_1">St-57/2015-72</derivirana_varijabla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8CEAA-A69E-4BA3-BDE2-F8E7EA8E7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184</properties:Words>
  <properties:Characters>857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2018-02-23T10:26:00Z</dcterms:created>
  <dc:creator>..</dc:creator>
  <cp:lastModifiedBy>Danijela Sekulić</cp:lastModifiedBy>
  <cp:lastPrinted>2018-02-23T10:25:00Z</cp:lastPrinted>
  <dcterms:modified xmlns:xsi="http://www.w3.org/2001/XMLSchema-instance" xsi:type="dcterms:W3CDTF">2018-02-23T10:26:00Z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