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eda82" w14:paraId="a3eda82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D742C3">
        <w:t>94</w:t>
      </w:r>
      <w:r w:rsidR="00AA2FC4">
        <w:t>/</w:t>
      </w:r>
      <w:r w:rsidR="0019301D">
        <w:t>1</w:t>
      </w:r>
      <w:r w:rsidR="00E35355">
        <w:t>9</w:t>
      </w:r>
      <w:r w:rsidR="00C675FC">
        <w:t>-</w:t>
      </w:r>
      <w:r w:rsidR="008A2891">
        <w:t>6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D742C3">
        <w:t>17</w:t>
      </w:r>
      <w:r w:rsidR="000E039A">
        <w:t xml:space="preserve">. </w:t>
      </w:r>
      <w:r w:rsidR="00D742C3">
        <w:t>travnja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631C0F">
        <w:t>BIG SIX j.</w:t>
      </w:r>
      <w:r w:rsidR="00631C0F" w:rsidRPr="005D3532">
        <w:t>d.o.o.</w:t>
      </w:r>
      <w:r w:rsidR="00631C0F">
        <w:t xml:space="preserve"> za ugostiteljstvo i djelatnost turističke agencije</w:t>
      </w:r>
      <w:r w:rsidR="00631C0F" w:rsidRPr="005D3532">
        <w:t xml:space="preserve">, </w:t>
      </w:r>
      <w:r w:rsidR="00631C0F">
        <w:t>Zadar</w:t>
      </w:r>
      <w:r w:rsidR="00631C0F" w:rsidRPr="005D3532">
        <w:t xml:space="preserve">, </w:t>
      </w:r>
      <w:r w:rsidR="00631C0F">
        <w:t>Matice Dalmatinske 6</w:t>
      </w:r>
      <w:r w:rsidR="00631C0F" w:rsidRPr="005D3532">
        <w:t xml:space="preserve">, OIB: </w:t>
      </w:r>
      <w:r w:rsidR="00631C0F">
        <w:t>22967921557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9374E8" w:rsidP="006525A1" w:rsidR="006525A1" w:rsidRPr="00816C78">
      <w:pPr>
        <w:jc w:val="both"/>
      </w:pPr>
      <w:r>
        <w:t>Početak u 9</w:t>
      </w:r>
      <w:r w:rsidR="00076762">
        <w:t>,</w:t>
      </w:r>
      <w:r w:rsidR="00D742C3">
        <w:t>15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28629F" w:rsidP="0028629F" w:rsidR="00A92DC4">
      <w:pPr>
        <w:jc w:val="both"/>
      </w:pPr>
      <w:r w:rsidRPr="00816C78">
        <w:t>Za stečajnog dužnika:</w:t>
      </w:r>
      <w:r>
        <w:t xml:space="preserve"> </w:t>
      </w:r>
      <w:r w:rsidR="00D742C3">
        <w:t>nitko, dostava uredna</w:t>
      </w:r>
    </w:p>
    <w:p w:rsidRDefault="0028629F" w:rsidP="0028629F" w:rsidR="0028629F" w:rsidRPr="00816C78">
      <w:pPr>
        <w:jc w:val="both"/>
      </w:pPr>
      <w:r w:rsidRPr="00816C78">
        <w:t xml:space="preserve">                                       </w:t>
      </w:r>
    </w:p>
    <w:p w:rsidRDefault="0028629F" w:rsidP="0028629F" w:rsidR="0028629F">
      <w:pPr>
        <w:jc w:val="both"/>
      </w:pPr>
      <w:r w:rsidRPr="00816C78">
        <w:t>Za predlagatelja</w:t>
      </w:r>
      <w:r>
        <w:t xml:space="preserve">:  </w:t>
      </w:r>
      <w:r w:rsidR="00D742C3">
        <w:t>za RH Lidija Vitaljić</w:t>
      </w:r>
    </w:p>
    <w:p w:rsidRDefault="0028629F" w:rsidP="0028629F" w:rsidR="0028629F">
      <w:pPr>
        <w:jc w:val="both"/>
      </w:pPr>
    </w:p>
    <w:p w:rsidRDefault="00D742C3" w:rsidP="0028629F" w:rsidR="00D742C3">
      <w:pPr>
        <w:jc w:val="both"/>
      </w:pPr>
      <w:r>
        <w:t>Nazočna zastupnica po zakonu RH ustraje na prijedlogu.</w:t>
      </w:r>
    </w:p>
    <w:p w:rsidRDefault="00D742C3" w:rsidP="0028629F" w:rsidR="00D742C3">
      <w:pPr>
        <w:jc w:val="both"/>
      </w:pPr>
    </w:p>
    <w:p w:rsidRDefault="0028629F" w:rsidP="0028629F" w:rsidR="0028629F">
      <w:pPr>
        <w:jc w:val="both"/>
      </w:pPr>
      <w:r w:rsidRPr="002C241F">
        <w:t>S</w:t>
      </w:r>
      <w:r>
        <w:t>utkinja</w:t>
      </w:r>
      <w:r w:rsidRPr="002C241F">
        <w:t xml:space="preserve"> </w:t>
      </w:r>
      <w:r w:rsidR="00D742C3">
        <w:t>utvrđuje da nema uvjeta za održavanje današnjeg ročišta.</w:t>
      </w:r>
    </w:p>
    <w:p w:rsidRDefault="0028629F" w:rsidP="0028629F" w:rsidR="0028629F">
      <w:pPr>
        <w:jc w:val="both"/>
      </w:pPr>
    </w:p>
    <w:p w:rsidRDefault="00D742C3" w:rsidP="0028629F" w:rsidR="0028629F">
      <w:pPr>
        <w:jc w:val="both"/>
      </w:pPr>
      <w:r>
        <w:t>Sutkinja</w:t>
      </w:r>
      <w:r w:rsidR="0028629F">
        <w:t xml:space="preserve"> donosi 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center"/>
      </w:pPr>
      <w:r>
        <w:t xml:space="preserve">r j e š e nj e </w:t>
      </w:r>
    </w:p>
    <w:p w:rsidRDefault="0028629F" w:rsidP="0028629F" w:rsidR="0028629F" w:rsidRPr="000124EC">
      <w:pPr>
        <w:jc w:val="both"/>
        <w:rPr>
          <w:b/>
        </w:rPr>
      </w:pPr>
    </w:p>
    <w:p w:rsidRDefault="0028629F" w:rsidP="0028629F" w:rsidR="0028629F" w:rsidRPr="007A3E16">
      <w:pPr>
        <w:jc w:val="both"/>
      </w:pPr>
      <w:r w:rsidRPr="007A3E16">
        <w:t>Odluka će biti donesena u zakonskom roku.</w:t>
      </w:r>
    </w:p>
    <w:p w:rsidRDefault="0028629F" w:rsidP="0028629F" w:rsidR="0028629F">
      <w:pPr>
        <w:jc w:val="both"/>
      </w:pPr>
    </w:p>
    <w:p w:rsidRDefault="0028629F" w:rsidP="0028629F" w:rsidR="0028629F" w:rsidRPr="002C241F">
      <w:pPr>
        <w:jc w:val="both"/>
      </w:pPr>
      <w:r w:rsidRPr="002C241F">
        <w:t xml:space="preserve">Dovršeno u </w:t>
      </w:r>
      <w:r w:rsidR="00D742C3">
        <w:t>9,18</w:t>
      </w:r>
      <w:r>
        <w:t xml:space="preserve"> sati</w:t>
      </w:r>
    </w:p>
    <w:p w:rsidRDefault="0028629F" w:rsidP="0028629F" w:rsidR="0028629F">
      <w:pPr>
        <w:jc w:val="both"/>
      </w:pPr>
    </w:p>
    <w:p w:rsidRDefault="0028629F" w:rsidP="0028629F" w:rsidR="0028629F" w:rsidRPr="002C241F">
      <w:pPr>
        <w:ind w:firstLine="708"/>
        <w:jc w:val="both"/>
      </w:pPr>
    </w:p>
    <w:p w:rsidRDefault="0028629F" w:rsidP="0028629F" w:rsidR="0028629F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28629F" w:rsidP="0028629F" w:rsidR="0028629F" w:rsidRPr="002C241F"/>
    <w:p w:rsidRDefault="0028629F" w:rsidP="0028629F" w:rsidR="0028629F" w:rsidRPr="002C241F">
      <w:pPr>
        <w:jc w:val="both"/>
      </w:pPr>
    </w:p>
    <w:p w:rsidRDefault="0028629F" w:rsidP="0028629F" w:rsidR="0028629F" w:rsidRPr="002C241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 w:rsidRPr="002C241F">
      <w:pPr>
        <w:jc w:val="both"/>
      </w:pPr>
    </w:p>
    <w:p w:rsidRDefault="0028629F" w:rsidP="0028629F" w:rsidR="0028629F" w:rsidRPr="002C241F">
      <w:pPr>
        <w:jc w:val="both"/>
      </w:pPr>
    </w:p>
    <w:p w:rsidRDefault="00A25693" w:rsidP="0028629F" w:rsidR="00A25693" w:rsidRPr="002C241F">
      <w:pPr>
        <w:jc w:val="both"/>
      </w:pPr>
    </w:p>
    <w:sectPr w:rsidSect="00602BE0" w:rsidR="00A25693" w:rsidRPr="002C241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42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D742C3">
      <w:t>94</w:t>
    </w:r>
    <w:r w:rsidR="00B80BDA">
      <w:t>/</w:t>
    </w:r>
    <w:r w:rsidR="00E84861">
      <w:t>20</w:t>
    </w:r>
    <w:r w:rsidR="000A0053">
      <w:t>1</w:t>
    </w:r>
    <w:r w:rsidR="00E35355">
      <w:t>9</w:t>
    </w:r>
    <w:r w:rsidR="0074759D">
      <w:t>-</w:t>
    </w:r>
    <w:r w:rsidR="008A2891">
      <w:t>6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61F4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3833"/>
    <w:rsid w:val="0028629F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8231E"/>
    <w:rsid w:val="0038749E"/>
    <w:rsid w:val="00394E94"/>
    <w:rsid w:val="003A1240"/>
    <w:rsid w:val="003A1F19"/>
    <w:rsid w:val="003B17F2"/>
    <w:rsid w:val="003B3F8A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1D6B"/>
    <w:rsid w:val="00455D40"/>
    <w:rsid w:val="004820D4"/>
    <w:rsid w:val="00491366"/>
    <w:rsid w:val="004A143A"/>
    <w:rsid w:val="004A79A6"/>
    <w:rsid w:val="004B5521"/>
    <w:rsid w:val="004B7024"/>
    <w:rsid w:val="004C3C21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31C0F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7265"/>
    <w:rsid w:val="00692A3D"/>
    <w:rsid w:val="0069501A"/>
    <w:rsid w:val="006975F5"/>
    <w:rsid w:val="006A0DCF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64974"/>
    <w:rsid w:val="00890A5B"/>
    <w:rsid w:val="00891558"/>
    <w:rsid w:val="0089180E"/>
    <w:rsid w:val="00891DCF"/>
    <w:rsid w:val="00892C55"/>
    <w:rsid w:val="008A198B"/>
    <w:rsid w:val="008A2891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17962"/>
    <w:rsid w:val="00920B72"/>
    <w:rsid w:val="00924001"/>
    <w:rsid w:val="009312EF"/>
    <w:rsid w:val="00931AC5"/>
    <w:rsid w:val="00934D58"/>
    <w:rsid w:val="009357DF"/>
    <w:rsid w:val="009374E8"/>
    <w:rsid w:val="0094035A"/>
    <w:rsid w:val="00945BC3"/>
    <w:rsid w:val="00955DAD"/>
    <w:rsid w:val="00962C7F"/>
    <w:rsid w:val="0097506A"/>
    <w:rsid w:val="009769C3"/>
    <w:rsid w:val="00977E6F"/>
    <w:rsid w:val="00977EF7"/>
    <w:rsid w:val="009860F8"/>
    <w:rsid w:val="00993494"/>
    <w:rsid w:val="009963DB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2DC4"/>
    <w:rsid w:val="00A97F4F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2D57"/>
    <w:rsid w:val="00C56BD3"/>
    <w:rsid w:val="00C56E52"/>
    <w:rsid w:val="00C60B63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B434D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742C3"/>
    <w:rsid w:val="00D77EBE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35355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2550C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25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5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5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5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5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25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5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5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5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5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17. travnja 2019.</izvorni_sadrzaj>
    <derivirana_varijabla naziv="DomainObject.StvarniPocetakDatum_1">17. travnja 2019.</derivirana_varijabla>
  </DomainObject.StvarniPocetakDatum>
  <DomainObject.StvarniZavrsetakDatum>
    <izvorni_sadrzaj>17. travnja 2019.</izvorni_sadrzaj>
    <derivirana_varijabla naziv="DomainObject.StvarniZavrsetakDatum_1">17. travnja 2019.</derivirana_varijabla>
  </DomainObject.StvarniZavrsetakDatum>
  <DomainObject.PlaniraniZavrsetakDatum>
    <izvorni_sadrzaj>17. travnja 2019.</izvorni_sadrzaj>
    <derivirana_varijabla naziv="DomainObject.PlaniraniZavrsetakDatum_1">17. travnja 2019.</derivirana_varijabla>
  </DomainObject.PlaniraniZavrsetakDatum>
  <DomainObject.PlaniraniPocetakDatum>
    <izvorni_sadrzaj>17. travnja 2019.</izvorni_sadrzaj>
    <derivirana_varijabla naziv="DomainObject.PlaniraniPocetakDatum_1">17. travnja 2019.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09:18</izvorni_sadrzaj>
    <derivirana_varijabla naziv="DomainObject.StvarniZavrsetakVrijeme_1">09:18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travnja 2019.</izvorni_sadrzaj>
    <derivirana_varijabla naziv="DomainObject.Zapisnik.DatumKreiranja_1">17.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St-94/2019-8</izvorni_sadrzaj>
    <derivirana_varijabla naziv="DomainObject.Zapisnik.Oznaka_1">St-94/2019-8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2019.</izvorni_sadrzaj>
    <derivirana_varijabla naziv="DomainObject.Predmet.DatumOsnivanja_1">8.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St-94/2019</izvorni_sadrzaj>
    <derivirana_varijabla naziv="DomainObject.Predmet.OznakaBroj_1">St-94/2019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 SIX j.d.o.o. za ugostiteljstvo i djelatnost turističke agencije</izvorni_sadrzaj>
    <derivirana_varijabla naziv="DomainObject.Predmet.ProtustrankaFormated_1">  BIG SIX j.d.o.o. za ugostiteljstvo i djelatnost turističke agencije</derivirana_varijabla>
  </DomainObject.Predmet.ProtustrankaFormated>
  <DomainObject.Predmet.ProtustrankaFormatedOIB>
    <izvorni_sadrzaj>  BIG SIX j.d.o.o. za ugostiteljstvo i djelatnost turističke agencije, OIB 22967921557</izvorni_sadrzaj>
    <derivirana_varijabla naziv="DomainObject.Predmet.ProtustrankaFormatedOIB_1">  BIG SIX j.d.o.o. za ugostiteljstvo i djelatnost turističke agencije, OIB 22967921557</derivirana_varijabla>
  </DomainObject.Predmet.ProtustrankaFormatedOIB>
  <DomainObject.Predmet.ProtustrankaFormatedWithAdress>
    <izvorni_sadrzaj> BIG SIX j.d.o.o. za ugostiteljstvo i djelatnost turističke agencije, Matice Dalmatinske 6, 23000 Zadar</izvorni_sadrzaj>
    <derivirana_varijabla naziv="DomainObject.Predmet.ProtustrankaFormatedWithAdress_1"> BIG SIX j.d.o.o. za ugostiteljstvo i djelatnost turističke agencije, Matice Dalmatinske 6, 23000 Zadar</derivirana_varijabla>
  </DomainObject.Predmet.ProtustrankaFormatedWithAdress>
  <DomainObject.Predmet.ProtustrankaFormatedWithAdressOIB>
    <izvorni_sadrzaj> BIG SIX j.d.o.o. za ugostiteljstvo i djelatnost turističke agencije, OIB 22967921557, Matice Dalmatinske 6, 23000 Zadar</izvorni_sadrzaj>
    <derivirana_varijabla naziv="DomainObject.Predmet.ProtustrankaFormatedWithAdressOIB_1"> BIG SIX j.d.o.o. za ugostiteljstvo i djelatnost turističke agencije, OIB 22967921557, Matice Dalmatinske 6, 23000 Zadar</derivirana_varijabla>
  </DomainObject.Predmet.ProtustrankaFormatedWithAdressOIB>
  <DomainObject.Predmet.ProtustrankaWithAdress>
    <izvorni_sadrzaj>BIG SIX j.d.o.o. za ugostiteljstvo i djelatnost turističke agencije Matice Dalmatinske 6, 23000 Zadar</izvorni_sadrzaj>
    <derivirana_varijabla naziv="DomainObject.Predmet.ProtustrankaWithAdress_1">BIG SIX j.d.o.o. za ugostiteljstvo i djelatnost turističke agencije Matice Dalmatinske 6, 23000 Zadar</derivirana_varijabla>
  </DomainObject.Predmet.ProtustrankaWithAdress>
  <DomainObject.Predmet.ProtustrankaWithAdressOIB>
    <izvorni_sadrzaj>BIG SIX j.d.o.o. za ugostiteljstvo i djelatnost turističke agencije, OIB 22967921557, Matice Dalmatinske 6, 23000 Zadar</izvorni_sadrzaj>
    <derivirana_varijabla naziv="DomainObject.Predmet.ProtustrankaWithAdressOIB_1">BIG SIX j.d.o.o. za ugostiteljstvo i djelatnost turističke agencije, OIB 22967921557, Matice Dalmatinske 6, 23000 Zadar</derivirana_varijabla>
  </DomainObject.Predmet.ProtustrankaWithAdressOIB>
  <DomainObject.Predmet.ProtustrankaNazivFormated>
    <izvorni_sadrzaj>BIG SIX j.d.o.o. za ugostiteljstvo i djelatnost turističke agencije</izvorni_sadrzaj>
    <derivirana_varijabla naziv="DomainObject.Predmet.ProtustrankaNazivFormated_1">BIG SIX j.d.o.o. za ugostiteljstvo i djelatnost turističke agencije</derivirana_varijabla>
  </DomainObject.Predmet.ProtustrankaNazivFormated>
  <DomainObject.Predmet.ProtustrankaNazivFormatedOIB>
    <izvorni_sadrzaj>BIG SIX j.d.o.o. za ugostiteljstvo i djelatnost turističke agencije, OIB 22967921557</izvorni_sadrzaj>
    <derivirana_varijabla naziv="DomainObject.Predmet.ProtustrankaNazivFormatedOIB_1">BIG SIX j.d.o.o. za ugostiteljstvo i djelatnost turističke agencije, OIB 22967921557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BIG SIX j.d.o.o. za ugostiteljstvo i djelatnost turističke agencije</item>
    </izvorni_sadrzaj>
    <derivirana_varijabla naziv="DomainObject.Predmet.ProtuStrankaListFormated_1">
      <item>BIG SIX j.d.o.o. za ugostiteljstvo i djelatnost turističke agencije</item>
    </derivirana_varijabla>
  </DomainObject.Predmet.ProtuStrankaListFormated>
  <DomainObject.Predmet.ProtuStrankaListFormatedOIB>
    <izvorni_sadrzaj>
      <item>BIG SIX j.d.o.o. za ugostiteljstvo i djelatnost turističke agencije, OIB 22967921557</item>
    </izvorni_sadrzaj>
    <derivirana_varijabla naziv="DomainObject.Predmet.ProtuStrankaListFormatedOIB_1">
      <item>BIG SIX j.d.o.o. za ugostiteljstvo i djelatnost turističke agencije, OIB 22967921557</item>
    </derivirana_varijabla>
  </DomainObject.Predmet.ProtuStrankaListFormatedOIB>
  <DomainObject.Predmet.ProtuStrankaListFormatedWithAdress>
    <izvorni_sadrzaj>
      <item>BIG SIX j.d.o.o. za ugostiteljstvo i djelatnost turističke agencije, Matice Dalmatinske 6, 23000 Zadar</item>
    </izvorni_sadrzaj>
    <derivirana_varijabla naziv="DomainObject.Predmet.ProtuStrankaListFormatedWithAdress_1">
      <item>BIG SIX j.d.o.o. za ugostiteljstvo i djelatnost turističke agencije, Matice Dalmatinske 6, 23000 Zadar</item>
    </derivirana_varijabla>
  </DomainObject.Predmet.ProtuStrankaListFormatedWithAdress>
  <DomainObject.Predmet.ProtuStrankaListFormatedWithAdressOIB>
    <izvorni_sadrzaj>
      <item>BIG SIX j.d.o.o. za ugostiteljstvo i djelatnost turističke agencije, OIB 22967921557, Matice Dalmatinske 6, 23000 Zadar</item>
    </izvorni_sadrzaj>
    <derivirana_varijabla naziv="DomainObject.Predmet.ProtuStrankaListFormatedWithAdressOIB_1">
      <item>BIG SIX j.d.o.o. za ugostiteljstvo i djelatnost turističke agencije, OIB 22967921557, Matice Dalmatinske 6, 23000 Zadar</item>
    </derivirana_varijabla>
  </DomainObject.Predmet.ProtuStrankaListFormatedWithAdressOIB>
  <DomainObject.Predmet.ProtuStrankaListNazivFormated>
    <izvorni_sadrzaj>
      <item>BIG SIX j.d.o.o. za ugostiteljstvo i djelatnost turističke agencije</item>
    </izvorni_sadrzaj>
    <derivirana_varijabla naziv="DomainObject.Predmet.ProtuStrankaListNazivFormated_1">
      <item>BIG SIX j.d.o.o. za ugostiteljstvo i djelatnost turističke agencije</item>
    </derivirana_varijabla>
  </DomainObject.Predmet.ProtuStrankaListNazivFormated>
  <DomainObject.Predmet.ProtuStrankaListNazivFormatedOIB>
    <izvorni_sadrzaj>
      <item>BIG SIX j.d.o.o. za ugostiteljstvo i djelatnost turističke agencije, OIB 22967921557</item>
    </izvorni_sadrzaj>
    <derivirana_varijabla naziv="DomainObject.Predmet.ProtuStrankaListNazivFormatedOIB_1">
      <item>BIG SIX j.d.o.o. za ugostiteljstvo i djelatnost turističke agencije, OIB 22967921557</item>
    </derivirana_varijabla>
  </DomainObject.Predmet.ProtuStrankaListNazivFormatedOIB>
  <DomainObject.Predmet.OstaliListFormated>
    <izvorni_sadrzaj>
      <item>Alen Bušljeta</item>
    </izvorni_sadrzaj>
    <derivirana_varijabla naziv="DomainObject.Predmet.OstaliListFormated_1">
      <item>Alen Bušljeta</item>
    </derivirana_varijabla>
  </DomainObject.Predmet.OstaliListFormated>
  <DomainObject.Predmet.OstaliListFormatedOIB>
    <izvorni_sadrzaj>
      <item>Alen Bušljeta, OIB 22287173231</item>
    </izvorni_sadrzaj>
    <derivirana_varijabla naziv="DomainObject.Predmet.OstaliListFormatedOIB_1">
      <item>Alen Bušljeta, OIB 22287173231</item>
    </derivirana_varijabla>
  </DomainObject.Predmet.OstaliListFormatedOIB>
  <DomainObject.Predmet.OstaliListFormatedWithAdress>
    <izvorni_sadrzaj>
      <item>Alen Bušljeta, Dalmatinskog Sabora 5, 23000 Zadar</item>
    </izvorni_sadrzaj>
    <derivirana_varijabla naziv="DomainObject.Predmet.OstaliListFormatedWithAdress_1">
      <item>Alen Bušljeta, Dalmatinskog Sabora 5, 23000 Zadar</item>
    </derivirana_varijabla>
  </DomainObject.Predmet.OstaliListFormatedWithAdress>
  <DomainObject.Predmet.OstaliListFormatedWithAdressOIB>
    <izvorni_sadrzaj>
      <item>Alen Bušljeta, OIB 22287173231, Dalmatinskog Sabora 5, 23000 Zadar</item>
    </izvorni_sadrzaj>
    <derivirana_varijabla naziv="DomainObject.Predmet.OstaliListFormatedWithAdressOIB_1">
      <item>Alen Bušljeta, OIB 22287173231, Dalmatinskog Sabora 5, 23000 Zadar</item>
    </derivirana_varijabla>
  </DomainObject.Predmet.OstaliListFormatedWithAdressOIB>
  <DomainObject.Predmet.OstaliListNazivFormated>
    <izvorni_sadrzaj>
      <item>Alen Bušljeta</item>
    </izvorni_sadrzaj>
    <derivirana_varijabla naziv="DomainObject.Predmet.OstaliListNazivFormated_1">
      <item>Alen Bušljeta</item>
    </derivirana_varijabla>
  </DomainObject.Predmet.OstaliListNazivFormated>
  <DomainObject.Predmet.OstaliListNazivFormatedOIB>
    <izvorni_sadrzaj>
      <item>Alen Bušljeta, OIB 22287173231</item>
    </izvorni_sadrzaj>
    <derivirana_varijabla naziv="DomainObject.Predmet.OstaliListNazivFormatedOIB_1">
      <item>Alen Bušljeta, OIB 22287173231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>St-94/2019-8</izvorni_sadrzaj>
    <derivirana_varijabla naziv="DomainObject.PoslovniBrojDokumenta_1">St-94/2019-8</derivirana_varijabla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BIG SIX j.d.o.o. za ugostiteljstvo i djelatnost turističke agencije</izvorni_sadrzaj>
    <derivirana_varijabla naziv="DomainObject.Predmet.ProtustrankaIDrugi_1">BIG SIX j.d.o.o. za ugostiteljstvo i djelatnost turističke agencije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BIG SIX j.d.o.o. za ugostiteljstvo i djelatnost turističke agencije, OIB 22967921557, Matice Dalmatinske 6, 23000 Zadar</izvorni_sadrzaj>
    <derivirana_varijabla naziv="DomainObject.Predmet.ProtustrankaIDrugiAdressOIB_1">BIG SIX j.d.o.o. za ugostiteljstvo i djelatnost turističke agencije, OIB 22967921557, Matice Dalmatinske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BIG SIX j.d.o.o. za ugostiteljstvo i djelatnost turističke agencije</item>
      <item>Financijska agencija, Podružnica Zadar</item>
      <item>Alen Bušljeta</item>
    </izvorni_sadrzaj>
    <derivirana_varijabla naziv="DomainObject.Predmet.SudioniciListNaziv_1">
      <item>BIG SIX j.d.o.o. za ugostiteljstvo i djelatnost turističke agencije</item>
      <item>Financijska agencija, Podružnica Zadar</item>
      <item>Alen Bušljeta</item>
    </derivirana_varijabla>
  </DomainObject.Predmet.SudioniciListNaziv>
  <DomainObject.Predmet.SudioniciListAdressOIB>
    <izvorni_sadrzaj>
      <item>BIG SIX j.d.o.o. za ugostiteljstvo i djelatnost turističke agencije, OIB 22967921557, Matice Dalmatinske 6,23000 Zadar</item>
      <item>Financijska agencija, Podružnica Zadar, OIB 85821130368</item>
      <item>Alen Bušljeta, OIB 22287173231, Dalmatinskog Sabora 5,23000 Zadar</item>
    </izvorni_sadrzaj>
    <derivirana_varijabla naziv="DomainObject.Predmet.SudioniciListAdressOIB_1">
      <item>BIG SIX j.d.o.o. za ugostiteljstvo i djelatnost turističke agencije, OIB 22967921557, Matice Dalmatinske 6,23000 Zadar</item>
      <item>Financijska agencija, Podružnica Zadar, OIB 85821130368</item>
      <item>Alen Bušljeta, OIB 22287173231, Dalmatinskog Sabora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22967921557</item>
      <item>, OIB 85821130368</item>
      <item>, OIB 22287173231</item>
    </izvorni_sadrzaj>
    <derivirana_varijabla naziv="DomainObject.Predmet.SudioniciListNazivOIB_1">
      <item>, OIB 22967921557</item>
      <item>, OIB 85821130368</item>
      <item>, OIB 22287173231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2019.</izvorni_sadrzaj>
    <derivirana_varijabla naziv="DomainObject.Predmet.DatumZadnjeOdrzaneSudskeRadnje_1">17.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70DDA1-65D6-4677-A9B8-406206FBC1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138</properties:Words>
  <properties:Characters>752</properties:Characters>
  <properties:Lines>47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2019-04-16T13:23:00Z</dcterms:created>
  <dc:creator>Ardena Bajlo</dc:creator>
  <cp:lastModifiedBy>Ante Rubelj</cp:lastModifiedBy>
  <cp:lastPrinted>2018-05-24T06:40:00Z</cp:lastPrinted>
  <dcterms:modified xmlns:xsi="http://www.w3.org/2001/XMLSchema-instance" xsi:type="dcterms:W3CDTF">2019-04-17T12:43:00Z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St-94/2019-8 / Zapisnik - Ročište radi izjašnjenja o prijedlogu za otvaranje steč.post (1 St-94-2019-povodom prijedloga za otvaranje stečaja-17.4.19.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