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f9c5" w14:paraId="60df9c5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 xml:space="preserve">TRGOVAČKI SUD U </w:t>
      </w:r>
      <w:proofErr w:type="spellStart"/>
      <w:r w:rsidRPr="006572C0">
        <w:t>PAZINU</w:t>
      </w:r>
      <w:proofErr w:type="spellEnd"/>
    </w:p>
    <w:p w:rsidRDefault="00F546B4" w:rsidP="00F546B4" w:rsidR="00F546B4" w:rsidRPr="006572C0">
      <w:pPr>
        <w:jc w:val="both"/>
      </w:pPr>
      <w:r w:rsidRPr="006572C0">
        <w:t xml:space="preserve">     </w:t>
      </w:r>
      <w:proofErr w:type="spellStart"/>
      <w:r w:rsidRPr="006572C0">
        <w:t>52000</w:t>
      </w:r>
      <w:proofErr w:type="spellEnd"/>
      <w:r w:rsidRPr="006572C0">
        <w:t xml:space="preserve">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560B03" w:rsidR="00560B03">
      <w:pPr>
        <w:jc w:val="both"/>
      </w:pPr>
      <w:r w:rsidRPr="006572C0">
        <w:tab/>
        <w:t xml:space="preserve">Trgovački sud u Pazinu, po stečajnom sucu </w:t>
      </w:r>
      <w:r w:rsidR="00B45575">
        <w:t>Damiru Rabaru</w:t>
      </w:r>
      <w:r w:rsidRPr="006572C0">
        <w:t xml:space="preserve">, u stečajnom postupku nad stečajnim dužnikom </w:t>
      </w:r>
      <w:proofErr w:type="spellStart"/>
      <w:r w:rsidR="00836354">
        <w:t>KERRIA</w:t>
      </w:r>
      <w:proofErr w:type="spellEnd"/>
      <w:r w:rsidR="00836354">
        <w:t xml:space="preserve"> d.o.o. u stečaju Poreč, Vukovarska </w:t>
      </w:r>
      <w:proofErr w:type="spellStart"/>
      <w:r w:rsidR="00836354">
        <w:t>19</w:t>
      </w:r>
      <w:proofErr w:type="spellEnd"/>
      <w:r w:rsidR="00836354">
        <w:t xml:space="preserve">, </w:t>
      </w:r>
      <w:proofErr w:type="spellStart"/>
      <w:r w:rsidR="00836354">
        <w:t>OIB</w:t>
      </w:r>
      <w:proofErr w:type="spellEnd"/>
      <w:r w:rsidR="00836354">
        <w:t xml:space="preserve"> </w:t>
      </w:r>
      <w:proofErr w:type="spellStart"/>
      <w:r w:rsidR="00836354">
        <w:t>38286382893</w:t>
      </w:r>
      <w:proofErr w:type="spellEnd"/>
      <w:r w:rsidRPr="000C4F40">
        <w:t xml:space="preserve">, </w:t>
      </w:r>
      <w:r w:rsidR="00560B03" w:rsidRPr="00993041">
        <w:t xml:space="preserve">na ispitnom ročištu održanom dana </w:t>
      </w:r>
      <w:r w:rsidR="00560B03">
        <w:t>9. veljače</w:t>
      </w:r>
      <w:r w:rsidR="00560B03" w:rsidRPr="00993041">
        <w:t xml:space="preserve"> </w:t>
      </w:r>
      <w:proofErr w:type="spellStart"/>
      <w:r w:rsidR="00560B03" w:rsidRPr="00993041">
        <w:t>2017</w:t>
      </w:r>
      <w:proofErr w:type="spellEnd"/>
      <w:r w:rsidR="00560B03" w:rsidRPr="00993041">
        <w:t>. godine</w:t>
      </w:r>
    </w:p>
    <w:p w:rsidRDefault="00F546B4" w:rsidP="00560B03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7C6337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proofErr w:type="spellStart"/>
      <w:r w:rsidR="00110CCB">
        <w:t>KERRIA</w:t>
      </w:r>
      <w:proofErr w:type="spellEnd"/>
      <w:r w:rsidR="00110CCB">
        <w:t xml:space="preserve"> d.o.o. u stečaju Poreč, Vukovarska </w:t>
      </w:r>
      <w:proofErr w:type="spellStart"/>
      <w:r w:rsidR="00110CCB">
        <w:t>19</w:t>
      </w:r>
      <w:proofErr w:type="spellEnd"/>
      <w:r w:rsidR="00110CCB">
        <w:t xml:space="preserve">, </w:t>
      </w:r>
      <w:proofErr w:type="spellStart"/>
      <w:r w:rsidR="00110CCB">
        <w:t>OIB</w:t>
      </w:r>
      <w:proofErr w:type="spellEnd"/>
      <w:r w:rsidR="00110CCB">
        <w:t xml:space="preserve"> </w:t>
      </w:r>
      <w:proofErr w:type="spellStart"/>
      <w:r w:rsidR="00110CCB">
        <w:t>38286382893</w:t>
      </w:r>
      <w:proofErr w:type="spellEnd"/>
      <w:r w:rsidRPr="006572C0">
        <w:t xml:space="preserve">, </w:t>
      </w:r>
      <w:r>
        <w:t>utvrđene su</w:t>
      </w:r>
      <w:r w:rsidRPr="007C6337">
        <w:t xml:space="preserve"> tražbine drugog višeg isplatnog reda:</w:t>
      </w:r>
    </w:p>
    <w:p w:rsidRDefault="00F546B4" w:rsidP="00F546B4" w:rsidR="00F546B4" w:rsidRPr="00CF7408">
      <w:pPr>
        <w:jc w:val="both"/>
        <w:rPr>
          <w:color w:val="FF0000"/>
        </w:rPr>
      </w:pPr>
    </w:p>
    <w:p w:rsidRDefault="007C6337" w:rsidP="00110CCB" w:rsidR="003D65BD">
      <w:pPr>
        <w:spacing w:lineRule="auto" w:line="276"/>
        <w:ind w:firstLine="708"/>
        <w:jc w:val="both"/>
      </w:pPr>
      <w:r>
        <w:t xml:space="preserve">1. </w:t>
      </w:r>
      <w:proofErr w:type="spellStart"/>
      <w:r w:rsidR="00110CCB">
        <w:t>RAIFFESEN</w:t>
      </w:r>
      <w:proofErr w:type="spellEnd"/>
      <w:r w:rsidR="00110CCB">
        <w:t xml:space="preserve"> - </w:t>
      </w:r>
      <w:proofErr w:type="spellStart"/>
      <w:r w:rsidR="00110CCB">
        <w:t>BEZIRKSBANK</w:t>
      </w:r>
      <w:proofErr w:type="spellEnd"/>
      <w:r w:rsidR="00110CCB">
        <w:t xml:space="preserve"> </w:t>
      </w:r>
      <w:proofErr w:type="spellStart"/>
      <w:r w:rsidR="00110CCB">
        <w:t>KLAGENFURT</w:t>
      </w:r>
      <w:proofErr w:type="spellEnd"/>
      <w:r w:rsidR="00110CCB">
        <w:t xml:space="preserve">, REPUBLIKA </w:t>
      </w:r>
      <w:proofErr w:type="spellStart"/>
      <w:r w:rsidR="00110CCB">
        <w:t>AUSTRIJA</w:t>
      </w:r>
      <w:proofErr w:type="spellEnd"/>
      <w:r w:rsidR="00110CCB">
        <w:t xml:space="preserve">, </w:t>
      </w:r>
      <w:proofErr w:type="spellStart"/>
      <w:r w:rsidR="00110CCB">
        <w:t>OIB</w:t>
      </w:r>
      <w:proofErr w:type="spellEnd"/>
      <w:r w:rsidR="00110CCB">
        <w:t xml:space="preserve">: </w:t>
      </w:r>
      <w:proofErr w:type="spellStart"/>
      <w:r w:rsidR="00110CCB">
        <w:t>27167175999</w:t>
      </w:r>
      <w:proofErr w:type="spellEnd"/>
      <w:r w:rsidR="00110CCB">
        <w:t xml:space="preserve">, </w:t>
      </w:r>
      <w:r w:rsidR="00560B03">
        <w:t>z</w:t>
      </w:r>
      <w:r w:rsidR="00560B03" w:rsidRPr="00560B03">
        <w:t xml:space="preserve">astupano po Ninoslavu </w:t>
      </w:r>
      <w:proofErr w:type="spellStart"/>
      <w:r w:rsidR="00560B03" w:rsidRPr="00560B03">
        <w:t>Jagaru</w:t>
      </w:r>
      <w:proofErr w:type="spellEnd"/>
      <w:r w:rsidR="00560B03" w:rsidRPr="00560B03">
        <w:t xml:space="preserve"> i Krešimiru</w:t>
      </w:r>
      <w:r w:rsidR="00560B03">
        <w:t xml:space="preserve"> </w:t>
      </w:r>
      <w:proofErr w:type="spellStart"/>
      <w:r w:rsidR="00560B03">
        <w:t>Grebnaru</w:t>
      </w:r>
      <w:proofErr w:type="spellEnd"/>
      <w:r w:rsidR="00560B03">
        <w:t xml:space="preserve">, odvjetnicima u </w:t>
      </w:r>
      <w:proofErr w:type="spellStart"/>
      <w:r w:rsidR="00560B03">
        <w:t>JAGAR</w:t>
      </w:r>
      <w:proofErr w:type="spellEnd"/>
      <w:r w:rsidR="00560B03">
        <w:t xml:space="preserve"> &amp; GREBENAR ODVJETNIČKO DRUŠTVO iz Zagreba,</w:t>
      </w:r>
      <w:r w:rsidR="00560B03" w:rsidRPr="00560B03">
        <w:t xml:space="preserve"> </w:t>
      </w:r>
      <w:r w:rsidR="00110CCB">
        <w:t>u iznosu od 6.977.961,</w:t>
      </w:r>
      <w:proofErr w:type="spellStart"/>
      <w:r w:rsidR="00110CCB">
        <w:t>81</w:t>
      </w:r>
      <w:proofErr w:type="spellEnd"/>
      <w:r w:rsidR="00110CCB">
        <w:t xml:space="preserve"> kn.</w:t>
      </w:r>
    </w:p>
    <w:p w:rsidRDefault="00110CCB" w:rsidP="00110CCB" w:rsidR="00110CCB">
      <w:pPr>
        <w:spacing w:lineRule="auto" w:line="276"/>
        <w:ind w:firstLine="708"/>
        <w:jc w:val="both"/>
      </w:pPr>
    </w:p>
    <w:p w:rsidRDefault="00F546B4" w:rsidP="00F546B4" w:rsidR="00F546B4" w:rsidRPr="003D65BD">
      <w:pPr>
        <w:ind w:left="360"/>
        <w:jc w:val="center"/>
      </w:pPr>
      <w:r w:rsidRPr="003D65BD">
        <w:t>Obrazloženje</w:t>
      </w:r>
    </w:p>
    <w:p w:rsidRDefault="00F546B4" w:rsidP="00F546B4" w:rsidR="00F546B4" w:rsidRPr="003D65BD">
      <w:pPr>
        <w:ind w:left="360"/>
        <w:jc w:val="center"/>
      </w:pPr>
    </w:p>
    <w:p w:rsidRDefault="00F546B4" w:rsidP="00F546B4" w:rsidR="00F546B4" w:rsidRPr="003D65BD">
      <w:pPr>
        <w:jc w:val="both"/>
      </w:pPr>
      <w:r w:rsidRPr="003D65BD">
        <w:tab/>
        <w:t xml:space="preserve">Na ispitnom ročištu održanom </w:t>
      </w:r>
      <w:r w:rsidR="003D65BD" w:rsidRPr="003D65BD">
        <w:t>9</w:t>
      </w:r>
      <w:r w:rsidR="00810499" w:rsidRPr="003D65BD">
        <w:t xml:space="preserve">. </w:t>
      </w:r>
      <w:r w:rsidR="003D65BD" w:rsidRPr="003D65BD">
        <w:t xml:space="preserve">veljače </w:t>
      </w:r>
      <w:proofErr w:type="spellStart"/>
      <w:r w:rsidRPr="003D65BD">
        <w:t>201</w:t>
      </w:r>
      <w:r w:rsidR="003D65BD" w:rsidRPr="003D65BD">
        <w:t>7</w:t>
      </w:r>
      <w:proofErr w:type="spellEnd"/>
      <w:r w:rsidRPr="003D65BD">
        <w:t xml:space="preserve">. ispitane su prijave tražbina prema svojim iznosima i redu. Stečajni je sudac temeljem čl. </w:t>
      </w:r>
      <w:proofErr w:type="spellStart"/>
      <w:r w:rsidRPr="003D65BD">
        <w:t>264</w:t>
      </w:r>
      <w:proofErr w:type="spellEnd"/>
      <w:r w:rsidRPr="003D65BD">
        <w:t xml:space="preserve">. Stečajnog zakona (dalje: </w:t>
      </w:r>
      <w:proofErr w:type="spellStart"/>
      <w:r w:rsidRPr="003D65BD">
        <w:t>SZ</w:t>
      </w:r>
      <w:proofErr w:type="spellEnd"/>
      <w:r w:rsidRPr="003D65BD">
        <w:t xml:space="preserve">, NN </w:t>
      </w:r>
      <w:proofErr w:type="spellStart"/>
      <w:r w:rsidRPr="003D65BD">
        <w:t>71</w:t>
      </w:r>
      <w:proofErr w:type="spellEnd"/>
      <w:r w:rsidRPr="003D65BD">
        <w:t>/</w:t>
      </w:r>
      <w:proofErr w:type="spellStart"/>
      <w:r w:rsidRPr="003D65BD">
        <w:t>15</w:t>
      </w:r>
      <w:proofErr w:type="spellEnd"/>
      <w:r w:rsidRPr="003D65BD">
        <w:t>) sastavio tablicu ispitanih tražbina u kojoj su za svaku tražbinu uneseni podaci u kojoj je mjeri tražbina utvrđena odnosno osporena prema svom iznosu i svom redu, te tko je tražbinu osporio.</w:t>
      </w:r>
    </w:p>
    <w:p w:rsidRDefault="00F546B4" w:rsidP="003D65BD" w:rsidR="00F546B4" w:rsidRPr="00CF7408">
      <w:pPr>
        <w:jc w:val="both"/>
        <w:rPr>
          <w:color w:val="FF0000"/>
        </w:rPr>
      </w:pPr>
      <w:r w:rsidRPr="003D65BD">
        <w:tab/>
        <w:t>Tražbine drugog višeg isplatnog reda označene u izre</w:t>
      </w:r>
      <w:r w:rsidR="00110CCB">
        <w:t xml:space="preserve">ci </w:t>
      </w:r>
      <w:r w:rsidRPr="003D65BD">
        <w:t xml:space="preserve">ovog rješenja smatraju se utvrđenim, budući ih je priznao stečajni upravitelj a nisu osporili vjerovnici (čl. </w:t>
      </w:r>
      <w:proofErr w:type="spellStart"/>
      <w:r w:rsidRPr="003D65BD">
        <w:t>263</w:t>
      </w:r>
      <w:proofErr w:type="spellEnd"/>
      <w:r w:rsidRPr="003D65BD">
        <w:t xml:space="preserve">. </w:t>
      </w:r>
      <w:proofErr w:type="spellStart"/>
      <w:r w:rsidRPr="003D65BD">
        <w:t>SZ</w:t>
      </w:r>
      <w:proofErr w:type="spellEnd"/>
      <w:r w:rsidRPr="003D65BD">
        <w:t>-a). Tražbine vjerovnika koje su priznate u cijelosti nisu posebno obrazložene.</w:t>
      </w:r>
      <w:r w:rsidRPr="00CF7408">
        <w:rPr>
          <w:color w:val="FF0000"/>
        </w:rPr>
        <w:t xml:space="preserve"> </w:t>
      </w:r>
    </w:p>
    <w:p w:rsidRDefault="00F546B4" w:rsidP="00F546B4" w:rsidR="00F546B4" w:rsidRPr="00CF7408">
      <w:pPr>
        <w:jc w:val="both"/>
        <w:rPr>
          <w:color w:val="FF0000"/>
        </w:rPr>
      </w:pPr>
      <w:r w:rsidRPr="00CF7408">
        <w:rPr>
          <w:color w:val="FF0000"/>
        </w:rPr>
        <w:tab/>
      </w:r>
    </w:p>
    <w:p w:rsidRDefault="00F546B4" w:rsidP="00F546B4" w:rsidR="00F546B4" w:rsidRPr="003D65BD">
      <w:pPr>
        <w:ind w:firstLine="708"/>
        <w:jc w:val="center"/>
      </w:pPr>
      <w:r w:rsidRPr="003D65BD">
        <w:t>U Pazin</w:t>
      </w:r>
      <w:r w:rsidR="00810499" w:rsidRPr="003D65BD">
        <w:t>u</w:t>
      </w:r>
      <w:r w:rsidRPr="003D65BD">
        <w:t xml:space="preserve"> </w:t>
      </w:r>
      <w:proofErr w:type="spellStart"/>
      <w:r w:rsidR="00C749D1" w:rsidRPr="003D65BD">
        <w:t>10</w:t>
      </w:r>
      <w:proofErr w:type="spellEnd"/>
      <w:r w:rsidR="00810499" w:rsidRPr="003D65BD">
        <w:t xml:space="preserve">. </w:t>
      </w:r>
      <w:r w:rsidR="00C749D1" w:rsidRPr="003D65BD">
        <w:t xml:space="preserve">veljače </w:t>
      </w:r>
      <w:proofErr w:type="spellStart"/>
      <w:r w:rsidRPr="003D65BD">
        <w:t>201</w:t>
      </w:r>
      <w:r w:rsidR="00C749D1" w:rsidRPr="003D65BD">
        <w:t>7</w:t>
      </w:r>
      <w:proofErr w:type="spellEnd"/>
      <w:r w:rsidRPr="003D65BD">
        <w:t>.</w:t>
      </w:r>
    </w:p>
    <w:p w:rsidRDefault="00F546B4" w:rsidP="00F546B4" w:rsidR="00F546B4" w:rsidRPr="003D65BD">
      <w:pPr>
        <w:ind w:firstLine="708"/>
        <w:jc w:val="center"/>
      </w:pPr>
    </w:p>
    <w:p w:rsidRDefault="00F546B4" w:rsidP="00F546B4" w:rsidR="00F546B4" w:rsidRPr="003D65BD">
      <w:pPr>
        <w:ind w:firstLine="708" w:left="5664"/>
        <w:jc w:val="center"/>
      </w:pPr>
      <w:r w:rsidRPr="003D65BD">
        <w:t>Stečajni sudac</w:t>
      </w:r>
    </w:p>
    <w:p w:rsidRDefault="002A0C16" w:rsidP="00F546B4" w:rsidR="00F546B4" w:rsidRPr="003D65BD">
      <w:pPr>
        <w:ind w:firstLine="708" w:left="4956"/>
        <w:jc w:val="center"/>
      </w:pPr>
      <w:r>
        <w:t xml:space="preserve">        </w:t>
      </w:r>
      <w:r w:rsidR="00F546B4" w:rsidRPr="003D65BD">
        <w:t xml:space="preserve"> </w:t>
      </w:r>
      <w:r w:rsidR="00CF7408" w:rsidRPr="003D65BD">
        <w:t>Damir Rabar</w:t>
      </w:r>
      <w:r>
        <w:t>, v.r.</w:t>
      </w:r>
    </w:p>
    <w:p w:rsidRDefault="00F546B4" w:rsidP="00F546B4" w:rsidR="00F546B4">
      <w:pPr>
        <w:jc w:val="both"/>
      </w:pPr>
    </w:p>
    <w:p w:rsidRDefault="00560B03" w:rsidP="00F546B4" w:rsidR="00560B03" w:rsidRPr="006572C0">
      <w:pPr>
        <w:jc w:val="both"/>
      </w:pPr>
    </w:p>
    <w:p w:rsidRDefault="00F546B4" w:rsidP="00F546B4" w:rsidR="00F546B4" w:rsidRPr="006572C0">
      <w:pPr>
        <w:jc w:val="both"/>
      </w:pPr>
      <w:r w:rsidRPr="006572C0">
        <w:t>UPUTA O PRAVNOM LIJEKU:</w:t>
      </w:r>
    </w:p>
    <w:p w:rsidRDefault="00F546B4" w:rsidP="00F546B4" w:rsidR="00F546B4" w:rsidRPr="006572C0">
      <w:pPr>
        <w:ind w:firstLine="708"/>
        <w:jc w:val="both"/>
      </w:pPr>
      <w:r w:rsidRPr="006572C0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6572C0">
        <w:t>265</w:t>
      </w:r>
      <w:proofErr w:type="spellEnd"/>
      <w:r w:rsidRPr="006572C0">
        <w:t xml:space="preserve">. st. 3. </w:t>
      </w:r>
      <w:proofErr w:type="spellStart"/>
      <w:r w:rsidRPr="006572C0">
        <w:t>SZ</w:t>
      </w:r>
      <w:proofErr w:type="spellEnd"/>
      <w:r w:rsidRPr="006572C0">
        <w:t xml:space="preserve">-a). O žalbi odlučuje Visoki trgovački sud Republike Hrvatske. </w:t>
      </w:r>
    </w:p>
    <w:p w:rsidRDefault="00F546B4" w:rsidP="00F546B4" w:rsidR="00F546B4" w:rsidRPr="006572C0">
      <w:pPr>
        <w:ind w:left="7080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560B03" w:rsidR="00500701">
      <w:pPr>
        <w:jc w:val="both"/>
      </w:pPr>
      <w:r w:rsidRPr="006572C0">
        <w:t xml:space="preserve">- e-oglasna ploča suda 8 dana (čl. </w:t>
      </w:r>
      <w:proofErr w:type="spellStart"/>
      <w:r w:rsidRPr="006572C0">
        <w:t>265</w:t>
      </w:r>
      <w:proofErr w:type="spellEnd"/>
      <w:r w:rsidRPr="006572C0">
        <w:t xml:space="preserve">. st. 2. </w:t>
      </w:r>
      <w:proofErr w:type="spellStart"/>
      <w:r w:rsidRPr="006572C0">
        <w:t>SZ</w:t>
      </w:r>
      <w:proofErr w:type="spellEnd"/>
      <w:r w:rsidRPr="006572C0">
        <w:t>-a)</w:t>
      </w:r>
    </w:p>
    <w:sectPr w:rsidSect="00A70E98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B66" w:rsidP="00F546B4" w:rsidR="009F3B66">
      <w:r>
        <w:separator/>
      </w:r>
    </w:p>
  </w:endnote>
  <w:endnote w:id="0" w:type="continuationSeparator">
    <w:p w:rsidRDefault="009F3B66" w:rsidP="00F546B4" w:rsidR="009F3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B66" w:rsidP="00F546B4" w:rsidR="009F3B66">
      <w:r>
        <w:separator/>
      </w:r>
    </w:p>
  </w:footnote>
  <w:footnote w:id="0" w:type="continuationSeparator">
    <w:p w:rsidRDefault="009F3B66" w:rsidP="00F546B4" w:rsidR="009F3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5A0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B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560B03">
      <w:t>Posl</w:t>
    </w:r>
    <w:proofErr w:type="spellEnd"/>
    <w:r w:rsidR="00560B03">
      <w:t>. br.: 1 St-</w:t>
    </w:r>
    <w:proofErr w:type="spellStart"/>
    <w:r w:rsidR="00560B03">
      <w:t>864</w:t>
    </w:r>
    <w:proofErr w:type="spellEnd"/>
    <w:r w:rsidR="00560B03">
      <w:t>/</w:t>
    </w:r>
    <w:proofErr w:type="spellStart"/>
    <w:r w:rsidR="00560B03">
      <w:t>16</w:t>
    </w:r>
    <w:proofErr w:type="spellEnd"/>
    <w:r w:rsidR="00560B03">
      <w:t>-</w:t>
    </w:r>
    <w:proofErr w:type="spellStart"/>
    <w:r w:rsidR="00560B03">
      <w:t>30</w:t>
    </w:r>
    <w:proofErr w:type="spellEnd"/>
  </w:p>
  <w:p w:rsidRDefault="00C75A05" w:rsidP="00E84C66" w:rsidR="00E84C66">
    <w:pPr>
      <w:pStyle w:val="Zaglavlje"/>
    </w:pPr>
  </w:p>
  <w:p w:rsidRDefault="00C75A05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60B03" w:rsidR="00E84C66">
    <w:pPr>
      <w:pStyle w:val="Zaglavlje"/>
      <w:jc w:val="right"/>
    </w:pPr>
    <w:r>
      <w:tab/>
    </w:r>
    <w:r>
      <w:tab/>
    </w:r>
    <w:proofErr w:type="spellStart"/>
    <w:r w:rsidR="00560B03">
      <w:t>Posl</w:t>
    </w:r>
    <w:proofErr w:type="spellEnd"/>
    <w:r w:rsidR="00560B03">
      <w:t>. br.: 1 St-</w:t>
    </w:r>
    <w:proofErr w:type="spellStart"/>
    <w:r w:rsidR="00560B03">
      <w:t>864</w:t>
    </w:r>
    <w:proofErr w:type="spellEnd"/>
    <w:r w:rsidR="00560B03">
      <w:t>/</w:t>
    </w:r>
    <w:proofErr w:type="spellStart"/>
    <w:r w:rsidR="00560B03">
      <w:t>16</w:t>
    </w:r>
    <w:proofErr w:type="spellEnd"/>
    <w:r w:rsidR="00560B03">
      <w:t>-</w:t>
    </w:r>
    <w:proofErr w:type="spellStart"/>
    <w:r w:rsidR="00560B03">
      <w:t>30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10CCB"/>
    <w:rsid w:val="001E7079"/>
    <w:rsid w:val="002A0C16"/>
    <w:rsid w:val="003225FF"/>
    <w:rsid w:val="003D419E"/>
    <w:rsid w:val="003D65BD"/>
    <w:rsid w:val="004A471E"/>
    <w:rsid w:val="00554328"/>
    <w:rsid w:val="00560B03"/>
    <w:rsid w:val="00582CD4"/>
    <w:rsid w:val="0066742A"/>
    <w:rsid w:val="00680834"/>
    <w:rsid w:val="006F3547"/>
    <w:rsid w:val="007075BA"/>
    <w:rsid w:val="0078523D"/>
    <w:rsid w:val="007C6337"/>
    <w:rsid w:val="00810499"/>
    <w:rsid w:val="00836354"/>
    <w:rsid w:val="008E4512"/>
    <w:rsid w:val="008F5FDD"/>
    <w:rsid w:val="0091282E"/>
    <w:rsid w:val="0094722D"/>
    <w:rsid w:val="00985388"/>
    <w:rsid w:val="009F3B66"/>
    <w:rsid w:val="00A05DB7"/>
    <w:rsid w:val="00AB3238"/>
    <w:rsid w:val="00B45575"/>
    <w:rsid w:val="00C749D1"/>
    <w:rsid w:val="00C75A05"/>
    <w:rsid w:val="00CF7408"/>
    <w:rsid w:val="00DB7F37"/>
    <w:rsid w:val="00E56383"/>
    <w:rsid w:val="00EB409B"/>
    <w:rsid w:val="00EC58F9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75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C75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88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0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8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0E3C7-226E-4430-8175-C094C9B55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1454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2017-02-10T11:15:00Z</dcterms:created>
  <dc:creator>Jasmina Matika</dc:creator>
  <cp:lastModifiedBy>Lorena Paris Aničić</cp:lastModifiedBy>
  <cp:lastPrinted>2017-02-10T11:14:00Z</cp:lastPrinted>
  <dcterms:modified xmlns:xsi="http://www.w3.org/2001/XMLSchema-instance" xsi:type="dcterms:W3CDTF">2017-02-10T11:16:00Z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