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e0c4" w14:paraId="a1ce0c4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D77BE3">
        <w:rPr>
          <w:rFonts w:hAnsi="Times New Roman" w:ascii="Times New Roman"/>
          <w:szCs w:val="24"/>
        </w:rPr>
        <w:t>7171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D77BE3">
        <w:rPr>
          <w:rFonts w:hAnsi="Times New Roman" w:ascii="Times New Roman"/>
          <w:szCs w:val="24"/>
        </w:rPr>
        <w:t>PROLEKSIS NET,UDRUGA ZA PROMICANJE I DIGITALIZACIJU ZNANJA,OBRAZOVANJA TE KULTURNE I PRIRODNE BAŠTINE, Zagreb, Ilica 61, OIB: 45730877340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D77BE3">
        <w:rPr>
          <w:rFonts w:hAnsi="Times New Roman" w:ascii="Times New Roman"/>
          <w:szCs w:val="24"/>
        </w:rPr>
        <w:t>11.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D77BE3">
        <w:rPr>
          <w:rFonts w:hAnsi="Times New Roman" w:ascii="Times New Roman"/>
          <w:szCs w:val="24"/>
        </w:rPr>
        <w:t>PROLEKSIS NET,UDRUGA ZA PROMICANJE I DIGITALIZACIJU ZNANJA,OBRAZOVANJA TE KULTURNE I PRIRODNE BAŠTINE, Zagreb, Ilica 61, OIB: 45730877340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</w:t>
      </w:r>
      <w:r w:rsidR="00A76106">
        <w:rPr>
          <w:rFonts w:hAnsi="Times New Roman" w:ascii="Times New Roman"/>
        </w:rPr>
        <w:t>obrtno</w:t>
      </w:r>
      <w:r>
        <w:rPr>
          <w:rFonts w:hAnsi="Times New Roman" w:ascii="Times New Roman"/>
        </w:rPr>
        <w:t xml:space="preserve">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D77BE3">
        <w:rPr>
          <w:rFonts w:hAnsi="Times New Roman" w:ascii="Times New Roman"/>
        </w:rPr>
        <w:t xml:space="preserve"> 20.873,71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A76106" w:rsidP="00795DC6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 11</w:t>
      </w:r>
      <w:r w:rsidR="000719F9">
        <w:rPr>
          <w:rFonts w:hAnsi="Times New Roman" w:ascii="Times New Roman"/>
          <w:szCs w:val="24"/>
        </w:rPr>
        <w:t xml:space="preserve">. </w:t>
      </w:r>
      <w:r w:rsidR="00D965ED">
        <w:rPr>
          <w:rFonts w:hAnsi="Times New Roman" w:ascii="Times New Roman"/>
          <w:szCs w:val="24"/>
        </w:rPr>
        <w:t>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D00C2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0C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4C41"/>
    <w:rsid w:val="000567C1"/>
    <w:rsid w:val="00056C6B"/>
    <w:rsid w:val="00067F4B"/>
    <w:rsid w:val="000719F9"/>
    <w:rsid w:val="000845C3"/>
    <w:rsid w:val="000D011E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D3692"/>
    <w:rsid w:val="001F6390"/>
    <w:rsid w:val="002121B1"/>
    <w:rsid w:val="00235D86"/>
    <w:rsid w:val="0024293E"/>
    <w:rsid w:val="00253A2E"/>
    <w:rsid w:val="00253ED5"/>
    <w:rsid w:val="00262C48"/>
    <w:rsid w:val="0027631B"/>
    <w:rsid w:val="00290720"/>
    <w:rsid w:val="002A12F8"/>
    <w:rsid w:val="002A1FCA"/>
    <w:rsid w:val="002A7ADF"/>
    <w:rsid w:val="002B510A"/>
    <w:rsid w:val="002C1FF0"/>
    <w:rsid w:val="002E412A"/>
    <w:rsid w:val="002F3BE5"/>
    <w:rsid w:val="00305C99"/>
    <w:rsid w:val="00312FD0"/>
    <w:rsid w:val="00314FF2"/>
    <w:rsid w:val="0038153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5F7C63"/>
    <w:rsid w:val="00615B11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76106"/>
    <w:rsid w:val="00A8079B"/>
    <w:rsid w:val="00A9025F"/>
    <w:rsid w:val="00AA2AE5"/>
    <w:rsid w:val="00AB17BE"/>
    <w:rsid w:val="00AB5BD3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3E83"/>
    <w:rsid w:val="00BF77F5"/>
    <w:rsid w:val="00BF7FC3"/>
    <w:rsid w:val="00C00F04"/>
    <w:rsid w:val="00C139F3"/>
    <w:rsid w:val="00C17F94"/>
    <w:rsid w:val="00C617A4"/>
    <w:rsid w:val="00C62249"/>
    <w:rsid w:val="00CB215E"/>
    <w:rsid w:val="00CB56ED"/>
    <w:rsid w:val="00CC5E3E"/>
    <w:rsid w:val="00CE34B4"/>
    <w:rsid w:val="00CF02CE"/>
    <w:rsid w:val="00D00C2B"/>
    <w:rsid w:val="00D02C7C"/>
    <w:rsid w:val="00D037F4"/>
    <w:rsid w:val="00D0459C"/>
    <w:rsid w:val="00D204AA"/>
    <w:rsid w:val="00D335D4"/>
    <w:rsid w:val="00D47887"/>
    <w:rsid w:val="00D63714"/>
    <w:rsid w:val="00D75016"/>
    <w:rsid w:val="00D77BE3"/>
    <w:rsid w:val="00D965ED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0C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C2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C2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C2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C2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0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C2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C2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C2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C2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7171</izvorni_sadrzaj>
    <derivirana_varijabla naziv="DomainObject.Predmet.Broj_1">7171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St-7171/2015</izvorni_sadrzaj>
    <derivirana_varijabla naziv="DomainObject.Predmet.OznakaBroj_1">St-7171/2015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PROLEKSIS NET,UDRUGA ZA PROMICANJE I DIGITALIZACIJU ZNANJA,OBRAZOVANJA TE KULTURNE I PRIRODNE BAŠTINE</izvorni_sadrzaj>
    <derivirana_varijabla naziv="DomainObject.Predmet.ProtustrankaFormated_1">  PROLEKSIS NET,UDRUGA ZA PROMICANJE I DIGITALIZACIJU ZNANJA,OBRAZOVANJA TE KULTURNE I PRIRODNE BAŠTINE</derivirana_varijabla>
  </DomainObject.Predmet.ProtustrankaFormated>
  <DomainObject.Predmet.ProtustrankaFormatedOIB>
    <izvorni_sadrzaj>  PROLEKSIS NET,UDRUGA ZA PROMICANJE I DIGITALIZACIJU ZNANJA,OBRAZOVANJA TE KULTURNE I PRIRODNE BAŠTINE, OIB 45730877340</izvorni_sadrzaj>
    <derivirana_varijabla naziv="DomainObject.Predmet.ProtustrankaFormatedOIB_1">  PROLEKSIS NET,UDRUGA ZA PROMICANJE I DIGITALIZACIJU ZNANJA,OBRAZOVANJA TE KULTURNE I PRIRODNE BAŠTINE, OIB 45730877340</derivirana_varijabla>
  </DomainObject.Predmet.ProtustrankaFormatedOIB>
  <DomainObject.Predmet.ProtustrankaFormatedWithAdress>
    <izvorni_sadrzaj> PROLEKSIS NET,UDRUGA ZA PROMICANJE I DIGITALIZACIJU ZNANJA,OBRAZOVANJA TE KULTURNE I PRIRODNE BAŠTINE, Ilica 61, 10000 Zagreb</izvorni_sadrzaj>
    <derivirana_varijabla naziv="DomainObject.Predmet.ProtustrankaFormatedWithAdress_1"> PROLEKSIS NET,UDRUGA ZA PROMICANJE I DIGITALIZACIJU ZNANJA,OBRAZOVANJA TE KULTURNE I PRIRODNE BAŠTINE, Ilica 61, 10000 Zagreb</derivirana_varijabla>
  </DomainObject.Predmet.ProtustrankaFormatedWithAdress>
  <DomainObject.Predmet.ProtustrankaFormatedWithAdressOIB>
    <izvorni_sadrzaj> PROLEKSIS NET,UDRUGA ZA PROMICANJE I DIGITALIZACIJU ZNANJA,OBRAZOVANJA TE KULTURNE I PRIRODNE BAŠTINE, OIB 45730877340, Ilica 61, 10000 Zagreb</izvorni_sadrzaj>
    <derivirana_varijabla naziv="DomainObject.Predmet.ProtustrankaFormatedWithAdressOIB_1"> PROLEKSIS NET,UDRUGA ZA PROMICANJE I DIGITALIZACIJU ZNANJA,OBRAZOVANJA TE KULTURNE I PRIRODNE BAŠTINE, OIB 45730877340, Ilica 61, 10000 Zagreb</derivirana_varijabla>
  </DomainObject.Predmet.ProtustrankaFormatedWithAdressOIB>
  <DomainObject.Predmet.ProtustrankaWithAdress>
    <izvorni_sadrzaj>PROLEKSIS NET,UDRUGA ZA PROMICANJE I DIGITALIZACIJU ZNANJA,OBRAZOVANJA TE KULTURNE I PRIRODNE BAŠTINE Ilica 61, 10000 Zagreb</izvorni_sadrzaj>
    <derivirana_varijabla naziv="DomainObject.Predmet.ProtustrankaWithAdress_1">PROLEKSIS NET,UDRUGA ZA PROMICANJE I DIGITALIZACIJU ZNANJA,OBRAZOVANJA TE KULTURNE I PRIRODNE BAŠTINE Ilica 61, 10000 Zagreb</derivirana_varijabla>
  </DomainObject.Predmet.ProtustrankaWithAdress>
  <DomainObject.Predmet.ProtustrankaWithAdressOIB>
    <izvorni_sadrzaj>PROLEKSIS NET,UDRUGA ZA PROMICANJE I DIGITALIZACIJU ZNANJA,OBRAZOVANJA TE KULTURNE I PRIRODNE BAŠTINE, OIB 45730877340, Ilica 61, 10000 Zagreb</izvorni_sadrzaj>
    <derivirana_varijabla naziv="DomainObject.Predmet.ProtustrankaWithAdressOIB_1">PROLEKSIS NET,UDRUGA ZA PROMICANJE I DIGITALIZACIJU ZNANJA,OBRAZOVANJA TE KULTURNE I PRIRODNE BAŠTINE, OIB 45730877340, Ilica 61, 10000 Zagreb</derivirana_varijabla>
  </DomainObject.Predmet.ProtustrankaWithAdressOIB>
  <DomainObject.Predmet.ProtustrankaNazivFormated>
    <izvorni_sadrzaj>PROLEKSIS NET,UDRUGA ZA PROMICANJE I DIGITALIZACIJU ZNANJA,OBRAZOVANJA TE KULTURNE I PRIRODNE BAŠTINE</izvorni_sadrzaj>
    <derivirana_varijabla naziv="DomainObject.Predmet.ProtustrankaNazivFormated_1">PROLEKSIS NET,UDRUGA ZA PROMICANJE I DIGITALIZACIJU ZNANJA,OBRAZOVANJA TE KULTURNE I PRIRODNE BAŠTINE</derivirana_varijabla>
  </DomainObject.Predmet.ProtustrankaNazivFormated>
  <DomainObject.Predmet.ProtustrankaNazivFormatedOIB>
    <izvorni_sadrzaj>PROLEKSIS NET,UDRUGA ZA PROMICANJE I DIGITALIZACIJU ZNANJA,OBRAZOVANJA TE KULTURNE I PRIRODNE BAŠTINE, OIB 45730877340</izvorni_sadrzaj>
    <derivirana_varijabla naziv="DomainObject.Predmet.ProtustrankaNazivFormatedOIB_1">PROLEKSIS NET,UDRUGA ZA PROMICANJE I DIGITALIZACIJU ZNANJA,OBRAZOVANJA TE KULTURNE I PRIRODNE BAŠTINE, OIB 45730877340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PROLEKSIS NET,UDRUGA ZA PROMICANJE I DIGITALIZACIJU ZNANJA,OBRAZOVANJA TE KULTURNE I PRIRODNE BAŠTINE</item>
    </izvorni_sadrzaj>
    <derivirana_varijabla naziv="DomainObject.Predmet.ProtuStrankaListFormated_1">
      <item>PROLEKSIS NET,UDRUGA ZA PROMICANJE I DIGITALIZACIJU ZNANJA,OBRAZOVANJA TE KULTURNE I PRIRODNE BAŠTINE</item>
    </derivirana_varijabla>
  </DomainObject.Predmet.ProtuStrankaListFormated>
  <DomainObject.Predmet.ProtuStrankaListFormatedOIB>
    <izvorni_sadrzaj>
      <item>PROLEKSIS NET,UDRUGA ZA PROMICANJE I DIGITALIZACIJU ZNANJA,OBRAZOVANJA TE KULTURNE I PRIRODNE BAŠTINE, OIB 45730877340</item>
    </izvorni_sadrzaj>
    <derivirana_varijabla naziv="DomainObject.Predmet.ProtuStrankaListFormatedOIB_1">
      <item>PROLEKSIS NET,UDRUGA ZA PROMICANJE I DIGITALIZACIJU ZNANJA,OBRAZOVANJA TE KULTURNE I PRIRODNE BAŠTINE, OIB 45730877340</item>
    </derivirana_varijabla>
  </DomainObject.Predmet.ProtuStrankaListFormatedOIB>
  <DomainObject.Predmet.ProtuStrankaListFormatedWithAdress>
    <izvorni_sadrzaj>
      <item>PROLEKSIS NET,UDRUGA ZA PROMICANJE I DIGITALIZACIJU ZNANJA,OBRAZOVANJA TE KULTURNE I PRIRODNE BAŠTINE, Ilica 61, 10000 Zagreb</item>
    </izvorni_sadrzaj>
    <derivirana_varijabla naziv="DomainObject.Predmet.ProtuStrankaListFormatedWithAdress_1">
      <item>PROLEKSIS NET,UDRUGA ZA PROMICANJE I DIGITALIZACIJU ZNANJA,OBRAZOVANJA TE KULTURNE I PRIRODNE BAŠTINE, Ilica 61, 10000 Zagreb</item>
    </derivirana_varijabla>
  </DomainObject.Predmet.ProtuStrankaListFormatedWithAdress>
  <DomainObject.Predmet.ProtuStrankaListFormatedWithAdressOIB>
    <izvorni_sadrzaj>
      <item>PROLEKSIS NET,UDRUGA ZA PROMICANJE I DIGITALIZACIJU ZNANJA,OBRAZOVANJA TE KULTURNE I PRIRODNE BAŠTINE, OIB 45730877340, Ilica 61, 10000 Zagreb</item>
    </izvorni_sadrzaj>
    <derivirana_varijabla naziv="DomainObject.Predmet.ProtuStrankaListFormatedWithAdressOIB_1">
      <item>PROLEKSIS NET,UDRUGA ZA PROMICANJE I DIGITALIZACIJU ZNANJA,OBRAZOVANJA TE KULTURNE I PRIRODNE BAŠTINE, OIB 45730877340, Ilica 61, 10000 Zagreb</item>
    </derivirana_varijabla>
  </DomainObject.Predmet.ProtuStrankaListFormatedWithAdressOIB>
  <DomainObject.Predmet.ProtuStrankaListNazivFormated>
    <izvorni_sadrzaj>
      <item>PROLEKSIS NET,UDRUGA ZA PROMICANJE I DIGITALIZACIJU ZNANJA,OBRAZOVANJA TE KULTURNE I PRIRODNE BAŠTINE</item>
    </izvorni_sadrzaj>
    <derivirana_varijabla naziv="DomainObject.Predmet.ProtuStrankaListNazivFormated_1">
      <item>PROLEKSIS NET,UDRUGA ZA PROMICANJE I DIGITALIZACIJU ZNANJA,OBRAZOVANJA TE KULTURNE I PRIRODNE BAŠTINE</item>
    </derivirana_varijabla>
  </DomainObject.Predmet.ProtuStrankaListNazivFormated>
  <DomainObject.Predmet.ProtuStrankaListNazivFormatedOIB>
    <izvorni_sadrzaj>
      <item>PROLEKSIS NET,UDRUGA ZA PROMICANJE I DIGITALIZACIJU ZNANJA,OBRAZOVANJA TE KULTURNE I PRIRODNE BAŠTINE, OIB 45730877340</item>
    </izvorni_sadrzaj>
    <derivirana_varijabla naziv="DomainObject.Predmet.ProtuStrankaListNazivFormatedOIB_1">
      <item>PROLEKSIS NET,UDRUGA ZA PROMICANJE I DIGITALIZACIJU ZNANJA,OBRAZOVANJA TE KULTURNE I PRIRODNE BAŠTINE, OIB 45730877340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PROLEKSIS NET,UDRUGA ZA PROMICANJE I DIGITALIZACIJU ZNANJA,OBRAZOVANJA TE KULTURNE I PRIRODNE BAŠTINE</izvorni_sadrzaj>
    <derivirana_varijabla naziv="DomainObject.Predmet.ProtustrankaIDrugi_1">PROLEKSIS NET,UDRUGA ZA PROMICANJE I DIGITALIZACIJU ZNANJA,OBRAZOVANJA TE KULTURNE I PRIRODNE BAŠTINE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PROLEKSIS NET,UDRUGA ZA PROMICANJE I DIGITALIZACIJU ZNANJA,OBRAZOVANJA TE KULTURNE I PRIRODNE BAŠTINE, OIB 45730877340, Ilica 61, 10000 Zagreb</izvorni_sadrzaj>
    <derivirana_varijabla naziv="DomainObject.Predmet.ProtustrankaIDrugiAdressOIB_1">PROLEKSIS NET,UDRUGA ZA PROMICANJE I DIGITALIZACIJU ZNANJA,OBRAZOVANJA TE KULTURNE I PRIRODNE BAŠTINE, OIB 45730877340, Ilica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PROLEKSIS NET,UDRUGA ZA PROMICANJE I DIGITALIZACIJU ZNANJA,OBRAZOVANJA TE KULTURNE I PRIRODNE BAŠTINE</item>
      <item>FINA Regionalni centar Zagreb</item>
    </izvorni_sadrzaj>
    <derivirana_varijabla naziv="DomainObject.Predmet.SudioniciListNaziv_1">
      <item>PROLEKSIS NET,UDRUGA ZA PROMICANJE I DIGITALIZACIJU ZNANJA,OBRAZOVANJA TE KULTURNE I PRIRODNE BAŠTINE</item>
      <item>FINA Regionalni centar Zagreb</item>
    </derivirana_varijabla>
  </DomainObject.Predmet.SudioniciListNaziv>
  <DomainObject.Predmet.SudioniciListAdressOIB>
    <izvorni_sadrzaj>
      <item>PROLEKSIS NET,UDRUGA ZA PROMICANJE I DIGITALIZACIJU ZNANJA,OBRAZOVANJA TE KULTURNE I PRIRODNE BAŠTINE, OIB 45730877340, Ilica 61,10000 Zagreb</item>
      <item>FINA Regionalni centar Zagreb, OIB 85821130368, Trg svibanjskih žrtava 1995. 1,10000 Zagreb</item>
    </izvorni_sadrzaj>
    <derivirana_varijabla naziv="DomainObject.Predmet.SudioniciListAdressOIB_1">
      <item>PROLEKSIS NET,UDRUGA ZA PROMICANJE I DIGITALIZACIJU ZNANJA,OBRAZOVANJA TE KULTURNE I PRIRODNE BAŠTINE, OIB 45730877340, Ilica 61,10000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45730877340</item>
      <item>, OIB 85821130368</item>
    </izvorni_sadrzaj>
    <derivirana_varijabla naziv="DomainObject.Predmet.SudioniciListNazivOIB_1">
      <item>, OIB 45730877340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333</properties:Words>
  <properties:Characters>1757</properties:Characters>
  <properties:Lines>47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2016-01-11T08:09:00Z</dcterms:created>
  <dc:creator>kbabic</dc:creator>
  <cp:lastModifiedBy>Katarina Babić</cp:lastModifiedBy>
  <cp:lastPrinted>2016-01-11T12:42:00Z</cp:lastPrinted>
  <dcterms:modified xmlns:xsi="http://www.w3.org/2001/XMLSchema-instance" xsi:type="dcterms:W3CDTF">2016-03-11T06:54:00Z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