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a560" w14:paraId="cd9a560" w:rsidRDefault="00AE649C" w:rsidP="00FA5B5E" w:rsidR="00AE649C">
      <w:pPr>
        <w15:collapsed w:val="false"/>
      </w:pPr>
      <w:bookmarkStart w:name="_GoBack" w:id="0"/>
      <w:bookmarkEnd w:id="0"/>
    </w:p>
    <w:p w:rsidRDefault="00B55B86" w:rsidP="00B55B86" w:rsidR="00B55B86">
      <w:pPr>
        <w:spacing w:after="0"/>
      </w:pPr>
      <w:r>
        <w:t>REPUBLIKA HRVATSKA</w:t>
      </w:r>
    </w:p>
    <w:p w:rsidRDefault="00B55B86" w:rsidP="00B55B86" w:rsidR="00B55B86">
      <w:pPr>
        <w:spacing w:after="0"/>
      </w:pPr>
      <w:r>
        <w:t>Trgovački sud u Varaždinu</w:t>
      </w:r>
    </w:p>
    <w:p w:rsidRDefault="00B55B86" w:rsidP="00B55B86" w:rsidR="00B55B86">
      <w:pPr>
        <w:spacing w:after="0"/>
      </w:pPr>
      <w:r>
        <w:t>Varaždin, Braće Radić br. 2.</w:t>
      </w:r>
    </w:p>
    <w:p w:rsidRDefault="00B55B86" w:rsidP="00B55B86" w:rsidR="00B55B86" w:rsidRPr="00B55B86"/>
    <w:p w:rsidRDefault="00311D75" w:rsidP="00B55B86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55B86" w:rsidP="00B55B86" w:rsidR="00B55B86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B55B86" w:rsidP="00B55B86" w:rsidR="00B55B86">
      <w:pPr>
        <w:pStyle w:val="SudNaziv"/>
        <w:rPr>
          <w:b w:val="false"/>
        </w:rPr>
      </w:pPr>
    </w:p>
    <w:p w:rsidRDefault="00B55B86" w:rsidP="00B55B86" w:rsidR="00B55B86">
      <w:pPr>
        <w:spacing w:after="0"/>
        <w:jc w:val="center"/>
      </w:pPr>
      <w:r>
        <w:t>R   J   E   Š   E   NJ   E</w:t>
      </w:r>
    </w:p>
    <w:p w:rsidRDefault="00B55B86" w:rsidP="00B55B86" w:rsidR="00B55B86">
      <w:pPr>
        <w:spacing w:after="0"/>
        <w:jc w:val="center"/>
      </w:pPr>
    </w:p>
    <w:p w:rsidRDefault="00B55B86" w:rsidP="00B55B86" w:rsidR="00B55B86">
      <w:pPr>
        <w:spacing w:after="0"/>
        <w:jc w:val="center"/>
      </w:pPr>
    </w:p>
    <w:p w:rsidRDefault="00B55B86" w:rsidP="00B55B86" w:rsidR="00B55B86">
      <w:pPr>
        <w:spacing w:after="0"/>
        <w:jc w:val="both"/>
      </w:pPr>
      <w:r>
        <w:tab/>
      </w:r>
      <w:r w:rsidR="00FE2067" w:rsidRPr="00FE2067">
        <w:rPr>
          <w:rStyle w:val="Naglaeno"/>
          <w:b w:val="false"/>
        </w:rPr>
        <w:t xml:space="preserve">TRGOVAČKI SUD U VARAŽDINU, po sucu toga suda Hugu </w:t>
      </w:r>
      <w:proofErr w:type="spellStart"/>
      <w:r w:rsidR="00FE2067" w:rsidRPr="00FE2067">
        <w:rPr>
          <w:rStyle w:val="Naglaeno"/>
          <w:b w:val="false"/>
        </w:rPr>
        <w:t>Wedemeyeru</w:t>
      </w:r>
      <w:proofErr w:type="spellEnd"/>
      <w:r w:rsidR="00FE2067" w:rsidRPr="00FE2067">
        <w:rPr>
          <w:rStyle w:val="Naglaeno"/>
          <w:b w:val="false"/>
        </w:rPr>
        <w:t xml:space="preserve">, u stečajnom predmetu povodom prijedloga predlagatelja SLOBODANA DUKIĆA, iz Novigrada Podravskog, </w:t>
      </w:r>
      <w:proofErr w:type="spellStart"/>
      <w:r w:rsidR="00FE2067" w:rsidRPr="00FE2067">
        <w:rPr>
          <w:rStyle w:val="Naglaeno"/>
          <w:b w:val="false"/>
        </w:rPr>
        <w:t>Valaislav</w:t>
      </w:r>
      <w:proofErr w:type="spellEnd"/>
      <w:r w:rsidR="00FE2067" w:rsidRPr="00FE2067">
        <w:rPr>
          <w:rStyle w:val="Naglaeno"/>
          <w:b w:val="false"/>
        </w:rPr>
        <w:t xml:space="preserve"> br. 59, OIB: 90085364395, radi otvaranja stečajnog postupka nad društvom AGRO PRODAJA j.d.o.o. za usluge i poljoprivredu, iz Novigrada Podravskog, </w:t>
      </w:r>
      <w:proofErr w:type="spellStart"/>
      <w:r w:rsidR="00FE2067" w:rsidRPr="00FE2067">
        <w:rPr>
          <w:rStyle w:val="Naglaeno"/>
          <w:b w:val="false"/>
        </w:rPr>
        <w:t>Vlaislav</w:t>
      </w:r>
      <w:proofErr w:type="spellEnd"/>
      <w:r w:rsidR="00FE2067" w:rsidRPr="00FE2067">
        <w:rPr>
          <w:rStyle w:val="Naglaeno"/>
          <w:b w:val="false"/>
        </w:rPr>
        <w:t xml:space="preserve"> br. 59, OIB: 35867112722, MBS: 070104115</w:t>
      </w:r>
      <w:r w:rsidRPr="00FE2067">
        <w:t>,</w:t>
      </w:r>
      <w:r>
        <w:t xml:space="preserve"> izvan ročišta </w:t>
      </w:r>
      <w:r w:rsidR="00B242FD">
        <w:t>5</w:t>
      </w:r>
      <w:r w:rsidR="00FE2067">
        <w:t>. studenoga 2015</w:t>
      </w:r>
      <w:r>
        <w:t>. godine,</w:t>
      </w:r>
    </w:p>
    <w:p w:rsidRDefault="009E531F" w:rsidP="00B55B86" w:rsidR="009E531F">
      <w:pPr>
        <w:spacing w:after="0"/>
        <w:jc w:val="both"/>
      </w:pPr>
    </w:p>
    <w:p w:rsidRDefault="00B55B86" w:rsidP="00B55B86" w:rsidR="00B55B86">
      <w:pPr>
        <w:spacing w:after="0"/>
        <w:jc w:val="center"/>
      </w:pPr>
      <w:r>
        <w:t>r   i   j   e   š   i   o           j   e</w:t>
      </w:r>
    </w:p>
    <w:p w:rsidRDefault="00B55B86" w:rsidP="00B55B86" w:rsidR="00B55B86">
      <w:pPr>
        <w:spacing w:after="0"/>
        <w:jc w:val="center"/>
      </w:pPr>
    </w:p>
    <w:p w:rsidRDefault="00B55B86" w:rsidP="00B55B86" w:rsidR="00B55B86">
      <w:pPr>
        <w:spacing w:after="0"/>
        <w:ind w:firstLine="708"/>
        <w:jc w:val="both"/>
      </w:pPr>
      <w:r>
        <w:t>I/ Pozivaju se sve osobe koje imaju pravni interes da se provede stečajni postupak nad dužnikom</w:t>
      </w:r>
      <w:r w:rsidR="00FE2067">
        <w:t xml:space="preserve"> </w:t>
      </w:r>
      <w:r w:rsidR="00FE2067" w:rsidRPr="00FE2067">
        <w:rPr>
          <w:rStyle w:val="Naglaeno"/>
          <w:b w:val="false"/>
        </w:rPr>
        <w:t xml:space="preserve">AGRO PRODAJA j.d.o.o. za usluge i poljoprivredu, iz Novigrada Podravskog, </w:t>
      </w:r>
      <w:proofErr w:type="spellStart"/>
      <w:r w:rsidR="00FE2067" w:rsidRPr="00FE2067">
        <w:rPr>
          <w:rStyle w:val="Naglaeno"/>
          <w:b w:val="false"/>
        </w:rPr>
        <w:t>Vlaislav</w:t>
      </w:r>
      <w:proofErr w:type="spellEnd"/>
      <w:r w:rsidR="00FE2067" w:rsidRPr="00FE2067">
        <w:rPr>
          <w:rStyle w:val="Naglaeno"/>
          <w:b w:val="false"/>
        </w:rPr>
        <w:t xml:space="preserve"> br. 59, OIB: 35867112722, MBS: 070104115</w:t>
      </w:r>
      <w:r>
        <w:t>, unatoč utvrđenoj nedostatnosti stečajne mase, da uplate predujam koji je dostatan za pokriće troškova kako prethodnog, tako i otvorenog stečajnog postupka.</w:t>
      </w:r>
    </w:p>
    <w:p w:rsidRDefault="009E531F" w:rsidP="00B55B86" w:rsidR="009E531F">
      <w:pPr>
        <w:spacing w:after="0"/>
        <w:ind w:firstLine="708"/>
        <w:jc w:val="both"/>
      </w:pPr>
    </w:p>
    <w:p w:rsidRDefault="00C27B98" w:rsidP="00B55B86" w:rsidR="00B55B86">
      <w:pPr>
        <w:spacing w:after="0"/>
        <w:ind w:firstLine="708"/>
        <w:jc w:val="both"/>
      </w:pPr>
      <w:r>
        <w:t>II/  Predujam u iznosu od 9</w:t>
      </w:r>
      <w:r w:rsidR="00B55B86">
        <w:t>.</w:t>
      </w:r>
      <w:r>
        <w:t>2</w:t>
      </w:r>
      <w:r w:rsidR="00B55B86">
        <w:t>00,00 kuna uplaćuje se na žiro-račun Trgovačkog suda u Varaždinu broj : HR40 2390 0011 3000 0275 4 otvoren kod Hrvatske poštanske banke d.d., pozivom</w:t>
      </w:r>
      <w:r w:rsidR="00FE2067">
        <w:t xml:space="preserve"> na broj spisa 18</w:t>
      </w:r>
      <w:r w:rsidR="00B55B86">
        <w:t>-</w:t>
      </w:r>
      <w:r w:rsidR="00FE2067">
        <w:t>15</w:t>
      </w:r>
      <w:r w:rsidR="00B55B86">
        <w:t>. – u koloni svrha uplate, a najkasnije u roku od 8 dana, računajući o</w:t>
      </w:r>
      <w:r w:rsidR="00FE2067">
        <w:t>d osmog dana od dana objave</w:t>
      </w:r>
      <w:r w:rsidR="00B55B86">
        <w:t xml:space="preserve"> rješenja</w:t>
      </w:r>
      <w:r w:rsidR="00FE2067">
        <w:t xml:space="preserve"> na e-oglasnoj ploči ovoga suda</w:t>
      </w:r>
      <w:r w:rsidR="00B55B86">
        <w:t>, s time da se nakon uplate u spis priloži dokaz – virmanska uplatnica.</w:t>
      </w:r>
    </w:p>
    <w:p w:rsidRDefault="009E531F" w:rsidP="00B55B86" w:rsidR="009E531F">
      <w:pPr>
        <w:spacing w:after="0"/>
        <w:ind w:firstLine="708"/>
        <w:jc w:val="both"/>
      </w:pPr>
    </w:p>
    <w:p w:rsidRDefault="00B55B86" w:rsidP="00B55B86" w:rsidR="00B55B86">
      <w:pPr>
        <w:spacing w:after="0"/>
        <w:ind w:firstLine="708"/>
        <w:jc w:val="both"/>
      </w:pPr>
      <w:r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A41F38">
        <w:rPr>
          <w:rStyle w:val="Naglaeno"/>
          <w:b w:val="false"/>
        </w:rPr>
        <w:t xml:space="preserve"> </w:t>
      </w:r>
      <w:r w:rsidR="00A41F38" w:rsidRPr="00FE2067">
        <w:rPr>
          <w:rStyle w:val="Naglaeno"/>
          <w:b w:val="false"/>
        </w:rPr>
        <w:t xml:space="preserve">AGRO PRODAJA j.d.o.o. za usluge i poljoprivredu, iz Novigrada Podravskog, </w:t>
      </w:r>
      <w:proofErr w:type="spellStart"/>
      <w:r w:rsidR="00A41F38" w:rsidRPr="00FE2067">
        <w:rPr>
          <w:rStyle w:val="Naglaeno"/>
          <w:b w:val="false"/>
        </w:rPr>
        <w:t>Vlaislav</w:t>
      </w:r>
      <w:proofErr w:type="spellEnd"/>
      <w:r w:rsidR="00A41F38" w:rsidRPr="00FE2067">
        <w:rPr>
          <w:rStyle w:val="Naglaeno"/>
          <w:b w:val="false"/>
        </w:rPr>
        <w:t xml:space="preserve"> br. 59, OIB: 35867112722, MBS: 070104115</w:t>
      </w:r>
      <w:r>
        <w:t>.</w:t>
      </w:r>
    </w:p>
    <w:p w:rsidRDefault="009E531F" w:rsidP="00B55B86" w:rsidR="009E531F">
      <w:pPr>
        <w:spacing w:after="0"/>
        <w:ind w:firstLine="708"/>
        <w:jc w:val="both"/>
      </w:pPr>
    </w:p>
    <w:p w:rsidRDefault="00B55B86" w:rsidP="00B55B86" w:rsidR="00B55B86">
      <w:pPr>
        <w:spacing w:after="0"/>
        <w:jc w:val="both"/>
      </w:pPr>
      <w:r>
        <w:t xml:space="preserve">        </w:t>
      </w:r>
      <w:r>
        <w:tab/>
        <w:t>IV/ Ako se uplati navedeni iznos predujma u određenom roku iz točke II ovog rješenja, stečajni sudac će otvoriti i provesti stečajni postupak nad dužnikom</w:t>
      </w:r>
      <w:r w:rsidR="00A41F38" w:rsidRPr="00A41F38">
        <w:rPr>
          <w:rStyle w:val="Naglaeno"/>
          <w:b w:val="false"/>
        </w:rPr>
        <w:t xml:space="preserve"> </w:t>
      </w:r>
      <w:r w:rsidR="00A41F38" w:rsidRPr="00FE2067">
        <w:rPr>
          <w:rStyle w:val="Naglaeno"/>
          <w:b w:val="false"/>
        </w:rPr>
        <w:t xml:space="preserve">AGRO PRODAJA j.d.o.o. za usluge i poljoprivredu, iz Novigrada Podravskog, </w:t>
      </w:r>
      <w:proofErr w:type="spellStart"/>
      <w:r w:rsidR="00A41F38" w:rsidRPr="00FE2067">
        <w:rPr>
          <w:rStyle w:val="Naglaeno"/>
          <w:b w:val="false"/>
        </w:rPr>
        <w:t>Vlaislav</w:t>
      </w:r>
      <w:proofErr w:type="spellEnd"/>
      <w:r w:rsidR="00A41F38" w:rsidRPr="00FE2067">
        <w:rPr>
          <w:rStyle w:val="Naglaeno"/>
          <w:b w:val="false"/>
        </w:rPr>
        <w:t xml:space="preserve"> br. 59, OIB: 35867112722, MBS: 070104115</w:t>
      </w:r>
      <w:r>
        <w:t>.</w:t>
      </w:r>
    </w:p>
    <w:p w:rsidRDefault="009E531F" w:rsidP="00B55B86" w:rsidR="009E531F">
      <w:pPr>
        <w:spacing w:after="0"/>
        <w:jc w:val="both"/>
      </w:pPr>
    </w:p>
    <w:p w:rsidRDefault="00B55B86" w:rsidP="00B55B86" w:rsidR="00B55B86">
      <w:pPr>
        <w:spacing w:after="0"/>
        <w:jc w:val="both"/>
      </w:pPr>
      <w:r>
        <w:t xml:space="preserve">      </w:t>
      </w:r>
      <w:r>
        <w:tab/>
        <w:t xml:space="preserve"> V/  Sve osobe koje imaju pravni interes (stečajni vjerovnici, </w:t>
      </w:r>
      <w:proofErr w:type="spellStart"/>
      <w:r>
        <w:t>razlučni</w:t>
      </w:r>
      <w:proofErr w:type="spellEnd"/>
      <w:r>
        <w:t xml:space="preserve"> vjerovnici, članovi društva) da se provede stečajni postupak nad ovim dužnikom, imaju pravo uvida u ovaj spis u stečajnoj pisarnici ovog suda.</w:t>
      </w: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center"/>
      </w:pPr>
      <w:r>
        <w:t>Obrazloženje</w:t>
      </w:r>
    </w:p>
    <w:p w:rsidRDefault="00633720" w:rsidP="00B55B86" w:rsidR="00633720">
      <w:pPr>
        <w:spacing w:after="0"/>
        <w:jc w:val="both"/>
      </w:pPr>
    </w:p>
    <w:p w:rsidRDefault="00B55B86" w:rsidP="00B55B86" w:rsidR="00633720">
      <w:pPr>
        <w:spacing w:after="0"/>
        <w:jc w:val="both"/>
      </w:pPr>
      <w:r>
        <w:tab/>
        <w:t xml:space="preserve">Predlagatelj </w:t>
      </w:r>
      <w:r w:rsidR="00633720">
        <w:t xml:space="preserve">Slobodan Dukić iz </w:t>
      </w:r>
      <w:proofErr w:type="spellStart"/>
      <w:r w:rsidR="00633720">
        <w:t>Vlaislava</w:t>
      </w:r>
      <w:proofErr w:type="spellEnd"/>
      <w:r>
        <w:t>, vjerovnik dužnika</w:t>
      </w:r>
      <w:r w:rsidR="00633720">
        <w:t>,</w:t>
      </w:r>
      <w:r>
        <w:t xml:space="preserve"> podnio je ovome sudu </w:t>
      </w:r>
      <w:r w:rsidR="00633720">
        <w:t>16. veljače 2015</w:t>
      </w:r>
      <w:r>
        <w:t xml:space="preserve">. godine prijedlog za otvaranje stečajnog postupka nad dužnikom u kojem  je naveo da </w:t>
      </w:r>
      <w:r w:rsidR="00633720">
        <w:t xml:space="preserve">mu društvo duguje </w:t>
      </w:r>
      <w:r w:rsidR="00C87A47">
        <w:t>naknade za plaće za  mjesece srpanj, kolovoz, rujan, listopad, studeni i prosinac 2013. godine</w:t>
      </w:r>
      <w:r w:rsidR="005D78D8">
        <w:t>, te za 10 dana u mjesecu siječnju 2014. godine, u ukupnom iznosu od 17.268,15 kuna. Predlagatelj je naveo da je društvo nelikvidno, pa je stoga predložio da se nad društvom dužnika otvori stečajni postupak.</w:t>
      </w:r>
    </w:p>
    <w:p w:rsidRDefault="00B55B86" w:rsidP="00B55B86" w:rsidR="005D78D8">
      <w:pPr>
        <w:spacing w:after="0"/>
        <w:jc w:val="both"/>
      </w:pPr>
      <w:r>
        <w:tab/>
        <w:t>Sud je svoji</w:t>
      </w:r>
      <w:r w:rsidR="005D78D8">
        <w:t>m rješenjem poslovni broj 6 St-18/15-3</w:t>
      </w:r>
      <w:r>
        <w:t xml:space="preserve"> od </w:t>
      </w:r>
      <w:r w:rsidR="005D78D8">
        <w:t>2</w:t>
      </w:r>
      <w:r>
        <w:t xml:space="preserve">3. </w:t>
      </w:r>
      <w:r w:rsidR="005D78D8">
        <w:t>rujna</w:t>
      </w:r>
      <w:r>
        <w:t xml:space="preserve"> 201</w:t>
      </w:r>
      <w:r w:rsidR="005D78D8">
        <w:t>5</w:t>
      </w:r>
      <w:r>
        <w:t xml:space="preserve">. godine pokrenuo prethodni postupak radi utvrđivanja uvjeta za otvaranje stečajnog postupka nad dužnikom, a na </w:t>
      </w:r>
      <w:r w:rsidR="005D78D8">
        <w:t xml:space="preserve">navedenom je </w:t>
      </w:r>
      <w:r>
        <w:t>ročišt</w:t>
      </w:r>
      <w:r w:rsidR="005D78D8">
        <w:t>u predlagatelj naveo da i nadalje ostaje kod prijedloga da se nad društvom dužnika otvori stečajni postupak, te je istaknuo da je on jedini član i direktor tog društva, da je došlo do poteškoća u poslovanju tijekom 2013. godine kada je drastično pao promet, pa da društvo nije više moglo podmirivati dospjele obveze. Pridodao je da dugovanje prema poreznoj upravi i prema dobavljačima prema njegovoj procjeni iznosi oko 60.000,00 kuna, da nema mogućnosti da društvo namiri te obveze i da nastavi s poslovanjem, da je žiro-račun društva u blokadi, te da društvo nema nikakve imovine.</w:t>
      </w:r>
      <w:r w:rsidR="000D5FEC">
        <w:t xml:space="preserve"> Ujedno je navedeni predlagatelj i direktor društva dužnika Slobodan Dukić pred sudom potvrdio </w:t>
      </w:r>
      <w:r w:rsidR="004A4944">
        <w:t xml:space="preserve">potpunost i točnost </w:t>
      </w:r>
      <w:proofErr w:type="spellStart"/>
      <w:r w:rsidR="004A4944">
        <w:t>prokaznog</w:t>
      </w:r>
      <w:proofErr w:type="spellEnd"/>
      <w:r w:rsidR="004A4944">
        <w:t xml:space="preserve"> popisa imovine društva dužnika kojeg je predao u spis.</w:t>
      </w:r>
    </w:p>
    <w:p w:rsidRDefault="00300D8E" w:rsidP="00B55B86" w:rsidR="00B55B86">
      <w:pPr>
        <w:spacing w:after="0"/>
        <w:jc w:val="both"/>
      </w:pPr>
      <w:r>
        <w:tab/>
        <w:t xml:space="preserve">Sud je izvršio uvid u </w:t>
      </w:r>
      <w:proofErr w:type="spellStart"/>
      <w:r>
        <w:t>prokazni</w:t>
      </w:r>
      <w:proofErr w:type="spellEnd"/>
      <w:r>
        <w:t xml:space="preserve"> popis imovine društva dužnika, te je uvidom u isti utvrdio da društvo dužnika nema nikakve imovine, pa je stoga sud utvrdio </w:t>
      </w:r>
      <w:r w:rsidR="00B55B86">
        <w:t xml:space="preserve">da su ispunjeni uvjeti iz čl. </w:t>
      </w:r>
      <w:smartTag w:element="metricconverter" w:uri="urn:schemas-microsoft-com:office:smarttags">
        <w:smartTagPr>
          <w:attr w:val="63. st" w:name="ProductID"/>
        </w:smartTagPr>
        <w:r w:rsidR="00B55B86">
          <w:t>63. st</w:t>
        </w:r>
      </w:smartTag>
      <w:r w:rsidR="00B55B86">
        <w:t xml:space="preserve">. 1. Stečajnog zakona (Narodne novine br. 44/96., 29/99., 129/00., 123/03., 197/03., 187/04., 82/06., 116/10., 25/12. i 133/12., dalje : SZ-a) kojim je propisano da ako tijekom prethodnoga postupka stečajni sudac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čl. 202. SZ-a. Postupak se neće zaključiti, ako se u roku koji rješenjem odredi stečajni sudac predujmi dostatan iznos novca za pokriće troškova kako prethodnog, tako i otvorenog stečajnog postupka, s time da se ovo rješenje objavljuje </w:t>
      </w:r>
      <w:r w:rsidR="009F5F4C">
        <w:t>na e-oglasnoj ploči ovoga suda</w:t>
      </w:r>
      <w:r w:rsidR="00B55B86">
        <w:t xml:space="preserve">, a kako je to određeno </w:t>
      </w:r>
      <w:r w:rsidR="009F5F4C">
        <w:t xml:space="preserve">odredbom čl. 12. st. 1, a u svezi s odredbom čl. 441. </w:t>
      </w:r>
      <w:r w:rsidR="00B55B86">
        <w:t xml:space="preserve">st. 2. </w:t>
      </w:r>
      <w:r w:rsidR="009F5F4C">
        <w:t>Stečajnog zakona (Narodne novine br. 71/15.)</w:t>
      </w:r>
      <w:r w:rsidR="00B55B86">
        <w:t>. Ako se predujmi dostatan iznos novca, u tom slučaju, stečajni sudac će otvoriti i provesti stečajni postupak, u protivnom, ako se ne uplati  predujam kako je određeno u ovom rješenju, stečajni postupak će se otvoriti i istodobno zaključiti, što znači da se stečajni postupak neće provoditi.</w:t>
      </w:r>
    </w:p>
    <w:p w:rsidRDefault="00B55B86" w:rsidP="00B55B86" w:rsidR="00B55B86">
      <w:pPr>
        <w:spacing w:after="0"/>
        <w:jc w:val="both"/>
      </w:pPr>
      <w:r>
        <w:tab/>
        <w:t>Prilikom određivanja iznosa predujma, sud je vodio računa o tome da se uplaćenim iznosom novčanih sredstava trebaju pokriti troškovi provedenog prethodnog postupka, ali isto tako i troškovi provedbe stečajnog postupka, koji će se, ukoliko se uplati predujam otvoriti.</w:t>
      </w:r>
    </w:p>
    <w:p w:rsidRDefault="00B55B86" w:rsidP="00B55B86" w:rsidR="00B55B86">
      <w:pPr>
        <w:spacing w:after="0"/>
        <w:jc w:val="both"/>
      </w:pPr>
      <w:r>
        <w:tab/>
        <w:t>Određeni iznos predujma sastoji se od troškova izrade štambilja u iznosu od oko 300,00 kuna, zatim od troškova otvaranja i zatvaranja računa stečajnog dužnika kod poslovne banke u iznosu od oko 400,00 kuna, od troškova ovjere potpisa stečajnog upravitelja i njegove registracije u sudskom regist</w:t>
      </w:r>
      <w:r w:rsidR="00C27B98">
        <w:t>ru u iznosu od oko 200,00 kuna</w:t>
      </w:r>
      <w:r>
        <w:t>, od troškova u svezi vođenja knjigovodstva stečajnog dužnika u iznosu od oko 1.800,00 kuna, od troškova stečajnog postupka koji će imati stečajni upravitelj kao što su npr. putni troškovi, administrativni troškovi, troškovi telefona i drugo, u iznosu od oko 1.500,00 kuna, te od nagrade stečajnom upravitelju u iznosu od oko 5.000,00 kuna. Ovako ut</w:t>
      </w:r>
      <w:r w:rsidR="00C27B98">
        <w:t>vrđeni troškovi  iznose ukupno 9</w:t>
      </w:r>
      <w:r>
        <w:t>.</w:t>
      </w:r>
      <w:r w:rsidR="00C27B98">
        <w:t>2</w:t>
      </w:r>
      <w:r>
        <w:t xml:space="preserve">00,00 </w:t>
      </w:r>
      <w:r>
        <w:lastRenderedPageBreak/>
        <w:t>kuna, s time da ovim predujmom nisu obuhvaćeni eventualni troškovi budućih parnica i drugi troškovi koji se  mogu pojaviti u stečajnom postupku.</w:t>
      </w:r>
    </w:p>
    <w:p w:rsidRDefault="00B55B86" w:rsidP="00B55B86" w:rsidR="00B55B86">
      <w:pPr>
        <w:spacing w:after="0"/>
        <w:jc w:val="both"/>
      </w:pPr>
      <w:r>
        <w:tab/>
        <w:t xml:space="preserve">Na temelju iznijetog, valjalo je sukladno odredbi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i st. 2. SZ-a, riješiti kao u izreci ovog rješenja.</w:t>
      </w:r>
    </w:p>
    <w:p w:rsidRDefault="00B55B86" w:rsidP="00B55B86" w:rsidR="00B55B86">
      <w:pPr>
        <w:spacing w:after="0"/>
        <w:jc w:val="both"/>
      </w:pPr>
    </w:p>
    <w:p w:rsidRDefault="00B242FD" w:rsidP="00B55B86" w:rsidR="00B55B86">
      <w:pPr>
        <w:spacing w:after="0"/>
        <w:jc w:val="center"/>
      </w:pPr>
      <w:r>
        <w:t>U Varaždinu, 5</w:t>
      </w:r>
      <w:r w:rsidR="00A41F38">
        <w:t>. studenoga 2015</w:t>
      </w:r>
      <w:r w:rsidR="00B55B86">
        <w:t>. godine.</w:t>
      </w:r>
    </w:p>
    <w:p w:rsidRDefault="00B55B86" w:rsidP="00B55B86" w:rsidR="00B55B86">
      <w:pPr>
        <w:spacing w:after="0"/>
        <w:jc w:val="center"/>
      </w:pPr>
    </w:p>
    <w:p w:rsidRDefault="00B55B86" w:rsidP="00B55B86" w:rsidR="00B55B86">
      <w:pPr>
        <w:spacing w:after="0"/>
        <w:jc w:val="center"/>
      </w:pPr>
    </w:p>
    <w:p w:rsidRDefault="00B55B86" w:rsidP="00B55B86" w:rsidR="00B55B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 SUDAC :</w:t>
      </w:r>
    </w:p>
    <w:p w:rsidRDefault="00B55B86" w:rsidP="00B55B86" w:rsidR="00B55B86">
      <w:pPr>
        <w:spacing w:after="0"/>
        <w:jc w:val="both"/>
      </w:pPr>
    </w:p>
    <w:p w:rsidRDefault="00B55B86" w:rsidP="00096560" w:rsidR="00B55B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96560"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B55B86" w:rsidP="00B55B86" w:rsidR="00B55B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both"/>
      </w:pPr>
      <w:r>
        <w:rPr>
          <w:u w:val="single"/>
        </w:rPr>
        <w:t>UPUTA   O   PRAVNOM   LIJEKU:</w:t>
      </w:r>
    </w:p>
    <w:p w:rsidRDefault="00B55B86" w:rsidP="00B55B86" w:rsidR="00B55B86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Zagrebu.</w:t>
      </w: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both"/>
      </w:pPr>
      <w:r>
        <w:t>DNA :</w:t>
      </w:r>
    </w:p>
    <w:p w:rsidRDefault="00B55B86" w:rsidP="00B55B86" w:rsidR="00B55B86">
      <w:pPr>
        <w:spacing w:after="0"/>
        <w:jc w:val="both"/>
      </w:pPr>
      <w:r>
        <w:t xml:space="preserve"> </w:t>
      </w:r>
    </w:p>
    <w:p w:rsidRDefault="00B55B86" w:rsidP="00B55B86" w:rsidR="00B55B86">
      <w:pPr>
        <w:spacing w:after="0"/>
        <w:jc w:val="both"/>
      </w:pPr>
      <w:r>
        <w:t>e-oglasna ploča ovoga suda,</w:t>
      </w:r>
      <w:r>
        <w:tab/>
      </w: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both"/>
      </w:pPr>
      <w:r>
        <w:t>Pisarnica - kal. pravomoćnosti – 8 dana,</w:t>
      </w:r>
    </w:p>
    <w:p w:rsidRDefault="00B55B86" w:rsidP="00B55B86" w:rsidR="00B55B86">
      <w:pPr>
        <w:spacing w:after="0"/>
        <w:jc w:val="both"/>
      </w:pPr>
    </w:p>
    <w:p w:rsidRDefault="00B55B86" w:rsidP="00B55B86" w:rsidR="00B55B86">
      <w:pPr>
        <w:spacing w:after="0"/>
        <w:jc w:val="both"/>
      </w:pPr>
    </w:p>
    <w:p w:rsidRDefault="00B242FD" w:rsidP="00B55B86" w:rsidR="00B55B86">
      <w:pPr>
        <w:spacing w:after="0"/>
        <w:jc w:val="center"/>
      </w:pPr>
      <w:r>
        <w:t>U Varaždinu, 5. studenoga</w:t>
      </w:r>
      <w:r w:rsidR="00A41F38">
        <w:t xml:space="preserve"> 2015</w:t>
      </w:r>
      <w:r w:rsidR="00B55B86">
        <w:t>. godine.</w:t>
      </w:r>
    </w:p>
    <w:p w:rsidRDefault="00B55B86" w:rsidP="00B55B86" w:rsidR="00B55B86">
      <w:pPr>
        <w:spacing w:after="0"/>
        <w:jc w:val="center"/>
      </w:pPr>
    </w:p>
    <w:p w:rsidRDefault="00B55B86" w:rsidP="00B55B86" w:rsidR="00B55B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STEČAJNI  SUDAC :</w:t>
      </w:r>
    </w:p>
    <w:p w:rsidRDefault="00B55B86" w:rsidP="00B55B86" w:rsidR="00B55B86">
      <w:pPr>
        <w:pStyle w:val="SudNaziv"/>
      </w:pPr>
    </w:p>
    <w:p w:rsidRDefault="00B55B86" w:rsidP="00B55B86" w:rsidR="00B55B86">
      <w:pPr>
        <w:pStyle w:val="SudNaziv"/>
      </w:pPr>
    </w:p>
    <w:p w:rsidRDefault="00B55B86" w:rsidP="00B55B86" w:rsidR="00B55B86">
      <w:pPr>
        <w:pStyle w:val="SudSjedite"/>
      </w:pPr>
      <w:r>
        <w:tab/>
      </w:r>
    </w:p>
    <w:p w:rsidRDefault="00B55B86" w:rsidP="00B55B86" w:rsidR="00B55B86">
      <w:pPr>
        <w:pStyle w:val="Naslovdokumenta"/>
      </w:pPr>
    </w:p>
    <w:p w:rsidRDefault="00B55B86" w:rsidP="00B55B86" w:rsidR="00B55B86">
      <w:pPr>
        <w:pStyle w:val="Poetniodjeljak"/>
      </w:pPr>
    </w:p>
    <w:p w:rsidRDefault="00B55B86" w:rsidP="00B55B86" w:rsidR="00B55B86">
      <w:pPr>
        <w:pStyle w:val="NormaleSPIS"/>
        <w:rPr>
          <w:noProof/>
        </w:rPr>
      </w:pPr>
    </w:p>
    <w:p w:rsidRDefault="00B55B86" w:rsidP="00B55B86" w:rsidR="00B55B86">
      <w:pPr>
        <w:pStyle w:val="ZapisniarPotpis"/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D75" w:rsidP="00537B78" w:rsidR="00311D75">
      <w:r>
        <w:separator/>
      </w:r>
    </w:p>
  </w:endnote>
  <w:endnote w:id="0" w:type="continuationSeparator">
    <w:p w:rsidRDefault="00311D75" w:rsidP="00537B78" w:rsidR="00311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7315095"/>
      <w:docPartObj>
        <w:docPartGallery w:val="Page Numbers (Bottom of Page)"/>
        <w:docPartUnique/>
      </w:docPartObj>
    </w:sdtPr>
    <w:sdtEndPr/>
    <w:sdtContent>
      <w:p w:rsidRDefault="00B55B86" w:rsidR="00B55B8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07F">
          <w:t>1</w:t>
        </w:r>
        <w:r>
          <w:fldChar w:fldCharType="end"/>
        </w:r>
      </w:p>
    </w:sdtContent>
  </w:sdt>
  <w:p w:rsidRDefault="00B55B86" w:rsidR="00B55B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D75" w:rsidP="00537B78" w:rsidR="00311D75">
      <w:r>
        <w:separator/>
      </w:r>
    </w:p>
  </w:footnote>
  <w:footnote w:id="0" w:type="continuationSeparator">
    <w:p w:rsidRDefault="00311D75" w:rsidP="00537B78" w:rsidR="00311D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B86" w:rsidR="008333A9">
    <w:pPr>
      <w:pStyle w:val="Zaglavlje"/>
    </w:pPr>
    <w:r>
      <w:rPr>
        <w:rStyle w:val="PozadinaSvijetloCrvena"/>
        <w:shd w:fill="auto" w:color="auto" w:val="clear"/>
      </w:rPr>
      <w:t>POSL. BROJ : 6 St-18/15-5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560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FEC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75A"/>
    <w:rsid w:val="001748CA"/>
    <w:rsid w:val="001754BF"/>
    <w:rsid w:val="001776C8"/>
    <w:rsid w:val="00182400"/>
    <w:rsid w:val="0018302A"/>
    <w:rsid w:val="0018452C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D8E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D75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944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8D8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720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07F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379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092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00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31F"/>
    <w:rsid w:val="009E6E68"/>
    <w:rsid w:val="009F013A"/>
    <w:rsid w:val="009F1128"/>
    <w:rsid w:val="009F1334"/>
    <w:rsid w:val="009F208E"/>
    <w:rsid w:val="009F4ED4"/>
    <w:rsid w:val="009F569E"/>
    <w:rsid w:val="009F5CAB"/>
    <w:rsid w:val="009F5F4C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F3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277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2FD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B86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27B98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A67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A47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6C1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067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St-18/2015-5</izvorni_sadrzaj>
    <derivirana_varijabla naziv="DomainObject.Oznaka_1">St-18/2015-5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radi neisplaćenih plaća</izvorni_sadrzaj>
    <derivirana_varijabla naziv="DomainObject.Predmet.Opis_1">zahtjev za pokretanje st. radi neisplaćenih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PRODAJA j.d.o.o. za usluge i poljoprivredu</izvorni_sadrzaj>
    <derivirana_varijabla naziv="DomainObject.Predmet.ProtustrankaFormated_1">  AGRO PRODAJA j.d.o.o. za usluge i poljoprivredu</derivirana_varijabla>
  </DomainObject.Predmet.ProtustrankaFormated>
  <DomainObject.Predmet.ProtustrankaFormatedOIB>
    <izvorni_sadrzaj>  AGRO PRODAJA j.d.o.o. za usluge i poljoprivredu, OIB 35867112722</izvorni_sadrzaj>
    <derivirana_varijabla naziv="DomainObject.Predmet.ProtustrankaFormatedOIB_1">  AGRO PRODAJA j.d.o.o. za usluge i poljoprivredu, OIB 35867112722</derivirana_varijabla>
  </DomainObject.Predmet.ProtustrankaFormatedOIB>
  <DomainObject.Predmet.ProtustrankaFormatedWithAdress>
    <izvorni_sadrzaj> AGRO PRODAJA j.d.o.o. za usluge i poljoprivredu, Vlaislav br. 59, 48325 Novigrad Podravski</izvorni_sadrzaj>
    <derivirana_varijabla naziv="DomainObject.Predmet.ProtustrankaFormatedWithAdress_1"> AGRO PRODAJA j.d.o.o. za usluge i poljoprivredu, Vlaislav br. 59, 48325 Novigrad Podravski</derivirana_varijabla>
  </DomainObject.Predmet.ProtustrankaFormatedWithAdress>
  <DomainObject.Predmet.ProtustrankaFormatedWithAdressOIB>
    <izvorni_sadrzaj> AGRO PRODAJA j.d.o.o. za usluge i poljoprivredu, OIB 35867112722, Vlaislav br. 59, 48325 Novigrad Podravski</izvorni_sadrzaj>
    <derivirana_varijabla naziv="DomainObject.Predmet.ProtustrankaFormatedWithAdressOIB_1"> AGRO PRODAJA j.d.o.o. za usluge i poljoprivredu, OIB 35867112722, Vlaislav br. 59, 48325 Novigrad Podravski</derivirana_varijabla>
  </DomainObject.Predmet.ProtustrankaFormatedWithAdressOIB>
  <DomainObject.Predmet.ProtustrankaWithAdress>
    <izvorni_sadrzaj>AGRO PRODAJA j.d.o.o. za usluge i poljoprivredu Vlaislav br. 59, 48325 Novigrad Podravski</izvorni_sadrzaj>
    <derivirana_varijabla naziv="DomainObject.Predmet.ProtustrankaWithAdress_1">AGRO PRODAJA j.d.o.o. za usluge i poljoprivredu Vlaislav br. 59, 48325 Novigrad Podravski</derivirana_varijabla>
  </DomainObject.Predmet.ProtustrankaWithAdress>
  <DomainObject.Predmet.ProtustrankaWithAdressOIB>
    <izvorni_sadrzaj>AGRO PRODAJA j.d.o.o. za usluge i poljoprivredu, OIB 35867112722, Vlaislav br. 59, 48325 Novigrad Podravski</izvorni_sadrzaj>
    <derivirana_varijabla naziv="DomainObject.Predmet.ProtustrankaWithAdressOIB_1">AGRO PRODAJA j.d.o.o. za usluge i poljoprivredu, OIB 35867112722, Vlaislav br. 59, 48325 Novigrad Podravski</derivirana_varijabla>
  </DomainObject.Predmet.ProtustrankaWithAdressOIB>
  <DomainObject.Predmet.ProtustrankaNazivFormated>
    <izvorni_sadrzaj>AGRO PRODAJA j.d.o.o. za usluge i poljoprivredu</izvorni_sadrzaj>
    <derivirana_varijabla naziv="DomainObject.Predmet.ProtustrankaNazivFormated_1">AGRO PRODAJA j.d.o.o. za usluge i poljoprivredu</derivirana_varijabla>
  </DomainObject.Predmet.ProtustrankaNazivFormated>
  <DomainObject.Predmet.ProtustrankaNazivFormatedOIB>
    <izvorni_sadrzaj>AGRO PRODAJA j.d.o.o. za usluge i poljoprivredu, OIB 35867112722</izvorni_sadrzaj>
    <derivirana_varijabla naziv="DomainObject.Predmet.ProtustrankaNazivFormatedOIB_1">AGRO PRODAJA j.d.o.o. za usluge i poljoprivredu, OIB 35867112722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Slobodan Dukić</izvorni_sadrzaj>
    <derivirana_varijabla naziv="DomainObject.Predmet.StrankaFormated_1">  Slobodan Dukić</derivirana_varijabla>
  </DomainObject.Predmet.StrankaFormated>
  <DomainObject.Predmet.StrankaFormatedOIB>
    <izvorni_sadrzaj>  Slobodan Dukić, OIB 90085364395</izvorni_sadrzaj>
    <derivirana_varijabla naziv="DomainObject.Predmet.StrankaFormatedOIB_1">  Slobodan Dukić, OIB 90085364395</derivirana_varijabla>
  </DomainObject.Predmet.StrankaFormatedOIB>
  <DomainObject.Predmet.StrankaFormatedWithAdress>
    <izvorni_sadrzaj> Slobodan Dukić, Vlaislav br. 59, 48325 Novigrad Podravski</izvorni_sadrzaj>
    <derivirana_varijabla naziv="DomainObject.Predmet.StrankaFormatedWithAdress_1"> Slobodan Dukić, Vlaislav br. 59, 48325 Novigrad Podravski</derivirana_varijabla>
  </DomainObject.Predmet.StrankaFormatedWithAdress>
  <DomainObject.Predmet.StrankaFormatedWithAdressOIB>
    <izvorni_sadrzaj> Slobodan Dukić, OIB 90085364395, Vlaislav br. 59, 48325 Novigrad Podravski</izvorni_sadrzaj>
    <derivirana_varijabla naziv="DomainObject.Predmet.StrankaFormatedWithAdressOIB_1"> Slobodan Dukić, OIB 90085364395, Vlaislav br. 59, 48325 Novigrad Podravski</derivirana_varijabla>
  </DomainObject.Predmet.StrankaFormatedWithAdressOIB>
  <DomainObject.Predmet.StrankaWithAdress>
    <izvorni_sadrzaj>Slobodan Dukić Vlaislav br. 59,48325 Novigrad Podravski</izvorni_sadrzaj>
    <derivirana_varijabla naziv="DomainObject.Predmet.StrankaWithAdress_1">Slobodan Dukić Vlaislav br. 59,48325 Novigrad Podravski</derivirana_varijabla>
  </DomainObject.Predmet.StrankaWithAdress>
  <DomainObject.Predmet.StrankaWithAdressOIB>
    <izvorni_sadrzaj>Slobodan Dukić, OIB 90085364395, Vlaislav br. 59,48325 Novigrad Podravski</izvorni_sadrzaj>
    <derivirana_varijabla naziv="DomainObject.Predmet.StrankaWithAdressOIB_1">Slobodan Dukić, OIB 90085364395, Vlaislav br. 59,48325 Novigrad Podravski</derivirana_varijabla>
  </DomainObject.Predmet.StrankaWithAdressOIB>
  <DomainObject.Predmet.StrankaNazivFormated>
    <izvorni_sadrzaj>Slobodan Dukić</izvorni_sadrzaj>
    <derivirana_varijabla naziv="DomainObject.Predmet.StrankaNazivFormated_1">Slobodan Dukić</derivirana_varijabla>
  </DomainObject.Predmet.StrankaNazivFormated>
  <DomainObject.Predmet.StrankaNazivFormatedOIB>
    <izvorni_sadrzaj>Slobodan Dukić, OIB 90085364395</izvorni_sadrzaj>
    <derivirana_varijabla naziv="DomainObject.Predmet.StrankaNazivFormatedOIB_1">Slobodan Dukić, OIB 90085364395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Slobodan Dukić</item>
    </izvorni_sadrzaj>
    <derivirana_varijabla naziv="DomainObject.Predmet.StrankaListFormated_1">
      <item>Slobodan Dukić</item>
    </derivirana_varijabla>
  </DomainObject.Predmet.StrankaListFormated>
  <DomainObject.Predmet.StrankaListFormatedOIB>
    <izvorni_sadrzaj>
      <item>Slobodan Dukić, OIB 90085364395</item>
    </izvorni_sadrzaj>
    <derivirana_varijabla naziv="DomainObject.Predmet.StrankaListFormatedOIB_1">
      <item>Slobodan Dukić, OIB 90085364395</item>
    </derivirana_varijabla>
  </DomainObject.Predmet.StrankaListFormatedOIB>
  <DomainObject.Predmet.StrankaListFormatedWithAdress>
    <izvorni_sadrzaj>
      <item>Slobodan Dukić, Vlaislav br. 59, 48325 Novigrad Podravski</item>
    </izvorni_sadrzaj>
    <derivirana_varijabla naziv="DomainObject.Predmet.StrankaListFormatedWithAdress_1">
      <item>Slobodan Dukić, Vlaislav br. 59, 48325 Novigrad Podravski</item>
    </derivirana_varijabla>
  </DomainObject.Predmet.StrankaListFormatedWithAdress>
  <DomainObject.Predmet.StrankaListFormatedWithAdressOIB>
    <izvorni_sadrzaj>
      <item>Slobodan Dukić, OIB 90085364395, Vlaislav br. 59, 48325 Novigrad Podravski</item>
    </izvorni_sadrzaj>
    <derivirana_varijabla naziv="DomainObject.Predmet.StrankaListFormatedWithAdressOIB_1">
      <item>Slobodan Dukić, OIB 90085364395, Vlaislav br. 59, 48325 Novigrad Podravski</item>
    </derivirana_varijabla>
  </DomainObject.Predmet.StrankaListFormatedWithAdressOIB>
  <DomainObject.Predmet.StrankaListNazivFormated>
    <izvorni_sadrzaj>
      <item>Slobodan Dukić</item>
    </izvorni_sadrzaj>
    <derivirana_varijabla naziv="DomainObject.Predmet.StrankaListNazivFormated_1">
      <item>Slobodan Dukić</item>
    </derivirana_varijabla>
  </DomainObject.Predmet.StrankaListNazivFormated>
  <DomainObject.Predmet.StrankaListNazivFormatedOIB>
    <izvorni_sadrzaj>
      <item>Slobodan Dukić, OIB 90085364395</item>
    </izvorni_sadrzaj>
    <derivirana_varijabla naziv="DomainObject.Predmet.StrankaListNazivFormatedOIB_1">
      <item>Slobodan Dukić, OIB 90085364395</item>
    </derivirana_varijabla>
  </DomainObject.Predmet.StrankaListNazivFormatedOIB>
  <DomainObject.Predmet.ProtuStrankaListFormated>
    <izvorni_sadrzaj>
      <item>AGRO PRODAJA j.d.o.o. za usluge i poljoprivredu</item>
    </izvorni_sadrzaj>
    <derivirana_varijabla naziv="DomainObject.Predmet.ProtuStrankaListFormated_1">
      <item>AGRO PRODAJA j.d.o.o. za usluge i poljoprivredu</item>
    </derivirana_varijabla>
  </DomainObject.Predmet.ProtuStrankaListFormated>
  <DomainObject.Predmet.ProtuStrankaListFormatedOIB>
    <izvorni_sadrzaj>
      <item>AGRO PRODAJA j.d.o.o. za usluge i poljoprivredu, OIB 35867112722</item>
    </izvorni_sadrzaj>
    <derivirana_varijabla naziv="DomainObject.Predmet.ProtuStrankaListFormatedOIB_1">
      <item>AGRO PRODAJA j.d.o.o. za usluge i poljoprivredu, OIB 35867112722</item>
    </derivirana_varijabla>
  </DomainObject.Predmet.ProtuStrankaListFormatedOIB>
  <DomainObject.Predmet.ProtuStrankaListFormatedWithAdress>
    <izvorni_sadrzaj>
      <item>AGRO PRODAJA j.d.o.o. za usluge i poljoprivredu, Vlaislav br. 59, 48325 Novigrad Podravski</item>
    </izvorni_sadrzaj>
    <derivirana_varijabla naziv="DomainObject.Predmet.ProtuStrankaListFormatedWithAdress_1">
      <item>AGRO PRODAJA j.d.o.o. za usluge i poljoprivredu, Vlaislav br. 59, 48325 Novigrad Podravski</item>
    </derivirana_varijabla>
  </DomainObject.Predmet.ProtuStrankaListFormatedWithAdress>
  <DomainObject.Predmet.ProtuStrankaListFormatedWithAdressOIB>
    <izvorni_sadrzaj>
      <item>AGRO PRODAJA j.d.o.o. za usluge i poljoprivredu, OIB 35867112722, Vlaislav br. 59, 48325 Novigrad Podravski</item>
    </izvorni_sadrzaj>
    <derivirana_varijabla naziv="DomainObject.Predmet.ProtuStrankaListFormatedWithAdressOIB_1">
      <item>AGRO PRODAJA j.d.o.o. za usluge i poljoprivredu, OIB 35867112722, Vlaislav br. 59, 48325 Novigrad Podravski</item>
    </derivirana_varijabla>
  </DomainObject.Predmet.ProtuStrankaListFormatedWithAdressOIB>
  <DomainObject.Predmet.ProtuStrankaListNazivFormated>
    <izvorni_sadrzaj>
      <item>AGRO PRODAJA j.d.o.o. za usluge i poljoprivredu</item>
    </izvorni_sadrzaj>
    <derivirana_varijabla naziv="DomainObject.Predmet.ProtuStrankaListNazivFormated_1">
      <item>AGRO PRODAJA j.d.o.o. za usluge i poljoprivredu</item>
    </derivirana_varijabla>
  </DomainObject.Predmet.ProtuStrankaListNazivFormated>
  <DomainObject.Predmet.ProtuStrankaListNazivFormatedOIB>
    <izvorni_sadrzaj>
      <item>AGRO PRODAJA j.d.o.o. za usluge i poljoprivredu, OIB 35867112722</item>
    </izvorni_sadrzaj>
    <derivirana_varijabla naziv="DomainObject.Predmet.ProtuStrankaListNazivFormatedOIB_1">
      <item>AGRO PRODAJA j.d.o.o. za usluge i poljoprivredu, OIB 35867112722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B.Radića 2, 42000 Varaždin</item>
    </izvorni_sadrzaj>
    <derivirana_varijabla naziv="DomainObject.Predmet.OstaliListFormatedWithAdress_1">
      <item>Sudski registar, B.Radića 2, 42000 Varaždin</item>
    </derivirana_varijabla>
  </DomainObject.Predmet.OstaliListFormatedWithAdress>
  <DomainObject.Predmet.OstaliListFormatedWithAdressOIB>
    <izvorni_sadrzaj>
      <item>Sudski registar, B.Radića 2, 42000 Varaždin</item>
    </izvorni_sadrzaj>
    <derivirana_varijabla naziv="DomainObject.Predmet.OstaliListFormatedWithAdressOIB_1">
      <item>Sudski registar, B.Radića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St-18/2015-5</izvorni_sadrzaj>
    <derivirana_varijabla naziv="DomainObject.PoslovniBrojDokumenta_1">St-18/2015-5</derivirana_varijabla>
  </DomainObject.PoslovniBrojDokumenta>
  <DomainObject.Predmet.StrankaIDrugi>
    <izvorni_sadrzaj>Slobodan Dukić</izvorni_sadrzaj>
    <derivirana_varijabla naziv="DomainObject.Predmet.StrankaIDrugi_1">Slobodan Dukić</derivirana_varijabla>
  </DomainObject.Predmet.StrankaIDrugi>
  <DomainObject.Predmet.ProtustrankaIDrugi>
    <izvorni_sadrzaj>AGRO PRODAJA j.d.o.o. za usluge i poljoprivredu</izvorni_sadrzaj>
    <derivirana_varijabla naziv="DomainObject.Predmet.ProtustrankaIDrugi_1">AGRO PRODAJA j.d.o.o. za usluge i poljoprivredu</derivirana_varijabla>
  </DomainObject.Predmet.ProtustrankaIDrugi>
  <DomainObject.Predmet.StrankaIDrugiAdressOIB>
    <izvorni_sadrzaj>Slobodan Dukić, OIB 90085364395, Vlaislav br. 59, 48325 Novigrad Podravski</izvorni_sadrzaj>
    <derivirana_varijabla naziv="DomainObject.Predmet.StrankaIDrugiAdressOIB_1">Slobodan Dukić, OIB 90085364395, Vlaislav br. 59, 48325 Novigrad Podravski</derivirana_varijabla>
  </DomainObject.Predmet.StrankaIDrugiAdressOIB>
  <DomainObject.Predmet.ProtustrankaIDrugiAdressOIB>
    <izvorni_sadrzaj>AGRO PRODAJA j.d.o.o. za usluge i poljoprivredu, OIB 35867112722, Vlaislav br. 59, 48325 Novigrad Podravski</izvorni_sadrzaj>
    <derivirana_varijabla naziv="DomainObject.Predmet.ProtustrankaIDrugiAdressOIB_1">AGRO PRODAJA j.d.o.o. za usluge i poljoprivredu, OIB 35867112722, Vlaislav br. 59, 48325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Slobodan Dukić</item>
      <item>AGRO PRODAJA j.d.o.o. za usluge i poljoprivredu</item>
      <item>Sudski registar</item>
    </izvorni_sadrzaj>
    <derivirana_varijabla naziv="DomainObject.Predmet.SudioniciListNaziv_1">
      <item>Slobodan Dukić</item>
      <item>AGRO PRODAJA j.d.o.o. za usluge i poljoprivredu</item>
      <item>Sudski registar</item>
    </derivirana_varijabla>
  </DomainObject.Predmet.SudioniciListNaziv>
  <DomainObject.Predmet.SudioniciListAdressOIB>
    <izvorni_sadrzaj>
      <item>Slobodan Dukić, OIB 90085364395, Vlaislav br. 59,48325 Novigrad Podravski</item>
      <item>AGRO PRODAJA j.d.o.o. za usluge i poljoprivredu, OIB 35867112722, Vlaislav br. 59,48325 Novigrad Podravski</item>
      <item>Sudski registar, B.Radića 2,42000 Varaždin</item>
    </izvorni_sadrzaj>
    <derivirana_varijabla naziv="DomainObject.Predmet.SudioniciListAdressOIB_1">
      <item>Slobodan Dukić, OIB 90085364395, Vlaislav br. 59,48325 Novigrad Podravski</item>
      <item>AGRO PRODAJA j.d.o.o. za usluge i poljoprivredu, OIB 35867112722, Vlaislav br. 59,48325 Novigrad Podravski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2E93B-F2F3-4E0D-A159-70834FF4D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1082</properties:Words>
  <properties:Characters>5731</properties:Characters>
  <properties:Lines>135</properties:Lines>
  <properties:Paragraphs>29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2015-11-05T12:09:00Z</cp:lastPrinted>
  <dcterms:modified xmlns:xsi="http://www.w3.org/2001/XMLSchema-instance" xsi:type="dcterms:W3CDTF">2015-11-06T07:19:00Z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