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5bfa" w14:paraId="86b5bfa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5E57C6">
        <w:t>6192</w:t>
      </w:r>
      <w:r>
        <w:t>/2015, temeljem odredbe članka 430. Stečajnog zakona (''Narodne novine'' broj 71/15), dana 4.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5E57C6">
        <w:t>PAT-GRAD d.o.o. OIB:21260082647, MBS:080787439, Ulica Bagremova 9, Sesvete.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5E57C6">
        <w:t>494,00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F45504" w:rsidP="00F45504" w:rsidR="00F45504">
      <w:pPr>
        <w:jc w:val="center"/>
      </w:pPr>
      <w:r>
        <w:t>Zagreb, dana 4.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7C6" w:rsidR="00000000">
      <w:r>
        <w:separator/>
      </w:r>
    </w:p>
  </w:endnote>
  <w:endnote w:id="0" w:type="continuationSeparator">
    <w:p w:rsidRDefault="005E57C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7C6" w:rsidR="00000000">
      <w:r>
        <w:separator/>
      </w:r>
    </w:p>
  </w:footnote>
  <w:footnote w:id="0" w:type="continuationSeparator">
    <w:p w:rsidRDefault="005E57C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57C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57C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7795A"/>
    <w:rsid w:val="001E3342"/>
    <w:rsid w:val="00202DAA"/>
    <w:rsid w:val="002062A2"/>
    <w:rsid w:val="00275833"/>
    <w:rsid w:val="002A3629"/>
    <w:rsid w:val="003279B2"/>
    <w:rsid w:val="003D2682"/>
    <w:rsid w:val="003E31D6"/>
    <w:rsid w:val="004717B0"/>
    <w:rsid w:val="004C7490"/>
    <w:rsid w:val="0050562B"/>
    <w:rsid w:val="00546D29"/>
    <w:rsid w:val="00546F8A"/>
    <w:rsid w:val="00565510"/>
    <w:rsid w:val="005E57C6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5504"/>
    <w:rsid w:val="00FB7730"/>
    <w:rsid w:val="00FD3180"/>
    <w:rsid w:val="00FE41EA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5E5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7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7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7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7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5E5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7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7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7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7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6192</izvorni_sadrzaj>
    <derivirana_varijabla naziv="DomainObject.Predmet.Broj_1">6192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St-6192/2015</izvorni_sadrzaj>
    <derivirana_varijabla naziv="DomainObject.Predmet.OznakaBroj_1">St-6192/2015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PAT-GRAD d.o.o. zastupanog po punomoćniku Stjepan Zrinščak</izvorni_sadrzaj>
    <derivirana_varijabla naziv="DomainObject.Predmet.ProtustrankaFormated_1">  PAT-GRAD d.o.o. zastupanog po punomoćniku Stjepan Zrinščak</derivirana_varijabla>
  </DomainObject.Predmet.ProtustrankaFormated>
  <DomainObject.Predmet.ProtustrankaFormatedOIB>
    <izvorni_sadrzaj>  PAT-GRAD d.o.o., OIB 21260082647 zastupanog po punomoćniku Stjepan Zrinščak</izvorni_sadrzaj>
    <derivirana_varijabla naziv="DomainObject.Predmet.ProtustrankaFormatedOIB_1">  PAT-GRAD d.o.o., OIB 21260082647 zastupanog po punomoćniku Stjepan Zrinščak</derivirana_varijabla>
  </DomainObject.Predmet.ProtustrankaFormatedOIB>
  <DomainObject.Predmet.ProtustrankaFormatedWithAdress>
    <izvorni_sadrzaj> PAT-GRAD d.o.o., Ulica Bagremova 9, 10000 Zagreb zastupanog po punomoćniku Stjepan Zrinščak</izvorni_sadrzaj>
    <derivirana_varijabla naziv="DomainObject.Predmet.ProtustrankaFormatedWithAdress_1"> PAT-GRAD d.o.o., Ulica Bagremova 9, 10000 Zagreb zastupanog po punomoćniku Stjepan Zrinščak</derivirana_varijabla>
  </DomainObject.Predmet.ProtustrankaFormatedWithAdress>
  <DomainObject.Predmet.ProtustrankaFormatedWithAdressOIB>
    <izvorni_sadrzaj> PAT-GRAD d.o.o., OIB 21260082647, Ulica Bagremova 9, 10000 Zagreb zastupanog po punomoćniku Stjepan Zrinščak</izvorni_sadrzaj>
    <derivirana_varijabla naziv="DomainObject.Predmet.ProtustrankaFormatedWithAdressOIB_1"> PAT-GRAD d.o.o., OIB 21260082647, Ulica Bagremova 9, 10000 Zagreb zastupanog po punomoćniku Stjepan Zrinščak</derivirana_varijabla>
  </DomainObject.Predmet.ProtustrankaFormatedWithAdressOIB>
  <DomainObject.Predmet.ProtustrankaWithAdress>
    <izvorni_sadrzaj>PAT-GRAD d.o.o. Ulica Bagremova 9, 10000 Zagreb</izvorni_sadrzaj>
    <derivirana_varijabla naziv="DomainObject.Predmet.ProtustrankaWithAdress_1">PAT-GRAD d.o.o. Ulica Bagremova 9, 10000 Zagreb</derivirana_varijabla>
  </DomainObject.Predmet.ProtustrankaWithAdress>
  <DomainObject.Predmet.ProtustrankaWithAdressOIB>
    <izvorni_sadrzaj>PAT-GRAD d.o.o., OIB 21260082647, Ulica Bagremova 9, 10000 Zagreb</izvorni_sadrzaj>
    <derivirana_varijabla naziv="DomainObject.Predmet.ProtustrankaWithAdressOIB_1">PAT-GRAD d.o.o., OIB 21260082647, Ulica Bagremova 9, 10000 Zagreb</derivirana_varijabla>
  </DomainObject.Predmet.ProtustrankaWithAdressOIB>
  <DomainObject.Predmet.ProtustrankaNazivFormated>
    <izvorni_sadrzaj>PAT-GRAD d.o.o.</izvorni_sadrzaj>
    <derivirana_varijabla naziv="DomainObject.Predmet.ProtustrankaNazivFormated_1">PAT-GRAD d.o.o.</derivirana_varijabla>
  </DomainObject.Predmet.ProtustrankaNazivFormated>
  <DomainObject.Predmet.ProtustrankaNazivFormatedOIB>
    <izvorni_sadrzaj>PAT-GRAD d.o.o., OIB 21260082647</izvorni_sadrzaj>
    <derivirana_varijabla naziv="DomainObject.Predmet.ProtustrankaNazivFormatedOIB_1">PAT-GRAD d.o.o., OIB 21260082647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PAT-GRAD d.o.o. zastupanog po punomoćniku Stjepan Zrinščak</item>
    </izvorni_sadrzaj>
    <derivirana_varijabla naziv="DomainObject.Predmet.ProtuStrankaListFormated_1">
      <item>PAT-GRAD d.o.o. zastupanog po punomoćniku Stjepan Zrinščak</item>
    </derivirana_varijabla>
  </DomainObject.Predmet.ProtuStrankaListFormated>
  <DomainObject.Predmet.ProtuStrankaListFormatedOIB>
    <izvorni_sadrzaj>
      <item>PAT-GRAD d.o.o., OIB 21260082647 zastupanog po punomoćniku Stjepan Zrinščak</item>
    </izvorni_sadrzaj>
    <derivirana_varijabla naziv="DomainObject.Predmet.ProtuStrankaListFormatedOIB_1">
      <item>PAT-GRAD d.o.o., OIB 21260082647 zastupanog po punomoćniku Stjepan Zrinščak</item>
    </derivirana_varijabla>
  </DomainObject.Predmet.ProtuStrankaListFormatedOIB>
  <DomainObject.Predmet.ProtuStrankaListFormatedWithAdress>
    <izvorni_sadrzaj>
      <item>PAT-GRAD d.o.o., Ulica Bagremova 9, 10000 Zagreb zastupanog po punomoćniku Stjepan Zrinščak</item>
    </izvorni_sadrzaj>
    <derivirana_varijabla naziv="DomainObject.Predmet.ProtuStrankaListFormatedWithAdress_1">
      <item>PAT-GRAD d.o.o., Ulica Bagremova 9, 10000 Zagreb zastupanog po punomoćniku Stjepan Zrinščak</item>
    </derivirana_varijabla>
  </DomainObject.Predmet.ProtuStrankaListFormatedWithAdress>
  <DomainObject.Predmet.ProtuStrankaListFormatedWithAdressOIB>
    <izvorni_sadrzaj>
      <item>PAT-GRAD d.o.o., OIB 21260082647, Ulica Bagremova 9, 10000 Zagreb zastupanog po punomoćniku Stjepan Zrinščak</item>
    </izvorni_sadrzaj>
    <derivirana_varijabla naziv="DomainObject.Predmet.ProtuStrankaListFormatedWithAdressOIB_1">
      <item>PAT-GRAD d.o.o., OIB 21260082647, Ulica Bagremova 9, 10000 Zagreb zastupanog po punomoćniku Stjepan Zrinščak</item>
    </derivirana_varijabla>
  </DomainObject.Predmet.ProtuStrankaListFormatedWithAdressOIB>
  <DomainObject.Predmet.ProtuStrankaListNazivFormated>
    <izvorni_sadrzaj>
      <item>PAT-GRAD d.o.o.</item>
    </izvorni_sadrzaj>
    <derivirana_varijabla naziv="DomainObject.Predmet.ProtuStrankaListNazivFormated_1">
      <item>PAT-GRAD d.o.o.</item>
    </derivirana_varijabla>
  </DomainObject.Predmet.ProtuStrankaListNazivFormated>
  <DomainObject.Predmet.ProtuStrankaListNazivFormatedOIB>
    <izvorni_sadrzaj>
      <item>PAT-GRAD d.o.o., OIB 21260082647</item>
    </izvorni_sadrzaj>
    <derivirana_varijabla naziv="DomainObject.Predmet.ProtuStrankaListNazivFormatedOIB_1">
      <item>PAT-GRAD d.o.o., OIB 21260082647</item>
    </derivirana_varijabla>
  </DomainObject.Predmet.ProtuStrankaListNazivFormatedOIB>
  <DomainObject.Predmet.OstaliListFormated>
    <izvorni_sadrzaj>
      <item>Stjepan Zrinščak punomoćnik sudionika u postupku PAT-GRAD d.o.o.</item>
    </izvorni_sadrzaj>
    <derivirana_varijabla naziv="DomainObject.Predmet.OstaliListFormated_1">
      <item>Stjepan Zrinščak punomoćnik sudionika u postupku PAT-GRAD d.o.o.</item>
    </derivirana_varijabla>
  </DomainObject.Predmet.OstaliListFormated>
  <DomainObject.Predmet.OstaliListFormatedOIB>
    <izvorni_sadrzaj>
      <item>Stjepan Zrinščak, OIB 29683176929 punomoćnik sudionika u postupku PAT-GRAD d.o.o.</item>
    </izvorni_sadrzaj>
    <derivirana_varijabla naziv="DomainObject.Predmet.OstaliListFormatedOIB_1">
      <item>Stjepan Zrinščak, OIB 29683176929 punomoćnik sudionika u postupku PAT-GRAD d.o.o.</item>
    </derivirana_varijabla>
  </DomainObject.Predmet.OstaliListFormatedOIB>
  <DomainObject.Predmet.OstaliListFormatedWithAdress>
    <izvorni_sadrzaj>
      <item>Stjepan Zrinščak, Ravenec 13, 10000 Zagreb punomoćnik sudionika u postupku PAT-GRAD d.o.o.</item>
    </izvorni_sadrzaj>
    <derivirana_varijabla naziv="DomainObject.Predmet.OstaliListFormatedWithAdress_1">
      <item>Stjepan Zrinščak, Ravenec 13, 10000 Zagreb punomoćnik sudionika u postupku PAT-GRAD d.o.o.</item>
    </derivirana_varijabla>
  </DomainObject.Predmet.OstaliListFormatedWithAdress>
  <DomainObject.Predmet.OstaliListFormatedWithAdressOIB>
    <izvorni_sadrzaj>
      <item>Stjepan Zrinščak, OIB 29683176929, Ravenec 13, 10000 Zagreb punomoćnik sudionika u postupku PAT-GRAD d.o.o.</item>
    </izvorni_sadrzaj>
    <derivirana_varijabla naziv="DomainObject.Predmet.OstaliListFormatedWithAdressOIB_1">
      <item>Stjepan Zrinščak, OIB 29683176929, Ravenec 13, 10000 Zagreb punomoćnik sudionika u postupku PAT-GRAD d.o.o.</item>
    </derivirana_varijabla>
  </DomainObject.Predmet.OstaliListFormatedWithAdressOIB>
  <DomainObject.Predmet.OstaliListNazivFormated>
    <izvorni_sadrzaj>
      <item>Stjepan Zrinščak</item>
    </izvorni_sadrzaj>
    <derivirana_varijabla naziv="DomainObject.Predmet.OstaliListNazivFormated_1">
      <item>Stjepan Zrinščak</item>
    </derivirana_varijabla>
  </DomainObject.Predmet.OstaliListNazivFormated>
  <DomainObject.Predmet.OstaliListNazivFormatedOIB>
    <izvorni_sadrzaj>
      <item>Stjepan Zrinščak, OIB 29683176929</item>
    </izvorni_sadrzaj>
    <derivirana_varijabla naziv="DomainObject.Predmet.OstaliListNazivFormatedOIB_1">
      <item>Stjepan Zrinščak, OIB 29683176929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PAT-GRAD d.o.o.</izvorni_sadrzaj>
    <derivirana_varijabla naziv="DomainObject.Predmet.ProtustrankaIDrugi_1">PAT-GRAD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PAT-GRAD d.o.o., OIB 21260082647, Ulica Bagremova 9, 10000 Zagreb</izvorni_sadrzaj>
    <derivirana_varijabla naziv="DomainObject.Predmet.ProtustrankaIDrugiAdressOIB_1">PAT-GRAD d.o.o., OIB 21260082647, Ulica Bagremova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PAT-GRAD d.o.o.</item>
      <item>FINA Regionalni centar Zagreb</item>
      <item>Stjepan Zrinščak</item>
    </izvorni_sadrzaj>
    <derivirana_varijabla naziv="DomainObject.Predmet.SudioniciListNaziv_1">
      <item>PAT-GRAD d.o.o.</item>
      <item>FINA Regionalni centar Zagreb</item>
      <item>Stjepan Zrinščak</item>
    </derivirana_varijabla>
  </DomainObject.Predmet.SudioniciListNaziv>
  <DomainObject.Predmet.SudioniciListAdressOIB>
    <izvorni_sadrzaj>
      <item>PAT-GRAD d.o.o., OIB 21260082647, Ulica Bagremova 9,10000 Zagreb</item>
      <item>FINA Regionalni centar Zagreb, OIB 85821130368, Trg svibanjskih žrtava 1995. 1,10000 Zagreb</item>
      <item>Stjepan Zrinščak, OIB 29683176929, Ravenec 13,10000 Zagreb</item>
    </izvorni_sadrzaj>
    <derivirana_varijabla naziv="DomainObject.Predmet.SudioniciListAdressOIB_1">
      <item>PAT-GRAD d.o.o., OIB 21260082647, Ulica Bagremova 9,10000 Zagreb</item>
      <item>FINA Regionalni centar Zagreb, OIB 85821130368, Trg svibanjskih žrtava 1995. 1,10000 Zagreb</item>
      <item>Stjepan Zrinščak, OIB 29683176929, Ravenec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21260082647</item>
      <item>, OIB 85821130368</item>
      <item>, OIB 29683176929</item>
    </izvorni_sadrzaj>
    <derivirana_varijabla naziv="DomainObject.Predmet.SudioniciListNazivOIB_1">
      <item>, OIB 21260082647</item>
      <item>, OIB 85821130368</item>
      <item>, OIB 29683176929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1333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Višnja Jurlina</dc:creator>
  <cp:lastModifiedBy>Melanija Krilčić</cp:lastModifiedBy>
  <cp:lastPrinted>2016-02-04T12:52:00Z</cp:lastPrinted>
  <dcterms:modified xmlns:xsi="http://www.w3.org/2001/XMLSchema-instance" xsi:type="dcterms:W3CDTF">2016-02-04T12:52:00Z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