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2608" w14:paraId="d8e2608" w:rsidRDefault="00AE649C" w:rsidP="00FA5B5E" w:rsidR="00AE649C" w:rsidRPr="00B76F3C">
      <w:pPr>
        <w:pStyle w:val="Naslov3"/>
        <w15:collapsed w:val="false"/>
      </w:pPr>
    </w:p>
    <w:p w:rsidRDefault="001B3C6B" w:rsidP="001944D3" w:rsidR="001944D3" w:rsidRPr="001944D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944D3" w:rsidP="001944D3" w:rsidR="001944D3" w:rsidRPr="001944D3">
      <w:pPr>
        <w:spacing w:after="0"/>
        <w:rPr>
          <w:rFonts w:cs="Times New Roman" w:eastAsia="Calibri"/>
          <w:b/>
          <w:noProof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                  5. St-991/2016-2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944D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ROAD 69 jednostavno društvo s ograničenom odgovornošću za ugostiteljstvo, usluge i trgovinu, Garešnički Brestovac, Radnička 9, MBS: 010086906, OIB: 39898625342, 9. rujna </w:t>
      </w:r>
      <w:r w:rsidRPr="001944D3">
        <w:rPr>
          <w:rFonts w:cs="Times New Roman" w:eastAsia="Times New Roman"/>
          <w:noProof/>
          <w:szCs w:val="20"/>
          <w:lang w:eastAsia="hr-HR"/>
        </w:rPr>
        <w:t xml:space="preserve">2016.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>r i j e š i o   j e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ROAD 69 jednostavno društvo s ograničenom odgovornošću za ugostiteljstvo, usluge i trgovinu, Garešnički Brestovac, Radnička 9, MBS: 010086906, OIB: 39898625342.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>II.</w:t>
      </w:r>
      <w:r w:rsidRPr="001944D3">
        <w:rPr>
          <w:rFonts w:cs="Times New Roman" w:eastAsia="Times New Roman"/>
          <w:noProof/>
          <w:szCs w:val="20"/>
          <w:lang w:eastAsia="hr-HR"/>
        </w:rPr>
        <w:t xml:space="preserve"> Dužniku </w:t>
      </w:r>
      <w:r w:rsidRPr="001944D3">
        <w:rPr>
          <w:rFonts w:cs="Times New Roman" w:eastAsia="Times New Roman"/>
          <w:szCs w:val="20"/>
          <w:lang w:eastAsia="hr-HR"/>
        </w:rPr>
        <w:t xml:space="preserve">ROAD 69 j.d.o.o. Garešnički Brestovac, Radnička 9, </w:t>
      </w:r>
      <w:r w:rsidRPr="001944D3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III. Za privremenog stečajnog upravitelja imenuje se </w:t>
      </w:r>
      <w:r w:rsidRPr="001944D3">
        <w:rPr>
          <w:rFonts w:cs="Times New Roman" w:eastAsia="Times New Roman"/>
          <w:szCs w:val="20"/>
          <w:lang w:eastAsia="hr-HR"/>
        </w:rPr>
        <w:t>TOMISLAV STRNIŠČAK, dipl. ing. elektrotehnike iz Šenkovca, Gorčica 10, Čakovec, OIB: 26341315268.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V. Saziva se ročište radi izjašnjenja o prijedlogu i rasprave o uvjetima za otvaranje stečajnog postupka za dan </w:t>
      </w:r>
      <w:r w:rsidRPr="001944D3">
        <w:rPr>
          <w:rFonts w:cs="Times New Roman" w:eastAsia="Times New Roman"/>
          <w:b/>
          <w:noProof/>
          <w:szCs w:val="20"/>
          <w:lang w:eastAsia="hr-HR"/>
        </w:rPr>
        <w:t>28. listopada 2016. u 9,00 sati</w:t>
      </w:r>
      <w:r w:rsidRPr="001944D3">
        <w:rPr>
          <w:rFonts w:cs="Times New Roman" w:eastAsia="Times New Roman"/>
          <w:noProof/>
          <w:szCs w:val="20"/>
          <w:lang w:eastAsia="hr-HR"/>
        </w:rPr>
        <w:t xml:space="preserve"> u ovome sudu u Bjelovaru, Šetalište dr. Ivše Lebovića 42, sudnica br. 1, na koje se pozivaju dostavom ovoga rješenja: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- predlagatelj FINA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- zastupnik dužnika po zakonu Marijana Čop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- privremeni stečajni upravitelj.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VI. Rješenje se dostavlja sudskom registru ovog suda.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lastRenderedPageBreak/>
        <w:t xml:space="preserve">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("Narodne novine" broj 71/15., dalje: SZ) podnijela ovom sudu prijedlog za pokretanje stečajnog postupka nad dužnikom. </w:t>
      </w:r>
      <w:r w:rsidRPr="001944D3">
        <w:rPr>
          <w:rFonts w:cs="Times New Roman" w:eastAsia="Times New Roman"/>
          <w:szCs w:val="20"/>
          <w:lang w:eastAsia="hr-HR"/>
        </w:rPr>
        <w:t xml:space="preserve">U prijedlogu navodi da na dan 10. svibnja 2016. dužnik u Očevidniku redoslijeda osnova za plaćanje ima evidentirane neizvršene osnove za plaćanje u neprekinutom razdoblju od 120 dana, u ukupnom iznosu od 84.029,27 kn, u koji iznos je uračunata kamata i naknada Financijske agencije za provedbu ovrhe na novčanim sredstvima. Prema podacima koje je FINI dostavio Hrvatski zavod za mirovinsko osiguranje </w:t>
      </w:r>
      <w:r w:rsidRPr="001944D3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>S</w:t>
      </w:r>
      <w:r w:rsidRPr="001944D3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U Bjelovaru, 9. rujna </w:t>
      </w:r>
      <w:r w:rsidRPr="001944D3">
        <w:rPr>
          <w:rFonts w:cs="Times New Roman" w:eastAsia="Times New Roman"/>
          <w:noProof/>
          <w:szCs w:val="20"/>
          <w:lang w:eastAsia="hr-HR"/>
        </w:rPr>
        <w:t>2016.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44D3">
        <w:rPr>
          <w:rFonts w:cs="Times New Roman" w:eastAsia="Times New Roman"/>
          <w:szCs w:val="20"/>
          <w:lang w:eastAsia="hr-HR"/>
        </w:rPr>
        <w:t xml:space="preserve">POUKA O PRAVNOM LIJEKU: </w:t>
      </w:r>
      <w:r w:rsidRPr="001944D3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1944D3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1944D3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1944D3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Rj.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1. DNA: FINI putem sudskog dostavljača i e-oglasnom pločom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             zakonskom zastupniku dužnika uz prijedlog poštom i e-oglasnom pločom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             privremenom stečajnom upravitelju poštom i e-oglasnom pločom</w:t>
      </w:r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             ŽDO Bjelovar e-oglasnom pločom</w:t>
      </w:r>
    </w:p>
    <w:p w:rsidRDefault="001944D3" w:rsidP="001944D3" w:rsid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 xml:space="preserve">             e-oglasna ploča</w:t>
      </w:r>
    </w:p>
    <w:p w:rsidRDefault="001B3C6B" w:rsidP="001944D3" w:rsidR="001B3C6B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sudskom registru</w:t>
      </w:r>
      <w:bookmarkStart w:name="_GoBack" w:id="0"/>
      <w:bookmarkEnd w:id="0"/>
    </w:p>
    <w:p w:rsidRDefault="001944D3" w:rsidP="001944D3" w:rsidR="001944D3" w:rsidRPr="001944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944D3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1944D3" w:rsidP="001944D3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944D3">
        <w:rPr>
          <w:rFonts w:cs="Times New Roman" w:eastAsia="Times New Roman"/>
          <w:noProof/>
          <w:szCs w:val="20"/>
          <w:lang w:eastAsia="hr-HR"/>
        </w:rPr>
        <w:t>Bj.9.9.2016.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4D3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C6B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36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St-991/2016-2</izvorni_sadrzaj>
    <derivirana_varijabla naziv="DomainObject.Oznaka_1">St-991/2016-2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69 jednostavno društvo s ograničenom odgovornošću za ugostiteljstvo, usluge i trgovinu zastupanog po punomoćniku Marijana Čop</izvorni_sadrzaj>
    <derivirana_varijabla naziv="DomainObject.Predmet.ProtustrankaFormated_1">  ROAD 69 jednostavno društvo s ograničenom odgovornošću za ugostiteljstvo, usluge i trgovinu zastupanog po punomoćniku Marijana Čop</derivirana_varijabla>
  </DomainObject.Predmet.ProtustrankaFormated>
  <DomainObject.Predmet.ProtustrankaFormatedOIB>
    <izvorni_sadrzaj>  ROAD 69 jednostavno društvo s ograničenom odgovornošću za ugostiteljstvo, usluge i trgovinu, OIB 39898625342 zastupanog po punomoćniku Marijana Čop</izvorni_sadrzaj>
    <derivirana_varijabla naziv="DomainObject.Predmet.ProtustrankaFormatedOIB_1">  ROAD 69 jednostavno društvo s ograničenom odgovornošću za ugostiteljstvo, usluge i trgovinu, OIB 39898625342 zastupanog po punomoćniku Marijana Čop</derivirana_varijabla>
  </DomainObject.Predmet.ProtustrankaFormatedOIB>
  <DomainObject.Predmet.ProtustrankaFormatedWithAdress>
    <izvorni_sadrzaj> ROAD 69 jednostavno društvo s ograničenom odgovornošću za ugostiteljstvo, usluge i trgovinu, Radnička 9, 43280 Garešnički Brestovac zastupanog po punomoćniku Marijana Čop</izvorni_sadrzaj>
    <derivirana_varijabla naziv="DomainObject.Predmet.ProtustrankaFormatedWithAdress_1"> ROAD 69 jednostavno društvo s ograničenom odgovornošću za ugostiteljstvo, usluge i trgovinu, Radnička 9, 43280 Garešnički Brestovac zastupanog po punomoćniku Marijana Čop</derivirana_varijabla>
  </DomainObject.Predmet.ProtustrankaFormatedWithAdress>
  <DomainObject.Predmet.ProtustrankaFormatedWithAdressOIB>
    <izvorni_sadrzaj> ROAD 69 jednostavno društvo s ograničenom odgovornošću za ugostiteljstvo, usluge i trgovinu, OIB 39898625342, Radnička 9, 43280 Garešnički Brestovac zastupanog po punomoćniku Marijana Čop</izvorni_sadrzaj>
    <derivirana_varijabla naziv="DomainObject.Predmet.ProtustrankaFormatedWithAdressOIB_1"> ROAD 69 jednostavno društvo s ograničenom odgovornošću za ugostiteljstvo, usluge i trgovinu, OIB 39898625342, Radnička 9, 43280 Garešnički Brestovac zastupanog po punomoćniku Marijana Čop</derivirana_varijabla>
  </DomainObject.Predmet.ProtustrankaFormatedWithAdressOIB>
  <DomainObject.Predmet.ProtustrankaWithAdress>
    <izvorni_sadrzaj>ROAD 69 jednostavno društvo s ograničenom odgovornošću za ugostiteljstvo, usluge i trgovinu Radnička 9, 43280 Garešnički Brestovac</izvorni_sadrzaj>
    <derivirana_varijabla naziv="DomainObject.Predmet.ProtustrankaWithAdress_1">ROAD 69 jednostavno društvo s ograničenom odgovornošću za ugostiteljstvo, usluge i trgovinu Radnička 9, 43280 Garešnički Brestovac</derivirana_varijabla>
  </DomainObject.Predmet.ProtustrankaWithAdress>
  <DomainObject.Predmet.ProtustrankaWithAdressOIB>
    <izvorni_sadrzaj>ROAD 69 jednostavno društvo s ograničenom odgovornošću za ugostiteljstvo, usluge i trgovinu, OIB 39898625342, Radnička 9, 43280 Garešnički Brestovac</izvorni_sadrzaj>
    <derivirana_varijabla naziv="DomainObject.Predmet.ProtustrankaWithAdressOIB_1">ROAD 69 jednostavno društvo s ograničenom odgovornošću za ugostiteljstvo, usluge i trgovinu, OIB 39898625342, Radnička 9, 43280 Garešnički Brestovac</derivirana_varijabla>
  </DomainObject.Predmet.ProtustrankaWithAdressOIB>
  <DomainObject.Predmet.ProtustrankaNazivFormated>
    <izvorni_sadrzaj>ROAD 69 jednostavno društvo s ograničenom odgovornošću za ugostiteljstvo, usluge i trgovinu</izvorni_sadrzaj>
    <derivirana_varijabla naziv="DomainObject.Predmet.ProtustrankaNazivFormated_1">ROAD 69 jednostavno društvo s ograničenom odgovornošću za ugostiteljstvo, usluge i trgovinu</derivirana_varijabla>
  </DomainObject.Predmet.ProtustrankaNazivFormated>
  <DomainObject.Predmet.ProtustrankaNazivFormatedOIB>
    <izvorni_sadrzaj>ROAD 69 jednostavno društvo s ograničenom odgovornošću za ugostiteljstvo, usluge i trgovinu, OIB 39898625342</izvorni_sadrzaj>
    <derivirana_varijabla naziv="DomainObject.Predmet.ProtustrankaNazivFormatedOIB_1">ROAD 69 jednostavno društvo s ograničenom odgovornošću za ugostiteljstvo, usluge i trgovinu, OIB 39898625342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ROAD 69 jednostavno društvo s ograničenom odgovornošću za ugostiteljstvo, usluge i trgovinu zastupanog po punomoćniku Marijana Čop</item>
    </izvorni_sadrzaj>
    <derivirana_varijabla naziv="DomainObject.Predmet.ProtuStrankaListFormated_1">
      <item>ROAD 69 jednostavno društvo s ograničenom odgovornošću za ugostiteljstvo, usluge i trgovinu zastupanog po punomoćniku Marijana Čop</item>
    </derivirana_varijabla>
  </DomainObject.Predmet.ProtuStrankaListFormated>
  <DomainObject.Predmet.ProtuStrankaListFormatedOIB>
    <izvorni_sadrzaj>
      <item>ROAD 69 jednostavno društvo s ograničenom odgovornošću za ugostiteljstvo, usluge i trgovinu, OIB 39898625342 zastupanog po punomoćniku Marijana Čop</item>
    </izvorni_sadrzaj>
    <derivirana_varijabla naziv="DomainObject.Predmet.ProtuStrankaListFormatedOIB_1">
      <item>ROAD 69 jednostavno društvo s ograničenom odgovornošću za ugostiteljstvo, usluge i trgovinu, OIB 39898625342 zastupanog po punomoćniku Marijana Čop</item>
    </derivirana_varijabla>
  </DomainObject.Predmet.ProtuStrankaListFormatedOIB>
  <DomainObject.Predmet.ProtuStrankaListFormatedWithAdress>
    <izvorni_sadrzaj>
      <item>ROAD 69 jednostavno društvo s ograničenom odgovornošću za ugostiteljstvo, usluge i trgovinu, Radnička 9, 43280 Garešnički Brestovac zastupanog po punomoćniku Marijana Čop</item>
    </izvorni_sadrzaj>
    <derivirana_varijabla naziv="DomainObject.Predmet.ProtuStrankaListFormatedWithAdress_1">
      <item>ROAD 69 jednostavno društvo s ograničenom odgovornošću za ugostiteljstvo, usluge i trgovinu, Radnička 9, 43280 Garešnički Brestovac zastupanog po punomoćniku Marijana Čop</item>
    </derivirana_varijabla>
  </DomainObject.Predmet.ProtuStrankaListFormatedWithAdress>
  <DomainObject.Predmet.ProtuStrankaListFormatedWithAdressOIB>
    <izvorni_sadrzaj>
      <item>ROAD 69 jednostavno društvo s ograničenom odgovornošću za ugostiteljstvo, usluge i trgovinu, OIB 39898625342, Radnička 9, 43280 Garešnički Brestovac zastupanog po punomoćniku Marijana Čop</item>
    </izvorni_sadrzaj>
    <derivirana_varijabla naziv="DomainObject.Predmet.ProtuStrankaListFormatedWithAdressOIB_1">
      <item>ROAD 69 jednostavno društvo s ograničenom odgovornošću za ugostiteljstvo, usluge i trgovinu, OIB 39898625342, Radnička 9, 43280 Garešnički Brestovac zastupanog po punomoćniku Marijana Čop</item>
    </derivirana_varijabla>
  </DomainObject.Predmet.ProtuStrankaListFormatedWithAdressOIB>
  <DomainObject.Predmet.ProtuStrankaListNazivFormated>
    <izvorni_sadrzaj>
      <item>ROAD 69 jednostavno društvo s ograničenom odgovornošću za ugostiteljstvo, usluge i trgovinu</item>
    </izvorni_sadrzaj>
    <derivirana_varijabla naziv="DomainObject.Predmet.ProtuStrankaListNazivFormated_1">
      <item>ROAD 69 jednostavno društvo s ograničenom odgovornošću za ugostiteljstvo, usluge i trgovinu</item>
    </derivirana_varijabla>
  </DomainObject.Predmet.ProtuStrankaListNazivFormated>
  <DomainObject.Predmet.ProtuStrankaListNazivFormatedOIB>
    <izvorni_sadrzaj>
      <item>ROAD 69 jednostavno društvo s ograničenom odgovornošću za ugostiteljstvo, usluge i trgovinu, OIB 39898625342</item>
    </izvorni_sadrzaj>
    <derivirana_varijabla naziv="DomainObject.Predmet.ProtuStrankaListNazivFormatedOIB_1">
      <item>ROAD 69 jednostavno društvo s ograničenom odgovornošću za ugostiteljstvo, usluge i trgovinu, OIB 39898625342</item>
    </derivirana_varijabla>
  </DomainObject.Predmet.ProtuStrankaListNazivFormatedOIB>
  <DomainObject.Predmet.OstaliListFormated>
    <izvorni_sadrzaj>
      <item>Marijana Čop punomoćnik sudionika u postupku ROAD 69 jednostavno društvo s ograničenom odgovornošću za ugostiteljstvo, usluge i trgovinu</item>
      <item>Tomislav Strniščak</item>
    </izvorni_sadrzaj>
    <derivirana_varijabla naziv="DomainObject.Predmet.OstaliListFormated_1">
      <item>Marijana Čop punomoćnik sudionika u postupku ROAD 69 jednostavno društvo s ograničenom odgovornošću za ugostiteljstvo, usluge i trgovinu</item>
      <item>Tomislav Strniščak</item>
    </derivirana_varijabla>
  </DomainObject.Predmet.OstaliListFormated>
  <DomainObject.Predmet.OstaliListFormatedOIB>
    <izvorni_sadrzaj>
      <item>Marijana Čop, OIB 11858150930 punomoćnik sudionika u postupku ROAD 69 jednostavno društvo s ograničenom odgovornošću za ugostiteljstvo, usluge i trgovinu</item>
      <item>Tomislav Strniščak, OIB 26341315268</item>
    </izvorni_sadrzaj>
    <derivirana_varijabla naziv="DomainObject.Predmet.OstaliListFormatedOIB_1">
      <item>Marijana Čop, OIB 11858150930 punomoćnik sudionika u postupku ROAD 69 jednostavno društvo s ograničenom odgovornošću za ugostiteljstvo, usluge i trgovinu</item>
      <item>Tomislav Strniščak, OIB 26341315268</item>
    </derivirana_varijabla>
  </DomainObject.Predmet.OstaliListFormatedOIB>
  <DomainObject.Predmet.OstaliListFormatedWithAdress>
    <izvorni_sadrzaj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izvorni_sadrzaj>
    <derivirana_varijabla naziv="DomainObject.Predmet.OstaliListFormatedWithAdress_1"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derivirana_varijabla>
  </DomainObject.Predmet.OstaliListFormatedWithAdress>
  <DomainObject.Predmet.OstaliListFormatedWithAdressOIB>
    <izvorni_sadrzaj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izvorni_sadrzaj>
    <derivirana_varijabla naziv="DomainObject.Predmet.OstaliListFormatedWithAdressOIB_1"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derivirana_varijabla>
  </DomainObject.Predmet.OstaliListFormatedWithAdressOIB>
  <DomainObject.Predmet.OstaliListNazivFormated>
    <izvorni_sadrzaj>
      <item>Marijana Čop</item>
      <item>Tomislav Strniščak</item>
    </izvorni_sadrzaj>
    <derivirana_varijabla naziv="DomainObject.Predmet.OstaliListNazivFormated_1">
      <item>Marijana Čop</item>
      <item>Tomislav Strniščak</item>
    </derivirana_varijabla>
  </DomainObject.Predmet.OstaliListNazivFormated>
  <DomainObject.Predmet.OstaliListNazivFormatedOIB>
    <izvorni_sadrzaj>
      <item>Marijana Čop, OIB 11858150930</item>
      <item>Tomislav Strniščak, OIB 26341315268</item>
    </izvorni_sadrzaj>
    <derivirana_varijabla naziv="DomainObject.Predmet.OstaliListNazivFormatedOIB_1">
      <item>Marijana Čop, OIB 11858150930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St-991/2016-2</izvorni_sadrzaj>
    <derivirana_varijabla naziv="DomainObject.PoslovniBrojDokumenta_1">St-991/2016-2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ROAD 69 jednostavno društvo s ograničenom odgovornošću za ugostiteljstvo, usluge i trgovinu</izvorni_sadrzaj>
    <derivirana_varijabla naziv="DomainObject.Predmet.ProtustrankaIDrugi_1">ROAD 69 jednostavno društvo s ograničenom odgovornošću za ugostiteljstvo,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ROAD 69 jednostavno društvo s ograničenom odgovornošću za ugostiteljstvo, usluge i trgovinu, OIB 39898625342, Radnička 9, 43280 Garešnički Brestovac</izvorni_sadrzaj>
    <derivirana_varijabla naziv="DomainObject.Predmet.ProtustrankaIDrugiAdressOIB_1">ROAD 69 jednostavno društvo s ograničenom odgovornošću za ugostiteljstvo, usluge i trgovinu, OIB 39898625342, Radnička 9,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ROAD 69 jednostavno društvo s ograničenom odgovornošću za ugostiteljstvo, usluge i trgovinu</item>
      <item>Marijana Čop</item>
      <item>Tomislav Strniščak</item>
    </izvorni_sadrzaj>
    <derivirana_varijabla naziv="DomainObject.Predmet.SudioniciListNaziv_1">
      <item>FINA, RC ZAGREB, Podružnica Bjelovar</item>
      <item>ROAD 69 jednostavno društvo s ograničenom odgovornošću za ugostiteljstvo, usluge i trgovinu</item>
      <item>Marijana Čop</item>
      <item>Tomislav Strniščak</item>
    </derivirana_varijabla>
  </DomainObject.Predmet.SudioniciListNaziv>
  <DomainObject.Predmet.SudioniciListAdressOIB>
    <izvorni_sadrzaj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izvorni_sadrzaj>
    <derivirana_varijabla naziv="DomainObject.Predmet.SudioniciListAdressOIB_1"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FF57E-292D-47D6-946F-4B193903A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3574</properties:Characters>
  <properties:Lines>95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2016-09-09T11:11:00Z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