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48ca" w14:paraId="8b948ca" w:rsidRDefault="00AE649C" w:rsidP="00BB197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BB197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197F" w:rsidP="00BB197F" w:rsidR="00BB197F">
      <w:pPr>
        <w:spacing w:after="0"/>
      </w:pPr>
      <w:r>
        <w:t>REPUBLIKA HRVATSKA</w:t>
      </w:r>
    </w:p>
    <w:p w:rsidRDefault="00BB197F" w:rsidP="00BB197F" w:rsidR="00BB197F">
      <w:pPr>
        <w:spacing w:after="0"/>
      </w:pPr>
      <w:r>
        <w:t>TRGOVAČKI SUD U VARAŽDINU</w:t>
      </w:r>
    </w:p>
    <w:p w:rsidRDefault="00BB197F" w:rsidP="00BB197F" w:rsidR="00BB197F">
      <w:pPr>
        <w:spacing w:after="0"/>
        <w:jc w:val="center"/>
      </w:pPr>
    </w:p>
    <w:p w:rsidRDefault="00BB197F" w:rsidP="00BB197F" w:rsidR="00BB197F">
      <w:pPr>
        <w:spacing w:after="0"/>
        <w:jc w:val="center"/>
      </w:pPr>
    </w:p>
    <w:p w:rsidRDefault="00BB197F" w:rsidP="00BB197F" w:rsidR="00BB197F">
      <w:pPr>
        <w:spacing w:after="0"/>
        <w:jc w:val="center"/>
      </w:pPr>
    </w:p>
    <w:p w:rsidRDefault="00BB197F" w:rsidP="00BB197F" w:rsidR="00BB197F">
      <w:pPr>
        <w:spacing w:after="0"/>
        <w:jc w:val="center"/>
      </w:pPr>
    </w:p>
    <w:p w:rsidRDefault="00BB197F" w:rsidP="00BB197F" w:rsidR="00BB197F">
      <w:pPr>
        <w:spacing w:after="0"/>
        <w:jc w:val="center"/>
      </w:pPr>
    </w:p>
    <w:p w:rsidRDefault="00BB197F" w:rsidP="00BB197F" w:rsidR="00BB197F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ŠUMARSTVO BARIČEVIĆ j.d.o.o. </w:t>
      </w:r>
      <w:proofErr w:type="spellStart"/>
      <w:r>
        <w:t>Škrinjari</w:t>
      </w:r>
      <w:proofErr w:type="spellEnd"/>
      <w:r>
        <w:t xml:space="preserve"> 69, </w:t>
      </w:r>
      <w:proofErr w:type="spellStart"/>
      <w:r>
        <w:t>Škrinjari</w:t>
      </w:r>
      <w:proofErr w:type="spellEnd"/>
      <w:r>
        <w:t>, OIB: 97763514106, dana 13. rujna 2017. godine temeljem čl. 430. Stečajnog zakona ("Narodne novine" 71/15, u daljnjem tekstu SZ) objavljuje slijedeći</w:t>
      </w:r>
    </w:p>
    <w:p w:rsidRDefault="00BB197F" w:rsidP="00BB197F" w:rsidR="00BB197F">
      <w:pPr>
        <w:spacing w:after="0"/>
        <w:jc w:val="both"/>
      </w:pPr>
    </w:p>
    <w:p w:rsidRDefault="00BB197F" w:rsidP="00BB197F" w:rsidR="00BB197F">
      <w:pPr>
        <w:spacing w:after="0"/>
        <w:jc w:val="center"/>
      </w:pPr>
      <w:r>
        <w:t xml:space="preserve">O G L A S </w:t>
      </w:r>
    </w:p>
    <w:p w:rsidRDefault="00BB197F" w:rsidP="00BB197F" w:rsidR="00BB197F">
      <w:pPr>
        <w:spacing w:after="0"/>
        <w:jc w:val="both"/>
      </w:pPr>
    </w:p>
    <w:p w:rsidRDefault="00BB197F" w:rsidP="00BB197F" w:rsidR="00BB197F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ŠUMARSTVO BARIČEVIĆ j.d.o.o. </w:t>
      </w:r>
      <w:proofErr w:type="spellStart"/>
      <w:r>
        <w:t>Škrinjari</w:t>
      </w:r>
      <w:proofErr w:type="spellEnd"/>
      <w:r>
        <w:t xml:space="preserve"> 69, </w:t>
      </w:r>
      <w:proofErr w:type="spellStart"/>
      <w:r>
        <w:t>Škrinjari</w:t>
      </w:r>
      <w:proofErr w:type="spellEnd"/>
      <w:r>
        <w:t>, OIB: 97763514106, iznosi 17.644,84 kn.</w:t>
      </w:r>
    </w:p>
    <w:p w:rsidRDefault="00BB197F" w:rsidP="00BB197F" w:rsidR="00BB197F">
      <w:pPr>
        <w:spacing w:after="0"/>
        <w:jc w:val="both"/>
      </w:pPr>
    </w:p>
    <w:p w:rsidRDefault="00BB197F" w:rsidP="00BB197F" w:rsidR="00BB197F">
      <w:pPr>
        <w:spacing w:after="0"/>
        <w:ind w:hanging="705" w:left="705"/>
        <w:jc w:val="both"/>
      </w:pPr>
      <w:r>
        <w:t>II</w:t>
      </w:r>
      <w:r>
        <w:tab/>
        <w:t xml:space="preserve">Poziva se direktor dužnika Ivan Baričević, </w:t>
      </w:r>
      <w:proofErr w:type="spellStart"/>
      <w:r>
        <w:t>Haganj</w:t>
      </w:r>
      <w:proofErr w:type="spellEnd"/>
      <w:r>
        <w:t xml:space="preserve">, </w:t>
      </w:r>
      <w:proofErr w:type="spellStart"/>
      <w:r>
        <w:t>Haganj</w:t>
      </w:r>
      <w:proofErr w:type="spellEnd"/>
      <w:r>
        <w:t xml:space="preserve"> 219,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B197F" w:rsidP="00BB197F" w:rsidR="00BB197F">
      <w:pPr>
        <w:spacing w:after="0"/>
        <w:jc w:val="both"/>
      </w:pPr>
    </w:p>
    <w:p w:rsidRDefault="00BB197F" w:rsidP="00BB197F" w:rsidR="00BB197F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B197F" w:rsidP="00BB197F" w:rsidR="00BB197F">
      <w:pPr>
        <w:spacing w:after="0"/>
        <w:jc w:val="both"/>
      </w:pPr>
    </w:p>
    <w:p w:rsidRDefault="00BB197F" w:rsidP="00BB197F" w:rsidR="00BB197F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B197F" w:rsidP="00BB197F" w:rsidR="00BB197F">
      <w:pPr>
        <w:spacing w:after="0"/>
        <w:jc w:val="both"/>
      </w:pPr>
    </w:p>
    <w:p w:rsidRDefault="00BB197F" w:rsidP="00BB197F" w:rsidR="00BB197F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B197F" w:rsidP="00BB197F" w:rsidR="00BB197F">
      <w:pPr>
        <w:spacing w:after="0"/>
        <w:outlineLvl w:val="0"/>
      </w:pPr>
    </w:p>
    <w:p w:rsidRDefault="00BB197F" w:rsidP="00BB197F" w:rsidR="00BB197F">
      <w:pPr>
        <w:spacing w:after="0"/>
        <w:outlineLvl w:val="0"/>
      </w:pPr>
    </w:p>
    <w:p w:rsidRDefault="00BB197F" w:rsidP="00BB197F" w:rsidR="00BB197F">
      <w:pPr>
        <w:spacing w:after="0"/>
        <w:outlineLvl w:val="0"/>
      </w:pPr>
    </w:p>
    <w:p w:rsidRDefault="00BB197F" w:rsidP="00BB197F" w:rsidR="00BB197F">
      <w:pPr>
        <w:spacing w:after="0"/>
        <w:outlineLvl w:val="0"/>
      </w:pPr>
    </w:p>
    <w:p w:rsidRDefault="00BB197F" w:rsidP="00BB197F" w:rsidR="00BB197F">
      <w:pPr>
        <w:spacing w:after="0"/>
        <w:jc w:val="center"/>
        <w:outlineLvl w:val="0"/>
      </w:pPr>
    </w:p>
    <w:p w:rsidRDefault="00BB197F" w:rsidP="00BB197F" w:rsidR="00BB197F">
      <w:pPr>
        <w:spacing w:after="0"/>
        <w:jc w:val="center"/>
        <w:outlineLvl w:val="0"/>
      </w:pPr>
    </w:p>
    <w:p w:rsidRDefault="00BB197F" w:rsidP="00BB197F" w:rsidR="00BB197F">
      <w:pPr>
        <w:spacing w:after="0"/>
        <w:jc w:val="center"/>
        <w:outlineLvl w:val="0"/>
      </w:pPr>
      <w:r>
        <w:t>Obrazloženje</w:t>
      </w:r>
    </w:p>
    <w:p w:rsidRDefault="00BB197F" w:rsidP="00BB197F" w:rsidR="00BB197F">
      <w:pPr>
        <w:spacing w:after="0"/>
        <w:outlineLvl w:val="0"/>
      </w:pPr>
    </w:p>
    <w:p w:rsidRDefault="00BB197F" w:rsidP="00BB197F" w:rsidR="00BB197F">
      <w:pPr>
        <w:spacing w:after="0"/>
        <w:jc w:val="both"/>
        <w:outlineLvl w:val="0"/>
      </w:pPr>
      <w:r>
        <w:tab/>
        <w:t xml:space="preserve">Dana 1. rujna 2017. godine, predlagatelj Financijska agencija, Regionalni centar Zagreb, Podružnica Varaždin podnio je prijedlog  za otvaranje skraćenog stečajnog postupka nad dužnikom, navodeći da dužnik ŠUMARSTVO BARIČEVIĆ j.d.o.o. </w:t>
      </w:r>
      <w:proofErr w:type="spellStart"/>
      <w:r>
        <w:t>Škrinjari</w:t>
      </w:r>
      <w:proofErr w:type="spellEnd"/>
      <w:r>
        <w:t xml:space="preserve"> 69, </w:t>
      </w:r>
      <w:proofErr w:type="spellStart"/>
      <w:r>
        <w:t>Škrinjari</w:t>
      </w:r>
      <w:proofErr w:type="spellEnd"/>
      <w:r>
        <w:t>, OIB: 97763514106, na dan 30.08.2017. u Očevidniku redoslijeda osnova za plaćanje ima evidentirane neizvršene osnove za plaćanje u ukupnom iznosu 17.644,84 kn, te da dužnik nema zaposlenih.</w:t>
      </w:r>
    </w:p>
    <w:p w:rsidRDefault="00BB197F" w:rsidP="00BB197F" w:rsidR="00BB197F">
      <w:pPr>
        <w:spacing w:after="0"/>
        <w:jc w:val="both"/>
        <w:outlineLvl w:val="0"/>
      </w:pPr>
    </w:p>
    <w:p w:rsidRDefault="00BB197F" w:rsidP="00BB197F" w:rsidR="00BB197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B197F" w:rsidP="00BB197F" w:rsidR="00BB197F">
      <w:pPr>
        <w:spacing w:after="0"/>
        <w:jc w:val="both"/>
        <w:outlineLvl w:val="0"/>
      </w:pPr>
    </w:p>
    <w:p w:rsidRDefault="00BB197F" w:rsidP="00BB197F" w:rsidR="00BB197F">
      <w:pPr>
        <w:spacing w:after="0"/>
        <w:jc w:val="center"/>
        <w:outlineLvl w:val="0"/>
      </w:pPr>
    </w:p>
    <w:p w:rsidRDefault="00BB197F" w:rsidP="00BB197F" w:rsidR="00BB197F">
      <w:pPr>
        <w:spacing w:after="0"/>
        <w:jc w:val="center"/>
        <w:outlineLvl w:val="0"/>
      </w:pPr>
      <w:r>
        <w:t>U Varaždinu, 13. rujna 2017. godine</w:t>
      </w:r>
    </w:p>
    <w:p w:rsidRDefault="00BB197F" w:rsidP="00BB197F" w:rsidR="00BB197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B197F" w:rsidP="00BB197F" w:rsidR="00BB197F">
      <w:pPr>
        <w:spacing w:after="0"/>
        <w:jc w:val="center"/>
        <w:outlineLvl w:val="0"/>
      </w:pPr>
    </w:p>
    <w:p w:rsidRDefault="00BB197F" w:rsidP="00BB197F" w:rsidR="00BB197F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</w:r>
      <w:r>
        <w:tab/>
        <w:t>Sudska savjetnica:</w:t>
      </w:r>
    </w:p>
    <w:p w:rsidRDefault="00BB197F" w:rsidP="00BB197F" w:rsidR="00BB197F">
      <w:pPr>
        <w:spacing w:after="0"/>
        <w:ind w:firstLine="720" w:left="3600"/>
        <w:outlineLvl w:val="0"/>
      </w:pPr>
    </w:p>
    <w:p w:rsidRDefault="00BB197F" w:rsidP="00BB197F" w:rsidR="00BB197F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Martina Mašić</w:t>
      </w:r>
    </w:p>
    <w:p w:rsidRDefault="00BB197F" w:rsidP="00BB197F" w:rsidR="00BB197F">
      <w:pPr>
        <w:spacing w:after="0"/>
        <w:ind w:firstLine="720" w:left="3600"/>
        <w:outlineLvl w:val="0"/>
      </w:pPr>
    </w:p>
    <w:p w:rsidRDefault="00BB197F" w:rsidP="00BB197F" w:rsidR="00BB197F">
      <w:pPr>
        <w:spacing w:after="0"/>
        <w:ind w:firstLine="720" w:left="3600"/>
        <w:outlineLvl w:val="0"/>
      </w:pPr>
      <w:r>
        <w:tab/>
        <w:t xml:space="preserve">   </w:t>
      </w:r>
    </w:p>
    <w:p w:rsidRDefault="00BB197F" w:rsidP="00BB197F" w:rsidR="00BB197F">
      <w:pPr>
        <w:spacing w:after="0"/>
        <w:ind w:firstLine="720" w:left="3600"/>
        <w:outlineLvl w:val="0"/>
      </w:pPr>
      <w:r>
        <w:tab/>
        <w:t xml:space="preserve"> </w:t>
      </w:r>
    </w:p>
    <w:p w:rsidRDefault="00BB197F" w:rsidP="00BB197F" w:rsidR="00BB197F">
      <w:pPr>
        <w:spacing w:after="0"/>
        <w:outlineLvl w:val="0"/>
      </w:pPr>
    </w:p>
    <w:p w:rsidRDefault="00BB197F" w:rsidP="00BB197F" w:rsidR="00BB197F">
      <w:pPr>
        <w:spacing w:after="0"/>
        <w:outlineLvl w:val="0"/>
      </w:pPr>
      <w:r>
        <w:t>DNA:</w:t>
      </w:r>
    </w:p>
    <w:p w:rsidRDefault="00BB197F" w:rsidP="00BB197F" w:rsidR="00BB197F">
      <w:pPr>
        <w:spacing w:after="0"/>
        <w:outlineLvl w:val="0"/>
      </w:pPr>
      <w:r>
        <w:t>- e-Oglasna ploča suda</w:t>
      </w:r>
    </w:p>
    <w:p w:rsidRDefault="00BB197F" w:rsidP="00BB197F" w:rsidR="00BB197F">
      <w:pPr>
        <w:spacing w:after="0"/>
        <w:outlineLvl w:val="0"/>
      </w:pPr>
    </w:p>
    <w:p w:rsidRDefault="00BB197F" w:rsidP="00BB197F" w:rsidR="00BB197F">
      <w:pPr>
        <w:spacing w:after="0"/>
      </w:pPr>
    </w:p>
    <w:p w:rsidRDefault="00BB197F" w:rsidP="00BB197F" w:rsidR="00BB197F">
      <w:pPr>
        <w:spacing w:after="0"/>
      </w:pPr>
    </w:p>
    <w:p w:rsidRDefault="00BB197F" w:rsidP="00BB197F" w:rsidR="00BB197F">
      <w:pPr>
        <w:spacing w:after="0"/>
      </w:pPr>
    </w:p>
    <w:p w:rsidRDefault="00BB197F" w:rsidP="00BB197F" w:rsidR="00BB197F">
      <w:pPr>
        <w:spacing w:after="0"/>
        <w:rPr>
          <w:sz w:val="22"/>
          <w:szCs w:val="22"/>
        </w:rPr>
      </w:pPr>
    </w:p>
    <w:p w:rsidRDefault="00AE649C" w:rsidP="00BB197F" w:rsidR="00AE649C" w:rsidRPr="00B76F3C">
      <w:pPr>
        <w:pStyle w:val="NormaleSPIS"/>
        <w:spacing w:after="0"/>
      </w:pPr>
    </w:p>
    <w:p w:rsidRDefault="00BB197F" w:rsidR="00BB197F" w:rsidRPr="00B76F3C">
      <w:pPr>
        <w:pStyle w:val="NormaleSPIS"/>
        <w:spacing w:after="0"/>
      </w:pPr>
    </w:p>
    <w:sectPr w:rsidSect="0032366B" w:rsidR="00BB197F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97F" w:rsidR="008333A9">
    <w:pPr>
      <w:pStyle w:val="Zaglavlje"/>
    </w:pPr>
    <w:r>
      <w:rPr>
        <w:rStyle w:val="PozadinaSvijetloCrvena"/>
        <w:shd w:fill="auto" w:color="auto" w:val="clear"/>
      </w:rPr>
      <w:t>Poslovni broj: 9 St-466/17-3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97F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81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St-466/2017-3</izvorni_sadrzaj>
    <derivirana_varijabla naziv="DomainObject.Oznaka_1">St-466/2017-3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ŠUMARSTVO BARIČEVIĆ jednostavno društvo s ograničenom odgovornošću za usluge zastupanog po punomoćniku Ivan Baričević</izvorni_sadrzaj>
    <derivirana_varijabla naziv="DomainObject.Predmet.ProtustrankaFormated_1">  ŠUMARSTVO BARIČEVIĆ jednostavno društvo s ograničenom odgovornošću za usluge zastupanog po punomoćniku Ivan Baričević</derivirana_varijabla>
  </DomainObject.Predmet.ProtustrankaFormated>
  <DomainObject.Predmet.ProtustrankaFormatedOIB>
    <izvorni_sadrzaj>  ŠUMARSTVO BARIČEVIĆ jednostavno društvo s ograničenom odgovornošću za usluge, OIB 97763514106 zastupanog po punomoćniku Ivan Baričević</izvorni_sadrzaj>
    <derivirana_varijabla naziv="DomainObject.Predmet.ProtustrankaFormatedOIB_1">  ŠUMARSTVO BARIČEVIĆ jednostavno društvo s ograničenom odgovornošću za usluge, OIB 97763514106 zastupanog po punomoćniku Ivan Baričević</derivirana_varijabla>
  </DomainObject.Predmet.ProtustrankaFormatedOIB>
  <DomainObject.Predmet.ProtustrankaFormatedWithAdress>
    <izvorni_sadrzaj> ŠUMARSTVO BARIČEVIĆ jednostavno društvo s ograničenom odgovornošću za usluge, Škrinjari 69, 48214 Škrinjari zastupanog po punomoćniku Ivan Baričević</izvorni_sadrzaj>
    <derivirana_varijabla naziv="DomainObject.Predmet.ProtustrankaFormatedWithAdress_1"> ŠUMARSTVO BARIČEVIĆ jednostavno društvo s ograničenom odgovornošću za usluge, Škrinjari 69, 48214 Škrinjari zastupanog po punomoćniku Ivan Baričević</derivirana_varijabla>
  </DomainObject.Predmet.ProtustrankaFormatedWithAdress>
  <DomainObject.Predmet.ProtustrankaFormatedWithAdressOIB>
    <izvorni_sadrzaj> ŠUMARSTVO BARIČEVIĆ jednostavno društvo s ograničenom odgovornošću za usluge, OIB 97763514106, Škrinjari 69, 48214 Škrinjari zastupanog po punomoćniku Ivan Baričević</izvorni_sadrzaj>
    <derivirana_varijabla naziv="DomainObject.Predmet.ProtustrankaFormatedWithAdressOIB_1"> ŠUMARSTVO BARIČEVIĆ jednostavno društvo s ograničenom odgovornošću za usluge, OIB 97763514106, Škrinjari 69, 48214 Škrinjari zastupanog po punomoćniku Ivan Baričević</derivirana_varijabla>
  </DomainObject.Predmet.ProtustrankaFormatedWithAdressOIB>
  <DomainObject.Predmet.ProtustrankaWithAdress>
    <izvorni_sadrzaj>ŠUMARSTVO BARIČEVIĆ jednostavno društvo s ograničenom odgovornošću za usluge Škrinjari 69, 48214 Škrinjari</izvorni_sadrzaj>
    <derivirana_varijabla naziv="DomainObject.Predmet.ProtustrankaWithAdress_1">ŠUMARSTVO BARIČEVIĆ jednostavno društvo s ograničenom odgovornošću za usluge Škrinjari 69, 48214 Škrinjari</derivirana_varijabla>
  </DomainObject.Predmet.ProtustrankaWithAdress>
  <DomainObject.Predmet.ProtustrankaWithAdressOIB>
    <izvorni_sadrzaj>ŠUMARSTVO BARIČEVIĆ jednostavno društvo s ograničenom odgovornošću za usluge, OIB 97763514106, Škrinjari 69, 48214 Škrinjari</izvorni_sadrzaj>
    <derivirana_varijabla naziv="DomainObject.Predmet.ProtustrankaWithAdressOIB_1">ŠUMARSTVO BARIČEVIĆ jednostavno društvo s ograničenom odgovornošću za usluge, OIB 97763514106, Škrinjari 69, 48214 Škrinjari</derivirana_varijabla>
  </DomainObject.Predmet.ProtustrankaWithAdressOIB>
  <DomainObject.Predmet.ProtustrankaNazivFormated>
    <izvorni_sadrzaj>ŠUMARSTVO BARIČEVIĆ jednostavno društvo s ograničenom odgovornošću za usluge</izvorni_sadrzaj>
    <derivirana_varijabla naziv="DomainObject.Predmet.ProtustrankaNazivFormated_1">ŠUMARSTVO BARIČEVIĆ jednostavno društvo s ograničenom odgovornošću za usluge</derivirana_varijabla>
  </DomainObject.Predmet.ProtustrankaNazivFormated>
  <DomainObject.Predmet.ProtustrankaNazivFormatedOIB>
    <izvorni_sadrzaj>ŠUMARSTVO BARIČEVIĆ jednostavno društvo s ograničenom odgovornošću za usluge, OIB 97763514106</izvorni_sadrzaj>
    <derivirana_varijabla naziv="DomainObject.Predmet.ProtustrankaNazivFormatedOIB_1">ŠUMARSTVO BARIČEVIĆ jednostavno društvo s ograničenom odgovornošću za usluge, OIB 97763514106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17644.84</izvorni_sadrzaj>
    <derivirana_varijabla naziv="DomainObject.Predmet.TrenutnaVrijednost_1">17644.84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ŠUMARSTVO BARIČEVIĆ jednostavno društvo s ograničenom odgovornošću za usluge zastupanog po punomoćniku Ivan Baričević</item>
    </izvorni_sadrzaj>
    <derivirana_varijabla naziv="DomainObject.Predmet.ProtuStrankaListFormated_1">
      <item>ŠUMARSTVO BARIČEVIĆ jednostavno društvo s ograničenom odgovornošću za usluge zastupanog po punomoćniku Ivan Baričević</item>
    </derivirana_varijabla>
  </DomainObject.Predmet.ProtuStrankaListFormated>
  <DomainObject.Predmet.ProtuStrankaListFormatedOIB>
    <izvorni_sadrzaj>
      <item>ŠUMARSTVO BARIČEVIĆ jednostavno društvo s ograničenom odgovornošću za usluge, OIB 97763514106 zastupanog po punomoćniku Ivan Baričević</item>
    </izvorni_sadrzaj>
    <derivirana_varijabla naziv="DomainObject.Predmet.ProtuStrankaListFormatedOIB_1">
      <item>ŠUMARSTVO BARIČEVIĆ jednostavno društvo s ograničenom odgovornošću za usluge, OIB 97763514106 zastupanog po punomoćniku Ivan Baričević</item>
    </derivirana_varijabla>
  </DomainObject.Predmet.ProtuStrankaListFormatedOIB>
  <DomainObject.Predmet.ProtuStrankaListFormatedWithAdress>
    <izvorni_sadrzaj>
      <item>ŠUMARSTVO BARIČEVIĆ jednostavno društvo s ograničenom odgovornošću za usluge, Škrinjari 69, 48214 Škrinjari zastupanog po punomoćniku Ivan Baričević</item>
    </izvorni_sadrzaj>
    <derivirana_varijabla naziv="DomainObject.Predmet.ProtuStrankaListFormatedWithAdress_1">
      <item>ŠUMARSTVO BARIČEVIĆ jednostavno društvo s ograničenom odgovornošću za usluge, Škrinjari 69, 48214 Škrinjari zastupanog po punomoćniku Ivan Baričević</item>
    </derivirana_varijabla>
  </DomainObject.Predmet.ProtuStrankaListFormatedWithAdress>
  <DomainObject.Predmet.ProtuStrankaListFormatedWithAdressOIB>
    <izvorni_sadrzaj>
      <item>ŠUMARSTVO BARIČEVIĆ jednostavno društvo s ograničenom odgovornošću za usluge, OIB 97763514106, Škrinjari 69, 48214 Škrinjari zastupanog po punomoćniku Ivan Baričević</item>
    </izvorni_sadrzaj>
    <derivirana_varijabla naziv="DomainObject.Predmet.ProtuStrankaListFormatedWithAdressOIB_1">
      <item>ŠUMARSTVO BARIČEVIĆ jednostavno društvo s ograničenom odgovornošću za usluge, OIB 97763514106, Škrinjari 69, 48214 Škrinjari zastupanog po punomoćniku Ivan Baričević</item>
    </derivirana_varijabla>
  </DomainObject.Predmet.ProtuStrankaListFormatedWithAdressOIB>
  <DomainObject.Predmet.ProtuStrankaListNazivFormated>
    <izvorni_sadrzaj>
      <item>ŠUMARSTVO BARIČEVIĆ jednostavno društvo s ograničenom odgovornošću za usluge</item>
    </izvorni_sadrzaj>
    <derivirana_varijabla naziv="DomainObject.Predmet.ProtuStrankaListNazivFormated_1">
      <item>ŠUMARSTVO BARIČEVIĆ jednostavno društvo s ograničenom odgovornošću za usluge</item>
    </derivirana_varijabla>
  </DomainObject.Predmet.ProtuStrankaListNazivFormated>
  <DomainObject.Predmet.ProtuStrankaListNazivFormatedOIB>
    <izvorni_sadrzaj>
      <item>ŠUMARSTVO BARIČEVIĆ jednostavno društvo s ograničenom odgovornošću za usluge, OIB 97763514106</item>
    </izvorni_sadrzaj>
    <derivirana_varijabla naziv="DomainObject.Predmet.ProtuStrankaListNazivFormatedOIB_1">
      <item>ŠUMARSTVO BARIČEVIĆ jednostavno društvo s ograničenom odgovornošću za usluge, OIB 97763514106</item>
    </derivirana_varijabla>
  </DomainObject.Predmet.ProtuStrankaListNazivFormatedOIB>
  <DomainObject.Predmet.OstaliListFormated>
    <izvorni_sadrzaj>
      <item>Sudski registar</item>
      <item>Ivan Baričević punomoćnik sudionika u postupku ŠUMARSTVO BARIČEVIĆ jednostavno društvo s ograničenom odgovornošću za usluge</item>
    </izvorni_sadrzaj>
    <derivirana_varijabla naziv="DomainObject.Predmet.OstaliListFormated_1">
      <item>Sudski registar</item>
      <item>Ivan Baričević punomoćnik sudionika u postupku ŠUMARSTVO BARIČEVIĆ jednostavno društvo s ograničenom odgovornošću za usluge</item>
    </derivirana_varijabla>
  </DomainObject.Predmet.OstaliListFormated>
  <DomainObject.Predmet.OstaliListFormatedOIB>
    <izvorni_sadrzaj>
      <item>Sudski registar</item>
      <item>Ivan Baričević, OIB 47639826702 punomoćnik sudionika u postupku ŠUMARSTVO BARIČEVIĆ jednostavno društvo s ograničenom odgovornošću za usluge</item>
    </izvorni_sadrzaj>
    <derivirana_varijabla naziv="DomainObject.Predmet.OstaliListFormatedOIB_1">
      <item>Sudski registar</item>
      <item>Ivan Baričević, OIB 47639826702 punomoćnik sudionika u postupku ŠUMARSTVO BARIČEVIĆ jednostavno društvo s ograničenom odgovornošću za usluge</item>
    </derivirana_varijabla>
  </DomainObject.Predmet.OstaliListFormatedOIB>
  <DomainObject.Predmet.OstaliListFormatedWithAdress>
    <izvorni_sadrzaj>
      <item>Sudski registar</item>
      <item>Ivan Baričević, Haganj 219, 10342 Haganj punomoćnik sudionika u postupku ŠUMARSTVO BARIČEVIĆ jednostavno društvo s ograničenom odgovornošću za usluge</item>
    </izvorni_sadrzaj>
    <derivirana_varijabla naziv="DomainObject.Predmet.OstaliListFormatedWithAdress_1">
      <item>Sudski registar</item>
      <item>Ivan Baričević, Haganj 219, 10342 Haganj punomoćnik sudionika u postupku ŠUMARSTVO BARIČEVIĆ jednostavno društvo s ograničenom odgovornošću za usluge</item>
    </derivirana_varijabla>
  </DomainObject.Predmet.OstaliListFormatedWithAdress>
  <DomainObject.Predmet.OstaliListFormatedWithAdressOIB>
    <izvorni_sadrzaj>
      <item>Sudski registar</item>
      <item>Ivan Baričević, OIB 47639826702, Haganj 219, 10342 Haganj punomoćnik sudionika u postupku ŠUMARSTVO BARIČEVIĆ jednostavno društvo s ograničenom odgovornošću za usluge</item>
    </izvorni_sadrzaj>
    <derivirana_varijabla naziv="DomainObject.Predmet.OstaliListFormatedWithAdressOIB_1">
      <item>Sudski registar</item>
      <item>Ivan Baričević, OIB 47639826702, Haganj 219, 10342 Haganj punomoćnik sudionika u postupku ŠUMARSTVO BARIČEVIĆ jednostavno društvo s ograničenom odgovornošću za usluge</item>
    </derivirana_varijabla>
  </DomainObject.Predmet.OstaliListFormatedWithAdressOIB>
  <DomainObject.Predmet.OstaliListNazivFormated>
    <izvorni_sadrzaj>
      <item>Sudski registar</item>
      <item>Ivan Baričević</item>
    </izvorni_sadrzaj>
    <derivirana_varijabla naziv="DomainObject.Predmet.OstaliListNazivFormated_1">
      <item>Sudski registar</item>
      <item>Ivan Baričević</item>
    </derivirana_varijabla>
  </DomainObject.Predmet.OstaliListNazivFormated>
  <DomainObject.Predmet.OstaliListNazivFormatedOIB>
    <izvorni_sadrzaj>
      <item>Sudski registar</item>
      <item>Ivan Baričević, OIB 47639826702</item>
    </izvorni_sadrzaj>
    <derivirana_varijabla naziv="DomainObject.Predmet.OstaliListNazivFormatedOIB_1">
      <item>Sudski registar</item>
      <item>Ivan Baričević, OIB 47639826702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St-466/2017-3</izvorni_sadrzaj>
    <derivirana_varijabla naziv="DomainObject.PoslovniBrojDokumenta_1">St-466/2017-3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ŠUMARSTVO BARIČEVIĆ jednostavno društvo s ograničenom odgovornošću za usluge</izvorni_sadrzaj>
    <derivirana_varijabla naziv="DomainObject.Predmet.ProtustrankaIDrugi_1">ŠUMARSTVO BARIČEVIĆ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ŠUMARSTVO BARIČEVIĆ jednostavno društvo s ograničenom odgovornošću za usluge, OIB 97763514106, Škrinjari 69, 48214 Škrinjari</izvorni_sadrzaj>
    <derivirana_varijabla naziv="DomainObject.Predmet.ProtustrankaIDrugiAdressOIB_1">ŠUMARSTVO BARIČEVIĆ jednostavno društvo s ograničenom odgovornošću za usluge, OIB 97763514106, Škrinjari 69, 48214 Škrinjari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ŠUMARSTVO BARIČEVIĆ jednostavno društvo s ograničenom odgovornošću za usluge</item>
      <item>Sudski registar</item>
      <item>Ivan Baričević</item>
    </izvorni_sadrzaj>
    <derivirana_varijabla naziv="DomainObject.Predmet.SudioniciListNaziv_1">
      <item>Financijska agencija</item>
      <item>ŠUMARSTVO BARIČEVIĆ jednostavno društvo s ograničenom odgovornošću za usluge</item>
      <item>Sudski registar</item>
      <item>Ivan Baričević</item>
    </derivirana_varijabla>
  </DomainObject.Predmet.SudioniciListNaziv>
  <DomainObject.Predmet.SudioniciListAdressOIB>
    <izvorni_sadrzaj>
      <item>Financijska agencija, OIB 85821130368, Ulica grada Vukovara 70,10000 Zagreb</item>
      <item>ŠUMARSTVO BARIČEVIĆ jednostavno društvo s ograničenom odgovornošću za usluge, OIB 97763514106, Škrinjari 69,48214 Škrinjari</item>
      <item>Sudski registar</item>
      <item>Ivan Baričević, OIB 47639826702, Haganj 219,10342 Haganj</item>
    </izvorni_sadrzaj>
    <derivirana_varijabla naziv="DomainObject.Predmet.SudioniciListAdressOIB_1">
      <item>Financijska agencija, OIB 85821130368, Ulica grada Vukovara 70,10000 Zagreb</item>
      <item>ŠUMARSTVO BARIČEVIĆ jednostavno društvo s ograničenom odgovornošću za usluge, OIB 97763514106, Škrinjari 69,48214 Škrinjari</item>
      <item>Sudski registar</item>
      <item>Ivan Baričević, OIB 47639826702, Haganj 219,10342 Haganj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BD8D1-2891-472D-8C4C-01F6806CF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2431</properties:Characters>
  <properties:Lines>81</properties:Lines>
  <properties:Paragraphs>17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2017-09-13T13:00:00Z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