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c320d" w14:paraId="0fc320d" w:rsidRDefault="00795B81" w:rsidP="00795B81" w:rsidR="00795B81">
      <w:pPr>
        <w15:collapsed w:val="false"/>
      </w:pPr>
      <w:bookmarkStart w:name="_GoBack" w:id="0"/>
      <w:bookmarkEnd w:id="0"/>
    </w:p>
    <w:p w:rsidRDefault="00690506" w:rsidP="00795B81" w:rsidR="00690506">
      <w:pPr>
        <w:rPr>
          <w:b/>
          <w:bCs/>
        </w:rPr>
      </w:pPr>
    </w:p>
    <w:p w:rsidRDefault="00690506" w:rsidP="00795B81" w:rsidR="00690506">
      <w:pPr>
        <w:rPr>
          <w:b/>
          <w:bCs/>
        </w:rPr>
      </w:pPr>
    </w:p>
    <w:p w:rsidRDefault="00E967F2" w:rsidP="00795B81" w:rsidR="00795B81" w:rsidRPr="00E967F2">
      <w:pPr>
        <w:rPr>
          <w:b/>
          <w:bCs/>
        </w:rPr>
      </w:pPr>
      <w:r w:rsidRPr="00E967F2">
        <w:rPr>
          <w:b/>
          <w:bCs/>
        </w:rPr>
        <w:t>TRGOVAČKI SUD U ZADRU</w:t>
      </w:r>
    </w:p>
    <w:p w:rsidRDefault="00C64EB0" w:rsidP="00E967F2" w:rsidR="00C64EB0">
      <w:r w:rsidRPr="00E967F2">
        <w:rPr>
          <w:b/>
          <w:bCs/>
        </w:rPr>
        <w:t>REPUBLIKA HRVATSKA</w:t>
      </w:r>
      <w:r w:rsidR="00795B81" w:rsidRPr="00E967F2">
        <w:rPr>
          <w:b/>
          <w:bCs/>
        </w:rPr>
        <w:t xml:space="preserve"> </w:t>
      </w:r>
      <w:r w:rsidR="00795B81" w:rsidRPr="00E967F2">
        <w:rPr>
          <w:b/>
          <w:bCs/>
        </w:rPr>
        <w:tab/>
      </w:r>
      <w:r w:rsidR="00795B81" w:rsidRPr="00E967F2">
        <w:rPr>
          <w:b/>
          <w:bCs/>
        </w:rPr>
        <w:tab/>
      </w:r>
      <w:r w:rsidR="00795B81" w:rsidRPr="00E967F2">
        <w:rPr>
          <w:b/>
          <w:bCs/>
        </w:rPr>
        <w:tab/>
      </w:r>
      <w:r w:rsidR="00795B81">
        <w:tab/>
      </w:r>
      <w:r w:rsidR="00795B81">
        <w:tab/>
      </w:r>
    </w:p>
    <w:p w:rsidRDefault="00795B81" w:rsidP="00622824" w:rsidR="00795B81">
      <w:r>
        <w:t>Dr. Franje Tuđmana 35</w:t>
      </w:r>
    </w:p>
    <w:p w:rsidRDefault="00BE1290" w:rsidP="00467E57" w:rsidR="00BE1290">
      <w:pPr>
        <w:jc w:val="center"/>
      </w:pPr>
    </w:p>
    <w:p w:rsidRDefault="00467E57" w:rsidP="00467E57" w:rsidR="00C64EB0" w:rsidRPr="00E967F2">
      <w:pPr>
        <w:jc w:val="center"/>
        <w:rPr>
          <w:b/>
          <w:bCs/>
        </w:rPr>
      </w:pPr>
      <w:r w:rsidRPr="00E967F2">
        <w:rPr>
          <w:b/>
          <w:bCs/>
        </w:rPr>
        <w:t>R E P U B L I K A    H R V A T S K A</w:t>
      </w:r>
    </w:p>
    <w:p w:rsidRDefault="00467E57" w:rsidP="00467E57" w:rsidR="00467E57" w:rsidRPr="00E967F2">
      <w:pPr>
        <w:jc w:val="center"/>
        <w:rPr>
          <w:b/>
          <w:bCs/>
        </w:rPr>
      </w:pPr>
    </w:p>
    <w:p w:rsidRDefault="00C64EB0" w:rsidP="00795B81" w:rsidR="00C64EB0" w:rsidRPr="00E967F2">
      <w:pPr>
        <w:jc w:val="center"/>
        <w:rPr>
          <w:b/>
          <w:bCs/>
        </w:rPr>
      </w:pPr>
      <w:r w:rsidRPr="00E967F2">
        <w:rPr>
          <w:b/>
          <w:bCs/>
        </w:rPr>
        <w:t>R J E Š E N J E</w:t>
      </w:r>
    </w:p>
    <w:p w:rsidRDefault="00C64EB0" w:rsidP="00C64EB0" w:rsidR="00C64EB0" w:rsidRPr="0087454F"/>
    <w:p w:rsidRDefault="001A5EEA" w:rsidP="002F69ED" w:rsidR="00C64EB0" w:rsidRPr="002F69ED">
      <w:pPr>
        <w:ind w:firstLine="708"/>
        <w:jc w:val="both"/>
        <w:rPr>
          <w:rFonts w:cstheme="majorBidi" w:hAnsiTheme="majorBidi" w:asciiTheme="majorBidi"/>
        </w:rPr>
      </w:pPr>
      <w:r>
        <w:t xml:space="preserve">Trgovački sud u Zadru, </w:t>
      </w:r>
      <w:r w:rsidR="009A0886">
        <w:t>OIB:39670464653 po sutkinji</w:t>
      </w:r>
      <w:r w:rsidR="009A0886" w:rsidRPr="00976A50">
        <w:t xml:space="preserve"> </w:t>
      </w:r>
      <w:r w:rsidR="009A0886">
        <w:t>Ani Markač,</w:t>
      </w:r>
      <w:r w:rsidR="009A0886" w:rsidRPr="00976A50">
        <w:t xml:space="preserve"> </w:t>
      </w:r>
      <w:r w:rsidR="009A0886">
        <w:t xml:space="preserve">u stečajnom postupku </w:t>
      </w:r>
      <w:r w:rsidR="009A0886" w:rsidRPr="00976A50">
        <w:t xml:space="preserve">nad stečajnim dužnikom </w:t>
      </w:r>
      <w:r w:rsidR="004517DA" w:rsidRPr="009B4746">
        <w:rPr>
          <w:rFonts w:cstheme="majorBidi" w:hAnsiTheme="majorBidi" w:asciiTheme="majorBidi"/>
        </w:rPr>
        <w:t xml:space="preserve">AUTOTRANSPORT d.d., Šibenik, Draga 14, OIB:15635426147, zastupan po stečajnoj upraviteljici Marici Nekić, </w:t>
      </w:r>
      <w:r>
        <w:rPr>
          <w:rFonts w:cstheme="majorBidi" w:hAnsiTheme="majorBidi" w:asciiTheme="majorBidi"/>
        </w:rPr>
        <w:t xml:space="preserve">iz Zadra, Put Gazića 14a, dana </w:t>
      </w:r>
      <w:r w:rsidR="002F69ED">
        <w:rPr>
          <w:rFonts w:cstheme="majorBidi" w:hAnsiTheme="majorBidi" w:asciiTheme="majorBidi"/>
        </w:rPr>
        <w:t xml:space="preserve">10. listopada </w:t>
      </w:r>
      <w:r w:rsidR="00D53C1F">
        <w:rPr>
          <w:rFonts w:cstheme="majorBidi" w:hAnsiTheme="majorBidi" w:asciiTheme="majorBidi"/>
        </w:rPr>
        <w:t xml:space="preserve">2016. </w:t>
      </w:r>
      <w:r w:rsidR="004517DA" w:rsidRPr="009B4746">
        <w:rPr>
          <w:rFonts w:cstheme="majorBidi" w:hAnsiTheme="majorBidi" w:asciiTheme="majorBidi"/>
        </w:rPr>
        <w:t xml:space="preserve"> </w:t>
      </w:r>
    </w:p>
    <w:p w:rsidRDefault="00C64EB0" w:rsidP="00795B81" w:rsidR="00C64EB0" w:rsidRPr="00E967F2">
      <w:pPr>
        <w:jc w:val="center"/>
        <w:rPr>
          <w:b/>
          <w:bCs/>
        </w:rPr>
      </w:pPr>
      <w:r w:rsidRPr="00E967F2">
        <w:rPr>
          <w:b/>
          <w:bCs/>
        </w:rPr>
        <w:t>r i j e š i o  j e</w:t>
      </w:r>
    </w:p>
    <w:p w:rsidRDefault="00C64EB0" w:rsidP="00C64EB0" w:rsidR="00C64EB0" w:rsidRPr="0087454F">
      <w:pPr>
        <w:jc w:val="both"/>
      </w:pPr>
    </w:p>
    <w:p w:rsidRDefault="00E967F2" w:rsidP="004517DA" w:rsidR="00C03B4F" w:rsidRPr="00D60A67">
      <w:pPr>
        <w:jc w:val="both"/>
      </w:pPr>
      <w:r>
        <w:t>I.</w:t>
      </w:r>
      <w:r>
        <w:tab/>
      </w:r>
      <w:r w:rsidR="00C64EB0" w:rsidRPr="0087454F">
        <w:t>Od</w:t>
      </w:r>
      <w:r w:rsidR="00795B81">
        <w:t>obrava se isplata troškova</w:t>
      </w:r>
      <w:r w:rsidR="00025885" w:rsidRPr="0087454F">
        <w:t xml:space="preserve"> stečajno</w:t>
      </w:r>
      <w:r w:rsidR="004517DA">
        <w:t>j upraviteljici Marici Nekić</w:t>
      </w:r>
      <w:r w:rsidR="00025885" w:rsidRPr="0087454F">
        <w:t xml:space="preserve"> </w:t>
      </w:r>
      <w:r>
        <w:t xml:space="preserve">u  ukupnom iznosu od </w:t>
      </w:r>
      <w:r w:rsidR="00D53C1F">
        <w:t>1.</w:t>
      </w:r>
      <w:r w:rsidR="002F69ED">
        <w:t>103,00</w:t>
      </w:r>
      <w:r w:rsidR="00D53C1F">
        <w:t xml:space="preserve"> </w:t>
      </w:r>
      <w:r w:rsidR="004517DA">
        <w:t xml:space="preserve">kn, </w:t>
      </w:r>
      <w:r w:rsidR="00C03B4F" w:rsidRPr="00D60A67">
        <w:t xml:space="preserve">prema </w:t>
      </w:r>
      <w:r>
        <w:t>priloženoj specifikaciji</w:t>
      </w:r>
      <w:r w:rsidR="00C03B4F" w:rsidRPr="00D60A67">
        <w:t xml:space="preserve"> </w:t>
      </w:r>
      <w:r w:rsidR="0057167E">
        <w:t xml:space="preserve">putnih naloga i ostalih </w:t>
      </w:r>
      <w:r w:rsidR="00C03B4F" w:rsidRPr="00D60A67">
        <w:t>trošk</w:t>
      </w:r>
      <w:r w:rsidR="0057167E">
        <w:t xml:space="preserve">ova </w:t>
      </w:r>
      <w:r w:rsidR="004517DA">
        <w:t xml:space="preserve">iste od </w:t>
      </w:r>
      <w:r w:rsidR="002F69ED">
        <w:t>12. kolovoza</w:t>
      </w:r>
      <w:r w:rsidR="00D53C1F">
        <w:t xml:space="preserve"> 2016. </w:t>
      </w:r>
      <w:r w:rsidR="004517DA">
        <w:t xml:space="preserve"> </w:t>
      </w:r>
      <w:r w:rsidR="00C03B4F" w:rsidRPr="00D60A67">
        <w:t xml:space="preserve"> </w:t>
      </w:r>
    </w:p>
    <w:p w:rsidRDefault="00C64EB0" w:rsidP="00C03B4F" w:rsidR="00C64EB0" w:rsidRPr="0087454F">
      <w:pPr>
        <w:ind w:firstLine="705"/>
        <w:jc w:val="both"/>
      </w:pPr>
    </w:p>
    <w:p w:rsidRDefault="00C64EB0" w:rsidP="00E967F2" w:rsidR="00C64EB0">
      <w:pPr>
        <w:jc w:val="both"/>
      </w:pPr>
      <w:r w:rsidRPr="0087454F">
        <w:t>II</w:t>
      </w:r>
      <w:r w:rsidR="00E967F2">
        <w:t>.</w:t>
      </w:r>
      <w:r w:rsidR="00E967F2">
        <w:tab/>
      </w:r>
      <w:r w:rsidRPr="0087454F">
        <w:t xml:space="preserve"> Isplat</w:t>
      </w:r>
      <w:r w:rsidR="00025885" w:rsidRPr="0087454F">
        <w:t>a</w:t>
      </w:r>
      <w:r w:rsidRPr="0087454F">
        <w:t xml:space="preserve"> će s</w:t>
      </w:r>
      <w:r w:rsidR="002F69ED">
        <w:t xml:space="preserve">e  izvršiti sa računa </w:t>
      </w:r>
      <w:r w:rsidRPr="0087454F">
        <w:t>dužnika</w:t>
      </w:r>
      <w:r w:rsidR="002F69ED" w:rsidRPr="002F69ED">
        <w:rPr>
          <w:rFonts w:cstheme="majorBidi" w:hAnsiTheme="majorBidi" w:asciiTheme="majorBidi"/>
        </w:rPr>
        <w:t xml:space="preserve"> </w:t>
      </w:r>
      <w:r w:rsidR="002F69ED" w:rsidRPr="009B4746">
        <w:rPr>
          <w:rFonts w:cstheme="majorBidi" w:hAnsiTheme="majorBidi" w:asciiTheme="majorBidi"/>
        </w:rPr>
        <w:t>AUTOTRANSPORT d.d., Šibenik, Draga 14, OIB:15635426147</w:t>
      </w:r>
      <w:r w:rsidRPr="0087454F">
        <w:t>.</w:t>
      </w:r>
    </w:p>
    <w:p w:rsidRDefault="009A0886" w:rsidP="00E967F2" w:rsidR="009A0886">
      <w:pPr>
        <w:jc w:val="both"/>
      </w:pPr>
    </w:p>
    <w:p w:rsidRDefault="009A0886" w:rsidP="009A0886" w:rsidR="009A0886" w:rsidRPr="003F3DF6">
      <w:pPr>
        <w:jc w:val="center"/>
        <w:rPr>
          <w:rFonts w:cstheme="majorBidi" w:hAnsiTheme="majorBidi" w:asciiTheme="majorBidi"/>
        </w:rPr>
      </w:pPr>
      <w:r w:rsidRPr="003F3DF6">
        <w:rPr>
          <w:rFonts w:cstheme="majorBidi" w:hAnsiTheme="majorBidi" w:asciiTheme="majorBidi"/>
        </w:rPr>
        <w:t>O b r a z l o ž e n j e</w:t>
      </w:r>
    </w:p>
    <w:p w:rsidRDefault="009A0886" w:rsidP="009A0886" w:rsidR="009A0886" w:rsidRPr="003F3DF6">
      <w:pPr>
        <w:jc w:val="both"/>
        <w:rPr>
          <w:rFonts w:cstheme="majorBidi" w:hAnsiTheme="majorBidi" w:asciiTheme="majorBidi"/>
        </w:rPr>
      </w:pPr>
    </w:p>
    <w:p w:rsidRDefault="009A0886" w:rsidP="004517DA" w:rsidR="00D53C1F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Stečajn</w:t>
      </w:r>
      <w:r w:rsidR="004517DA">
        <w:rPr>
          <w:rFonts w:cstheme="majorBidi" w:hAnsiTheme="majorBidi" w:asciiTheme="majorBidi"/>
        </w:rPr>
        <w:t>a</w:t>
      </w:r>
      <w:r w:rsidRPr="003F3DF6">
        <w:rPr>
          <w:rFonts w:cstheme="majorBidi" w:hAnsiTheme="majorBidi" w:asciiTheme="majorBidi"/>
        </w:rPr>
        <w:t xml:space="preserve"> upravitelj</w:t>
      </w:r>
      <w:r w:rsidR="004517DA">
        <w:rPr>
          <w:rFonts w:cstheme="majorBidi" w:hAnsiTheme="majorBidi" w:asciiTheme="majorBidi"/>
        </w:rPr>
        <w:t xml:space="preserve">ica je </w:t>
      </w:r>
      <w:r w:rsidR="002F69ED">
        <w:rPr>
          <w:rFonts w:cstheme="majorBidi" w:hAnsiTheme="majorBidi" w:asciiTheme="majorBidi"/>
        </w:rPr>
        <w:t xml:space="preserve">12. kolovoza </w:t>
      </w:r>
      <w:r w:rsidR="004517DA">
        <w:rPr>
          <w:rFonts w:cstheme="majorBidi" w:hAnsiTheme="majorBidi" w:asciiTheme="majorBidi"/>
        </w:rPr>
        <w:t xml:space="preserve">2016. </w:t>
      </w:r>
      <w:r>
        <w:rPr>
          <w:rFonts w:cstheme="majorBidi" w:hAnsiTheme="majorBidi" w:asciiTheme="majorBidi"/>
        </w:rPr>
        <w:t>ovom sudu</w:t>
      </w:r>
      <w:r w:rsidRPr="003F3DF6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>podni</w:t>
      </w:r>
      <w:r w:rsidR="004517DA">
        <w:rPr>
          <w:rFonts w:cstheme="majorBidi" w:hAnsiTheme="majorBidi" w:asciiTheme="majorBidi"/>
        </w:rPr>
        <w:t>jela</w:t>
      </w:r>
      <w:r>
        <w:rPr>
          <w:rFonts w:cstheme="majorBidi" w:hAnsiTheme="majorBidi" w:asciiTheme="majorBidi"/>
        </w:rPr>
        <w:t xml:space="preserve"> zahtjev za naknadu stvarnih troškova u stečajnom postupku nad dužnikom </w:t>
      </w:r>
      <w:r w:rsidR="004517DA" w:rsidRPr="009B4746">
        <w:rPr>
          <w:rFonts w:cstheme="majorBidi" w:hAnsiTheme="majorBidi" w:asciiTheme="majorBidi"/>
        </w:rPr>
        <w:t>AUTOTRANSPORT d.d. u stečaju, Šibenik,</w:t>
      </w:r>
      <w:r w:rsidR="004517DA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 xml:space="preserve">koji su </w:t>
      </w:r>
      <w:r w:rsidR="004517DA">
        <w:rPr>
          <w:rFonts w:cstheme="majorBidi" w:hAnsiTheme="majorBidi" w:asciiTheme="majorBidi"/>
        </w:rPr>
        <w:t xml:space="preserve">joj nastali u mjesecu </w:t>
      </w:r>
      <w:r w:rsidR="002F69ED">
        <w:rPr>
          <w:rFonts w:cstheme="majorBidi" w:hAnsiTheme="majorBidi" w:asciiTheme="majorBidi"/>
        </w:rPr>
        <w:t xml:space="preserve">lipnju i srpnju </w:t>
      </w:r>
      <w:r w:rsidR="004517DA">
        <w:rPr>
          <w:rFonts w:cstheme="majorBidi" w:hAnsiTheme="majorBidi" w:asciiTheme="majorBidi"/>
        </w:rPr>
        <w:t xml:space="preserve">2016. </w:t>
      </w:r>
      <w:r>
        <w:rPr>
          <w:rFonts w:cstheme="majorBidi" w:hAnsiTheme="majorBidi" w:asciiTheme="majorBidi"/>
        </w:rPr>
        <w:t>i to na</w:t>
      </w:r>
      <w:r w:rsidR="00BE1290">
        <w:rPr>
          <w:rFonts w:cstheme="majorBidi" w:hAnsiTheme="majorBidi" w:asciiTheme="majorBidi"/>
        </w:rPr>
        <w:t xml:space="preserve"> ime putn</w:t>
      </w:r>
      <w:r w:rsidR="001A5EEA">
        <w:rPr>
          <w:rFonts w:cstheme="majorBidi" w:hAnsiTheme="majorBidi" w:asciiTheme="majorBidi"/>
        </w:rPr>
        <w:t>ih troškova</w:t>
      </w:r>
      <w:r w:rsidR="002F69ED">
        <w:rPr>
          <w:rFonts w:cstheme="majorBidi" w:hAnsiTheme="majorBidi" w:asciiTheme="majorBidi"/>
        </w:rPr>
        <w:t xml:space="preserve">, </w:t>
      </w:r>
      <w:r w:rsidR="00BE1290">
        <w:rPr>
          <w:rFonts w:cstheme="majorBidi" w:hAnsiTheme="majorBidi" w:asciiTheme="majorBidi"/>
        </w:rPr>
        <w:t xml:space="preserve"> dnevnica</w:t>
      </w:r>
      <w:r w:rsidR="002F69ED">
        <w:rPr>
          <w:rFonts w:cstheme="majorBidi" w:hAnsiTheme="majorBidi" w:asciiTheme="majorBidi"/>
        </w:rPr>
        <w:t xml:space="preserve"> i parkinga</w:t>
      </w:r>
      <w:r w:rsidR="00D53C1F">
        <w:rPr>
          <w:rFonts w:cstheme="majorBidi" w:hAnsiTheme="majorBidi" w:asciiTheme="majorBidi"/>
        </w:rPr>
        <w:t xml:space="preserve">, te troškova mobitela i interneta </w:t>
      </w:r>
      <w:r w:rsidR="00BE1290">
        <w:rPr>
          <w:rFonts w:cstheme="majorBidi" w:hAnsiTheme="majorBidi" w:asciiTheme="majorBidi"/>
        </w:rPr>
        <w:t xml:space="preserve"> u ukupnom iznosu od </w:t>
      </w:r>
      <w:r w:rsidR="00D53C1F">
        <w:rPr>
          <w:rFonts w:cstheme="majorBidi" w:hAnsiTheme="majorBidi" w:asciiTheme="majorBidi"/>
        </w:rPr>
        <w:t>1.</w:t>
      </w:r>
      <w:r w:rsidR="002F69ED">
        <w:rPr>
          <w:rFonts w:cstheme="majorBidi" w:hAnsiTheme="majorBidi" w:asciiTheme="majorBidi"/>
        </w:rPr>
        <w:t xml:space="preserve">103,00 </w:t>
      </w:r>
      <w:r w:rsidR="00D53C1F">
        <w:rPr>
          <w:rFonts w:cstheme="majorBidi" w:hAnsiTheme="majorBidi" w:asciiTheme="majorBidi"/>
        </w:rPr>
        <w:t xml:space="preserve">kn. </w:t>
      </w:r>
    </w:p>
    <w:p w:rsidRDefault="009A0886" w:rsidP="004517DA" w:rsidR="009A0886" w:rsidRPr="003F3DF6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Sukladno odredbi čl. 94. st. 3. Stečajnog zakona (Narodne novine broj 71/15)</w:t>
      </w:r>
      <w:r w:rsidRPr="003F3DF6">
        <w:rPr>
          <w:rFonts w:cstheme="majorBidi" w:hAnsiTheme="majorBidi" w:asciiTheme="majorBidi"/>
        </w:rPr>
        <w:t xml:space="preserve">, </w:t>
      </w:r>
      <w:r>
        <w:rPr>
          <w:rFonts w:cstheme="majorBidi" w:hAnsiTheme="majorBidi" w:asciiTheme="majorBidi"/>
        </w:rPr>
        <w:t>stečajn</w:t>
      </w:r>
      <w:r w:rsidR="004517DA">
        <w:rPr>
          <w:rFonts w:cstheme="majorBidi" w:hAnsiTheme="majorBidi" w:asciiTheme="majorBidi"/>
        </w:rPr>
        <w:t>a</w:t>
      </w:r>
      <w:r>
        <w:rPr>
          <w:rFonts w:cstheme="majorBidi" w:hAnsiTheme="majorBidi" w:asciiTheme="majorBidi"/>
        </w:rPr>
        <w:t xml:space="preserve"> upravitelj</w:t>
      </w:r>
      <w:r w:rsidR="004517DA">
        <w:rPr>
          <w:rFonts w:cstheme="majorBidi" w:hAnsiTheme="majorBidi" w:asciiTheme="majorBidi"/>
        </w:rPr>
        <w:t>ica</w:t>
      </w:r>
      <w:r>
        <w:rPr>
          <w:rFonts w:cstheme="majorBidi" w:hAnsiTheme="majorBidi" w:asciiTheme="majorBidi"/>
        </w:rPr>
        <w:t xml:space="preserve"> je predmetni </w:t>
      </w:r>
      <w:r w:rsidR="00BE1290">
        <w:rPr>
          <w:rFonts w:cstheme="majorBidi" w:hAnsiTheme="majorBidi" w:asciiTheme="majorBidi"/>
        </w:rPr>
        <w:t xml:space="preserve">zahtjev </w:t>
      </w:r>
      <w:r>
        <w:rPr>
          <w:rFonts w:cstheme="majorBidi" w:hAnsiTheme="majorBidi" w:asciiTheme="majorBidi"/>
        </w:rPr>
        <w:t>dokumentira</w:t>
      </w:r>
      <w:r w:rsidR="004517DA">
        <w:rPr>
          <w:rFonts w:cstheme="majorBidi" w:hAnsiTheme="majorBidi" w:asciiTheme="majorBidi"/>
        </w:rPr>
        <w:t>la</w:t>
      </w:r>
      <w:r>
        <w:rPr>
          <w:rFonts w:cstheme="majorBidi" w:hAnsiTheme="majorBidi" w:asciiTheme="majorBidi"/>
        </w:rPr>
        <w:t xml:space="preserve"> putnim nalozima, </w:t>
      </w:r>
      <w:r w:rsidR="004517DA">
        <w:rPr>
          <w:rFonts w:cstheme="majorBidi" w:hAnsiTheme="majorBidi" w:asciiTheme="majorBidi"/>
        </w:rPr>
        <w:t>te računima za parkirnu naknadu</w:t>
      </w:r>
      <w:r w:rsidR="00D53C1F">
        <w:rPr>
          <w:rFonts w:cstheme="majorBidi" w:hAnsiTheme="majorBidi" w:asciiTheme="majorBidi"/>
        </w:rPr>
        <w:t>, te za pružene telekomunikacijske usluge</w:t>
      </w:r>
      <w:r>
        <w:rPr>
          <w:rFonts w:cstheme="majorBidi" w:hAnsiTheme="majorBidi" w:asciiTheme="majorBidi"/>
        </w:rPr>
        <w:t>.</w:t>
      </w:r>
    </w:p>
    <w:p w:rsidRDefault="009A0886" w:rsidP="004517DA" w:rsidR="009A0886" w:rsidRPr="003F3DF6">
      <w:pPr>
        <w:ind w:firstLine="705"/>
        <w:jc w:val="both"/>
        <w:rPr>
          <w:rFonts w:cstheme="majorBidi" w:hAnsiTheme="majorBidi" w:asciiTheme="majorBidi"/>
        </w:rPr>
      </w:pPr>
      <w:r w:rsidRPr="003F3DF6">
        <w:rPr>
          <w:rFonts w:cstheme="majorBidi" w:hAnsiTheme="majorBidi" w:asciiTheme="majorBidi"/>
        </w:rPr>
        <w:t>Cijeneći priloženi zahtjev</w:t>
      </w:r>
      <w:r>
        <w:rPr>
          <w:rFonts w:cstheme="majorBidi" w:hAnsiTheme="majorBidi" w:asciiTheme="majorBidi"/>
        </w:rPr>
        <w:t xml:space="preserve"> kao i dokumentaciju priloženu uz istu</w:t>
      </w:r>
      <w:r w:rsidRPr="003F3DF6">
        <w:rPr>
          <w:rFonts w:cstheme="majorBidi" w:hAnsiTheme="majorBidi" w:asciiTheme="majorBidi"/>
        </w:rPr>
        <w:t xml:space="preserve">, sud zahtjev </w:t>
      </w:r>
      <w:r>
        <w:rPr>
          <w:rFonts w:cstheme="majorBidi" w:hAnsiTheme="majorBidi" w:asciiTheme="majorBidi"/>
        </w:rPr>
        <w:t>stečajn</w:t>
      </w:r>
      <w:r w:rsidR="004517DA">
        <w:rPr>
          <w:rFonts w:cstheme="majorBidi" w:hAnsiTheme="majorBidi" w:asciiTheme="majorBidi"/>
        </w:rPr>
        <w:t>e</w:t>
      </w:r>
      <w:r>
        <w:rPr>
          <w:rFonts w:cstheme="majorBidi" w:hAnsiTheme="majorBidi" w:asciiTheme="majorBidi"/>
        </w:rPr>
        <w:t xml:space="preserve"> upravitelj</w:t>
      </w:r>
      <w:r w:rsidR="004517DA">
        <w:rPr>
          <w:rFonts w:cstheme="majorBidi" w:hAnsiTheme="majorBidi" w:asciiTheme="majorBidi"/>
        </w:rPr>
        <w:t>ice</w:t>
      </w:r>
      <w:r>
        <w:rPr>
          <w:rFonts w:cstheme="majorBidi" w:hAnsiTheme="majorBidi" w:asciiTheme="majorBidi"/>
        </w:rPr>
        <w:t xml:space="preserve"> </w:t>
      </w:r>
      <w:r w:rsidRPr="003F3DF6">
        <w:rPr>
          <w:rFonts w:cstheme="majorBidi" w:hAnsiTheme="majorBidi" w:asciiTheme="majorBidi"/>
        </w:rPr>
        <w:t xml:space="preserve">smatra osnovanim, a radi </w:t>
      </w:r>
      <w:r>
        <w:rPr>
          <w:rFonts w:cstheme="majorBidi" w:hAnsiTheme="majorBidi" w:asciiTheme="majorBidi"/>
        </w:rPr>
        <w:t>čega je primjenom odredbe čl. 94. st. 1. i 3</w:t>
      </w:r>
      <w:r w:rsidRPr="003F3DF6">
        <w:rPr>
          <w:rFonts w:cstheme="majorBidi" w:hAnsiTheme="majorBidi" w:asciiTheme="majorBidi"/>
        </w:rPr>
        <w:t>. Stečajnog zakona</w:t>
      </w:r>
      <w:r>
        <w:rPr>
          <w:rFonts w:cstheme="majorBidi" w:hAnsiTheme="majorBidi" w:asciiTheme="majorBidi"/>
        </w:rPr>
        <w:t xml:space="preserve"> </w:t>
      </w:r>
      <w:r w:rsidRPr="003F3DF6">
        <w:rPr>
          <w:rFonts w:cstheme="majorBidi" w:hAnsiTheme="majorBidi" w:asciiTheme="majorBidi"/>
        </w:rPr>
        <w:t>trebalo odlučiti kao u izreci.</w:t>
      </w:r>
    </w:p>
    <w:p w:rsidRDefault="009A0886" w:rsidP="009A0886" w:rsidR="009A0886" w:rsidRPr="003F3DF6">
      <w:pPr>
        <w:jc w:val="both"/>
      </w:pPr>
    </w:p>
    <w:p w:rsidRDefault="009A0886" w:rsidP="00D53C1F" w:rsidR="004517DA">
      <w:pPr>
        <w:jc w:val="center"/>
      </w:pPr>
      <w:r w:rsidRPr="003F3DF6">
        <w:t>U</w:t>
      </w:r>
      <w:r w:rsidR="004517DA">
        <w:t xml:space="preserve"> Zadru </w:t>
      </w:r>
      <w:r w:rsidR="002F69ED">
        <w:t xml:space="preserve">10. listopada </w:t>
      </w:r>
      <w:r w:rsidR="00D53C1F">
        <w:t xml:space="preserve">2016. </w:t>
      </w:r>
    </w:p>
    <w:p w:rsidRDefault="00BE1290" w:rsidP="001A5EEA" w:rsidR="00D53C1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4517DA">
        <w:t xml:space="preserve">   </w:t>
      </w:r>
    </w:p>
    <w:p w:rsidRDefault="00D53C1F" w:rsidP="002F69ED" w:rsidR="009A0886" w:rsidRPr="003F3DF6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 w:rsidR="009A0886" w:rsidRPr="003F3DF6">
        <w:t xml:space="preserve">Sutkinja </w:t>
      </w:r>
    </w:p>
    <w:p w:rsidRDefault="00BE1290" w:rsidP="002F69ED" w:rsidR="009A0886" w:rsidRPr="003F3DF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A0886" w:rsidRPr="003F3DF6">
        <w:t xml:space="preserve">         </w:t>
      </w:r>
      <w:r w:rsidR="004517DA">
        <w:t xml:space="preserve">    </w:t>
      </w:r>
      <w:r w:rsidR="00D53C1F">
        <w:t xml:space="preserve">                </w:t>
      </w:r>
      <w:r w:rsidR="009A0886" w:rsidRPr="003F3DF6">
        <w:t>Ana Markač</w:t>
      </w:r>
    </w:p>
    <w:p w:rsidRDefault="00D53C1F" w:rsidP="009A0886" w:rsidR="00D53C1F"/>
    <w:p w:rsidRDefault="009A0886" w:rsidP="009A0886" w:rsidR="009A0886" w:rsidRPr="003F3DF6">
      <w:r w:rsidRPr="003F3DF6">
        <w:t>POUKA O PRAVNOM LIJEKU:</w:t>
      </w:r>
    </w:p>
    <w:p w:rsidRDefault="00D53C1F" w:rsidP="00D53C1F" w:rsidR="00D53C1F" w:rsidRPr="00D53C1F">
      <w:pPr>
        <w:jc w:val="both"/>
      </w:pPr>
      <w:r w:rsidRPr="00D53C1F">
        <w:t xml:space="preserve">Protiv ovog rješenja stečajni upravitelj i vjerovnici mogu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D53C1F">
          <w:t>12. st</w:t>
        </w:r>
      </w:smartTag>
      <w:r w:rsidRPr="00D53C1F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D53C1F">
          <w:t>19. st</w:t>
        </w:r>
      </w:smartTag>
      <w:r w:rsidRPr="00D53C1F">
        <w:t>. 1. i 2. SZ-a). Žalba se podnosi ovom sudu u 2 (dva) istovjetna primjerka, a o žalbi odlučuje Visoki trgovački sud Republike Hrvatske.</w:t>
      </w:r>
    </w:p>
    <w:p w:rsidRDefault="00D53C1F" w:rsidP="009A0886" w:rsidR="00D53C1F"/>
    <w:p w:rsidRDefault="009A0886" w:rsidP="009A0886" w:rsidR="009A0886" w:rsidRPr="003F3DF6">
      <w:r w:rsidRPr="003F3DF6">
        <w:t xml:space="preserve">Dostaviti: </w:t>
      </w:r>
    </w:p>
    <w:p w:rsidRDefault="001A5EEA" w:rsidP="004517DA" w:rsidR="009A0886" w:rsidRPr="003F3DF6">
      <w:pPr>
        <w:numPr>
          <w:ilvl w:val="0"/>
          <w:numId w:val="3"/>
        </w:numPr>
      </w:pPr>
      <w:r>
        <w:t>s</w:t>
      </w:r>
      <w:r w:rsidR="009A0886" w:rsidRPr="003F3DF6">
        <w:t>tečajno</w:t>
      </w:r>
      <w:r w:rsidR="004517DA">
        <w:t>j upraviteljici Marici Nekić</w:t>
      </w:r>
      <w:r w:rsidR="009A0886" w:rsidRPr="003F3DF6">
        <w:t xml:space="preserve"> </w:t>
      </w:r>
    </w:p>
    <w:p w:rsidRDefault="00BE1290" w:rsidP="009A0886" w:rsidR="009A0886" w:rsidRPr="003F3DF6">
      <w:pPr>
        <w:numPr>
          <w:ilvl w:val="0"/>
          <w:numId w:val="3"/>
        </w:numPr>
      </w:pPr>
      <w:r>
        <w:t>e</w:t>
      </w:r>
      <w:r w:rsidR="009A0886" w:rsidRPr="003F3DF6">
        <w:t>-oglasna ploča suda</w:t>
      </w:r>
      <w:r w:rsidR="009A0886">
        <w:t xml:space="preserve"> </w:t>
      </w:r>
    </w:p>
    <w:p w:rsidRDefault="001A5EEA" w:rsidP="00512783" w:rsidR="00512783" w:rsidRPr="0087454F">
      <w:pPr>
        <w:numPr>
          <w:ilvl w:val="0"/>
          <w:numId w:val="3"/>
        </w:numPr>
      </w:pPr>
      <w:r>
        <w:t>u</w:t>
      </w:r>
      <w:r w:rsidR="009A0886" w:rsidRPr="003F3DF6">
        <w:t xml:space="preserve"> spis</w:t>
      </w:r>
    </w:p>
    <w:sectPr w:rsidSect="002F69ED" w:rsidR="00512783" w:rsidRPr="0087454F">
      <w:headerReference w:type="default" r:id="rId10"/>
      <w:pgSz w:code="9" w:h="16838" w:w="11906"/>
      <w:pgMar w:gutter="0" w:footer="709" w:header="709" w:left="1418" w:bottom="426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824" w:rsidP="00622824" w:rsidR="00622824">
      <w:r>
        <w:separator/>
      </w:r>
    </w:p>
  </w:endnote>
  <w:endnote w:id="0" w:type="continuationSeparator">
    <w:p w:rsidRDefault="00622824" w:rsidP="00622824" w:rsidR="006228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824" w:rsidP="00622824" w:rsidR="00622824">
      <w:r>
        <w:separator/>
      </w:r>
    </w:p>
  </w:footnote>
  <w:footnote w:id="0" w:type="continuationSeparator">
    <w:p w:rsidRDefault="00622824" w:rsidP="00622824" w:rsidR="006228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2824" w:rsidP="009A0886" w:rsidR="00622824" w:rsidRPr="0087454F">
    <w:pPr>
      <w:jc w:val="right"/>
    </w:pPr>
    <w:r>
      <w:t xml:space="preserve">   Poslovni broj 2 St-</w:t>
    </w:r>
    <w:r w:rsidR="00DB5C68">
      <w:t>143/12-372</w:t>
    </w:r>
  </w:p>
  <w:p w:rsidRDefault="00622824" w:rsidR="0062282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11C13"/>
    <w:rsid w:val="00013037"/>
    <w:rsid w:val="00025885"/>
    <w:rsid w:val="0009493F"/>
    <w:rsid w:val="00174532"/>
    <w:rsid w:val="001A5EEA"/>
    <w:rsid w:val="001C544E"/>
    <w:rsid w:val="002259A2"/>
    <w:rsid w:val="0025331D"/>
    <w:rsid w:val="00266557"/>
    <w:rsid w:val="00290EAF"/>
    <w:rsid w:val="002A6C21"/>
    <w:rsid w:val="002B1C76"/>
    <w:rsid w:val="002E22BA"/>
    <w:rsid w:val="002F69ED"/>
    <w:rsid w:val="00384818"/>
    <w:rsid w:val="003A1FC0"/>
    <w:rsid w:val="003B3869"/>
    <w:rsid w:val="003D0816"/>
    <w:rsid w:val="003E0805"/>
    <w:rsid w:val="004517DA"/>
    <w:rsid w:val="00467E57"/>
    <w:rsid w:val="00512783"/>
    <w:rsid w:val="0057167E"/>
    <w:rsid w:val="00622824"/>
    <w:rsid w:val="00633783"/>
    <w:rsid w:val="00640DD5"/>
    <w:rsid w:val="00667BBD"/>
    <w:rsid w:val="00690506"/>
    <w:rsid w:val="006B019C"/>
    <w:rsid w:val="006B6E1C"/>
    <w:rsid w:val="006D30A4"/>
    <w:rsid w:val="007351E9"/>
    <w:rsid w:val="007421EA"/>
    <w:rsid w:val="00795B81"/>
    <w:rsid w:val="007A1E94"/>
    <w:rsid w:val="007E4192"/>
    <w:rsid w:val="0084310E"/>
    <w:rsid w:val="0087454F"/>
    <w:rsid w:val="00886894"/>
    <w:rsid w:val="008F5E17"/>
    <w:rsid w:val="009250E5"/>
    <w:rsid w:val="0095736C"/>
    <w:rsid w:val="009909B0"/>
    <w:rsid w:val="009A0886"/>
    <w:rsid w:val="009A0FCA"/>
    <w:rsid w:val="00A900C6"/>
    <w:rsid w:val="00A91588"/>
    <w:rsid w:val="00AB6C4C"/>
    <w:rsid w:val="00B001F5"/>
    <w:rsid w:val="00B3119E"/>
    <w:rsid w:val="00B45806"/>
    <w:rsid w:val="00B812BD"/>
    <w:rsid w:val="00B86754"/>
    <w:rsid w:val="00B9390C"/>
    <w:rsid w:val="00B96AC5"/>
    <w:rsid w:val="00BB192C"/>
    <w:rsid w:val="00BE1290"/>
    <w:rsid w:val="00C03B4F"/>
    <w:rsid w:val="00C64EB0"/>
    <w:rsid w:val="00C67B93"/>
    <w:rsid w:val="00CC7DB6"/>
    <w:rsid w:val="00CE069C"/>
    <w:rsid w:val="00D0355D"/>
    <w:rsid w:val="00D53C1F"/>
    <w:rsid w:val="00DB5C68"/>
    <w:rsid w:val="00E3307B"/>
    <w:rsid w:val="00E44A35"/>
    <w:rsid w:val="00E702CF"/>
    <w:rsid w:val="00E967F2"/>
    <w:rsid w:val="00EA281B"/>
    <w:rsid w:val="00EB1C5E"/>
    <w:rsid w:val="00F56364"/>
    <w:rsid w:val="00F87909"/>
    <w:rsid w:val="00F91EAA"/>
    <w:rsid w:val="00FB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5B81"/>
    <w:pPr>
      <w:ind w:left="720"/>
      <w:contextualSpacing/>
    </w:pPr>
  </w:style>
  <w:style w:styleId="Zaglavlje" w:type="paragraph">
    <w:name w:val="header"/>
    <w:basedOn w:val="Normal"/>
    <w:link w:val="ZaglavljeChar"/>
    <w:rsid w:val="006228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22824"/>
    <w:rPr>
      <w:sz w:val="24"/>
      <w:szCs w:val="24"/>
    </w:rPr>
  </w:style>
  <w:style w:styleId="Podnoje" w:type="paragraph">
    <w:name w:val="footer"/>
    <w:basedOn w:val="Normal"/>
    <w:link w:val="PodnojeChar"/>
    <w:rsid w:val="006228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2282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7D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D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D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D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D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5B81"/>
    <w:pPr>
      <w:ind w:left="720"/>
      <w:contextualSpacing/>
    </w:pPr>
  </w:style>
  <w:style w:styleId="Zaglavlje" w:type="paragraph">
    <w:name w:val="header"/>
    <w:basedOn w:val="Normal"/>
    <w:link w:val="ZaglavljeChar"/>
    <w:rsid w:val="006228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22824"/>
    <w:rPr>
      <w:sz w:val="24"/>
      <w:szCs w:val="24"/>
    </w:rPr>
  </w:style>
  <w:style w:styleId="Podnoje" w:type="paragraph">
    <w:name w:val="footer"/>
    <w:basedOn w:val="Normal"/>
    <w:link w:val="PodnojeChar"/>
    <w:rsid w:val="006228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2282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7D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D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D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D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D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2012.</izvorni_sadrzaj>
    <derivirana_varijabla naziv="DomainObject.Predmet.DatumOsnivanja_1">31.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srpnja 2016.</izvorni_sadrzaj>
    <derivirana_varijabla naziv="DomainObject.Predmet.DatumRjesavanja_1">25.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Registrator -  prijave tražbina u steč. pisarnici
5 svezaka</izvorni_sadrzaj>
    <derivirana_varijabla naziv="DomainObject.Predmet.Opis_1">Registrator -  prijave tražbina u steč. pisarnici
5 svezaka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St-143/2012</izvorni_sadrzaj>
    <derivirana_varijabla naziv="DomainObject.Predmet.OznakaBroj_1">St-143/2012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>DIO SPISA NALAZI SE U ORMARU, SOBA 42
č.p.!!!</izvorni_sadrzaj>
    <derivirana_varijabla naziv="DomainObject.Predmet.PrimjedbaSuca_1">DIO SPISA NALAZI SE U ORMARU, SOBA 42
č.p.!!!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AUTOTRANSPORT dioničko društvo za prijevoz putnika i robe u zemlji i inozemstvu</izvorni_sadrzaj>
    <derivirana_varijabla naziv="DomainObject.Predmet.StrankaFormated_1">  AUTOTRANSPORT dioničko društvo za prijevoz putnika i robe u zemlji i inozemstvu</derivirana_varijabla>
  </DomainObject.Predmet.StrankaFormated>
  <DomainObject.Predmet.StrankaFormatedOIB>
    <izvorni_sadrzaj>  AUTOTRANSPORT dioničko društvo za prijevoz putnika i robe u zemlji i inozemstvu, OIB 15635426147</izvorni_sadrzaj>
    <derivirana_varijabla naziv="DomainObject.Predmet.StrankaFormatedOIB_1">  AUTOTRANSPORT dioničko društvo za prijevoz putnika i robe u zemlji i inozemstvu, OIB 15635426147</derivirana_varijabla>
  </DomainObject.Predmet.StrankaFormatedOIB>
  <DomainObject.Predmet.StrankaFormatedWithAdress>
    <izvorni_sadrzaj> AUTOTRANSPORT dioničko društvo za prijevoz putnika i robe u zemlji i inozemstvu, Draga 14, Šibenik</izvorni_sadrzaj>
    <derivirana_varijabla naziv="DomainObject.Predmet.StrankaFormatedWithAdress_1"> AUTOTRANSPORT dioničko društvo za prijevoz putnika i robe u zemlji i inozemstvu, Draga 14, Šibenik</derivirana_varijabla>
  </DomainObject.Predmet.StrankaFormatedWithAdress>
  <DomainObject.Predmet.StrankaFormatedWithAdressOIB>
    <izvorni_sadrzaj> AUTOTRANSPORT dioničko društvo za prijevoz putnika i robe u zemlji i inozemstvu, OIB 15635426147, Draga 14, Šibenik</izvorni_sadrzaj>
    <derivirana_varijabla naziv="DomainObject.Predmet.StrankaFormatedWithAdressOIB_1"> AUTOTRANSPORT dioničko društvo za prijevoz putnika i robe u zemlji i inozemstvu, OIB 15635426147, Draga 14, Šibenik</derivirana_varijabla>
  </DomainObject.Predmet.StrankaFormatedWithAdressOIB>
  <DomainObject.Predmet.StrankaWithAdress>
    <izvorni_sadrzaj>AUTOTRANSPORT dioničko društvo za prijevoz putnika i robe u zemlji i inozemstvu Draga 14,Šibenik</izvorni_sadrzaj>
    <derivirana_varijabla naziv="DomainObject.Predmet.StrankaWithAdress_1">AUTOTRANSPORT dioničko društvo za prijevoz putnika i robe u zemlji i inozemstvu Draga 14,Šibenik</derivirana_varijabla>
  </DomainObject.Predmet.StrankaWithAdress>
  <DomainObject.Predmet.StrankaWithAdressOIB>
    <izvorni_sadrzaj>AUTOTRANSPORT dioničko društvo za prijevoz putnika i robe u zemlji i inozemstvu, OIB 15635426147, Draga 14,Šibenik</izvorni_sadrzaj>
    <derivirana_varijabla naziv="DomainObject.Predmet.StrankaWithAdressOIB_1">AUTOTRANSPORT dioničko društvo za prijevoz putnika i robe u zemlji i inozemstvu, OIB 15635426147, Draga 14,Šibenik</derivirana_varijabla>
  </DomainObject.Predmet.StrankaWithAdressOIB>
  <DomainObject.Predmet.StrankaNazivFormated>
    <izvorni_sadrzaj>AUTOTRANSPORT dioničko društvo za prijevoz putnika i robe u zemlji i inozemstvu</izvorni_sadrzaj>
    <derivirana_varijabla naziv="DomainObject.Predmet.StrankaNazivFormated_1">AUTOTRANSPORT dioničko društvo za prijevoz putnika i robe u zemlji i inozemstvu</derivirana_varijabla>
  </DomainObject.Predmet.StrankaNazivFormated>
  <DomainObject.Predmet.StrankaNazivFormatedOIB>
    <izvorni_sadrzaj>AUTOTRANSPORT dioničko društvo za prijevoz putnika i robe u zemlji i inozemstvu, OIB 15635426147</izvorni_sadrzaj>
    <derivirana_varijabla naziv="DomainObject.Predmet.StrankaNazivFormatedOIB_1">AUTOTRANSPORT dioničko društvo za prijevoz putnika i robe u zemlji i inozemstvu, OIB 15635426147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AUTOTRANSPORT dioničko društvo za prijevoz putnika i robe u zemlji i inozemstvu</item>
    </izvorni_sadrzaj>
    <derivirana_varijabla naziv="DomainObject.Predmet.StrankaListFormated_1">
      <item>AUTOTRANSPORT dioničko društvo za prijevoz putnika i robe u zemlji i inozemstvu</item>
    </derivirana_varijabla>
  </DomainObject.Predmet.StrankaListFormated>
  <DomainObject.Predmet.StrankaListFormatedOIB>
    <izvorni_sadrzaj>
      <item>AUTOTRANSPORT dioničko društvo za prijevoz putnika i robe u zemlji i inozemstvu, OIB 15635426147</item>
    </izvorni_sadrzaj>
    <derivirana_varijabla naziv="DomainObject.Predmet.StrankaListFormatedOIB_1">
      <item>AUTOTRANSPORT dioničko društvo za prijevoz putnika i robe u zemlji i inozemstvu, OIB 15635426147</item>
    </derivirana_varijabla>
  </DomainObject.Predmet.StrankaListFormatedOIB>
  <DomainObject.Predmet.StrankaListFormatedWithAdress>
    <izvorni_sadrzaj>
      <item>AUTOTRANSPORT dioničko društvo za prijevoz putnika i robe u zemlji i inozemstvu, Draga 14, Šibenik</item>
    </izvorni_sadrzaj>
    <derivirana_varijabla naziv="DomainObject.Predmet.StrankaListFormatedWithAdress_1">
      <item>AUTOTRANSPORT dioničko društvo za prijevoz putnika i robe u zemlji i inozemstvu, Draga 14, Šibenik</item>
    </derivirana_varijabla>
  </DomainObject.Predmet.StrankaListFormatedWithAdress>
  <DomainObject.Predmet.StrankaListFormatedWithAdressOIB>
    <izvorni_sadrzaj>
      <item>AUTOTRANSPORT dioničko društvo za prijevoz putnika i robe u zemlji i inozemstvu, OIB 15635426147, Draga 14, Šibenik</item>
    </izvorni_sadrzaj>
    <derivirana_varijabla naziv="DomainObject.Predmet.StrankaListFormatedWithAdressOIB_1">
      <item>AUTOTRANSPORT dioničko društvo za prijevoz putnika i robe u zemlji i inozemstvu, OIB 15635426147, Draga 14, Šibenik</item>
    </derivirana_varijabla>
  </DomainObject.Predmet.StrankaListFormatedWithAdressOIB>
  <DomainObject.Predmet.StrankaListNazivFormated>
    <izvorni_sadrzaj>
      <item>AUTOTRANSPORT dioničko društvo za prijevoz putnika i robe u zemlji i inozemstvu</item>
    </izvorni_sadrzaj>
    <derivirana_varijabla naziv="DomainObject.Predmet.StrankaListNazivFormated_1">
      <item>AUTOTRANSPORT dioničko društvo za prijevoz putnika i robe u zemlji i inozemstvu</item>
    </derivirana_varijabla>
  </DomainObject.Predmet.StrankaListNazivFormated>
  <DomainObject.Predmet.StrankaListNazivFormatedOIB>
    <izvorni_sadrzaj>
      <item>AUTOTRANSPORT dioničko društvo za prijevoz putnika i robe u zemlji i inozemstvu, OIB 15635426147</item>
    </izvorni_sadrzaj>
    <derivirana_varijabla naziv="DomainObject.Predmet.StrankaListNazivFormatedOIB_1">
      <item>AUTOTRANSPORT dioničko društvo za prijevoz putnika i robe u zemlji i inozemstvu, OIB 15635426147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JOSIP BURAZER PAVEŠKOVIĆ, član uprave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izvorni_sadrzaj>
    <derivirana_varijabla naziv="DomainObject.Predmet.OstaliListFormated_1">
      <item>JOSIP BURAZER PAVEŠKOVIĆ, član uprave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derivirana_varijabla>
  </DomainObject.Predmet.OstaliListFormated>
  <DomainObject.Predmet.OstaliListFormatedOIB>
    <izvorni_sadrzaj>
      <item>JOSIP BURAZER PAVEŠKOVIĆ, član uprave</item>
      <item>Branko Gović</item>
      <item>Ivan Rude, OIB 47128883453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</item>
      <item>Danica Nakić iz Šibenika</item>
      <item>LAUS INTERNATIONAL d.o.o. za izvoz-uvoz, OIB 93039509752</item>
      <item>KATARIN, društvo s ograničenom odgovornošću za trgovinu automobilima i autodjelovima, OIB 06731530110</item>
      <item>LAŠVA, d.o.o. za prijevoz i trgovinu, OIB 08750066286</item>
      <item>G.I.M. GASE, d.o.o. za usluge, trgovinu i ugostiteljstvo, OIB 75784153366</item>
      <item>HIDROMEHANIKA društvo s ograničenom odgovornošću za servis i održavanje prijenosnika snage i hidrauličnih uređaja na moto, OIB 91780298951</item>
      <item>HRVATSKI ZAVOD ZA MIROVINSKO OSIGURANJE, OIB 84397956623</item>
      <item>Hrvatska radiotelevizija, OIB 68419124305</item>
      <item>KRKA PROMET vl.Milan Koštan, OIB 92601026705</item>
      <item>DAMIR BILIĆ, OIB 76065951488</item>
      <item>GARMA ug.obrt vl.Dalibor Garma, OIB 12458864509</item>
      <item>HISTA/94 d.o.o. za proizvodnju i export-import, OIB 46364972384</item>
      <item>AUTO KODEKS d.o.o. za trgovinu i usluge, OIB 81817028831</item>
      <item>LUKA DUBROVNIK, dioničko društvo, OIB 47148433806</item>
      <item>KORNATITOURS, društvo s ograničenom odgovornošću za prijevoz i trgovinu, OIB 66826825409</item>
      <item>LJUBIĆ COMMERCE d.o.o. za trgovinu i ugostiteljstvo, OIB 64093807256</item>
      <item>IVAN ŠPOLJARIĆ, OIB 25806718478</item>
      <item>ZDRAVKA MARIČIĆ</item>
      <item>Tatjana Đikanović</item>
      <item>Maja Kostijal</item>
    </izvorni_sadrzaj>
    <derivirana_varijabla naziv="DomainObject.Predmet.OstaliListFormatedOIB_1">
      <item>JOSIP BURAZER PAVEŠKOVIĆ, član uprave</item>
      <item>Branko Gović</item>
      <item>Ivan Rude, OIB 47128883453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</item>
      <item>Danica Nakić iz Šibenika</item>
      <item>LAUS INTERNATIONAL d.o.o. za izvoz-uvoz, OIB 93039509752</item>
      <item>KATARIN, društvo s ograničenom odgovornošću za trgovinu automobilima i autodjelovima, OIB 06731530110</item>
      <item>LAŠVA, d.o.o. za prijevoz i trgovinu, OIB 08750066286</item>
      <item>G.I.M. GASE, d.o.o. za usluge, trgovinu i ugostiteljstvo, OIB 75784153366</item>
      <item>HIDROMEHANIKA društvo s ograničenom odgovornošću za servis i održavanje prijenosnika snage i hidrauličnih uređaja na moto, OIB 91780298951</item>
      <item>HRVATSKI ZAVOD ZA MIROVINSKO OSIGURANJE, OIB 84397956623</item>
      <item>Hrvatska radiotelevizija, OIB 68419124305</item>
      <item>KRKA PROMET vl.Milan Koštan, OIB 92601026705</item>
      <item>DAMIR BILIĆ, OIB 76065951488</item>
      <item>GARMA ug.obrt vl.Dalibor Garma, OIB 12458864509</item>
      <item>HISTA/94 d.o.o. za proizvodnju i export-import, OIB 46364972384</item>
      <item>AUTO KODEKS d.o.o. za trgovinu i usluge, OIB 81817028831</item>
      <item>LUKA DUBROVNIK, dioničko društvo, OIB 47148433806</item>
      <item>KORNATITOURS, društvo s ograničenom odgovornošću za prijevoz i trgovinu, OIB 66826825409</item>
      <item>LJUBIĆ COMMERCE d.o.o. za trgovinu i ugostiteljstvo, OIB 64093807256</item>
      <item>IVAN ŠPOLJARIĆ, OIB 25806718478</item>
      <item>ZDRAVKA MARIČIĆ</item>
      <item>Tatjana Đikanović</item>
      <item>Maja Kostijal</item>
    </derivirana_varijabla>
  </DomainObject.Predmet.OstaliListFormatedOIB>
  <DomainObject.Predmet.OstaliListFormatedWithAdress>
    <izvorni_sadrzaj>
      <item>JOSIP BURAZER PAVEŠKOVIĆ, član uprave</item>
      <item>Branko Gović, 22000 Šibenik</item>
      <item>Ivan Rude, S. Radića 6/II, 22000 Šibenik</item>
      <item>VEDRAN URANIJA</item>
      <item>DAVOR GULIN</item>
      <item>MINISTARSTVO FINANCIJA RH</item>
      <item>SPOMENKA BOŠKNJAK</item>
      <item>JADRANSKA BANKA d.d.</item>
      <item>ŽDO ŠIBENIK</item>
      <item>Hrvoje Korša, Gundulićeva 25, 10000 Zagreb</item>
      <item>Danica Nakić iz Šibenika, 8.Dalmatinske brigade 45, 22000 Šibenik</item>
      <item>LAUS INTERNATIONAL d.o.o. za izvoz-uvoz, Dr. Franje Tuđmana 16 B, Sveta Nedelja</item>
      <item>KATARIN, društvo s ograničenom odgovornošću za trgovinu automobilima i autodjelovima, Prevoj 37, 10000 Zagreb</item>
      <item>LAŠVA, d.o.o. za prijevoz i trgovinu, Kranjčevićeva 3, Knin</item>
      <item>G.I.M. GASE, d.o.o. za usluge, trgovinu i ugostiteljstvo, Ul.Ivana Meštrovića 68, Šibenik</item>
      <item>HIDROMEHANIKA društvo s ograničenom odgovornošću za servis i održavanje prijenosnika snage i hidrauličnih uređaja na moto, Slavonska avenija 26/10, 10000 Zagreb</item>
      <item>HRVATSKI ZAVOD ZA MIROVINSKO OSIGURANJE, A. Mihanovića 3, 10000 Zagreb</item>
      <item>Hrvatska radiotelevizija, Prisavlje 3, 10000 Zagreb</item>
      <item>KRKA PROMET vl.Milan Koštan, Koštani 8, Konjevrate</item>
      <item>DAMIR BILIĆ, Bilostanova 19, Krkovići</item>
      <item>GARMA ug.obrt vl.Dalibor Garma, Magistrala bb, 22000 Brodarica</item>
      <item>HISTA/94 d.o.o. za proizvodnju i export-import, Ante Trlaje Antića 15, Šibenik</item>
      <item>AUTO KODEKS d.o.o. za trgovinu i usluge, Šenoina 24, 10000 Zagreb</item>
      <item>LUKA DUBROVNIK, dioničko društvo, Obala Pape Ivana Pavla II br. 1, Dubrovnik</item>
      <item>KORNATITOURS, društvo s ograničenom odgovornošću za prijevoz i trgovinu, Dubrava 136, Šibenik</item>
      <item>LJUBIĆ COMMERCE d.o.o. za trgovinu i ugostiteljstvo, Frana Supila 7, Šibenik</item>
      <item>IVAN ŠPOLJARIĆ, 22213 Pirovac</item>
      <item>ZDRAVKA MARIČIĆ, Istarska br.62, 22000 Šibenik</item>
      <item>Tatjana Đikanović, Draga 9, 22000 Šibenik</item>
      <item>Maja Kostijal, Nikole Šopa 13a, 23000 Zadar</item>
    </izvorni_sadrzaj>
    <derivirana_varijabla naziv="DomainObject.Predmet.OstaliListFormatedWithAdress_1">
      <item>JOSIP BURAZER PAVEŠKOVIĆ, član uprave</item>
      <item>Branko Gović, 22000 Šibenik</item>
      <item>Ivan Rude, S. Radića 6/II, 22000 Šibenik</item>
      <item>VEDRAN URANIJA</item>
      <item>DAVOR GULIN</item>
      <item>MINISTARSTVO FINANCIJA RH</item>
      <item>SPOMENKA BOŠKNJAK</item>
      <item>JADRANSKA BANKA d.d.</item>
      <item>ŽDO ŠIBENIK</item>
      <item>Hrvoje Korša, Gundulićeva 25, 10000 Zagreb</item>
      <item>Danica Nakić iz Šibenika, 8.Dalmatinske brigade 45, 22000 Šibenik</item>
      <item>LAUS INTERNATIONAL d.o.o. za izvoz-uvoz, Dr. Franje Tuđmana 16 B, Sveta Nedelja</item>
      <item>KATARIN, društvo s ograničenom odgovornošću za trgovinu automobilima i autodjelovima, Prevoj 37, 10000 Zagreb</item>
      <item>LAŠVA, d.o.o. za prijevoz i trgovinu, Kranjčevićeva 3, Knin</item>
      <item>G.I.M. GASE, d.o.o. za usluge, trgovinu i ugostiteljstvo, Ul.Ivana Meštrovića 68, Šibenik</item>
      <item>HIDROMEHANIKA društvo s ograničenom odgovornošću za servis i održavanje prijenosnika snage i hidrauličnih uređaja na moto, Slavonska avenija 26/10, 10000 Zagreb</item>
      <item>HRVATSKI ZAVOD ZA MIROVINSKO OSIGURANJE, A. Mihanovića 3, 10000 Zagreb</item>
      <item>Hrvatska radiotelevizija, Prisavlje 3, 10000 Zagreb</item>
      <item>KRKA PROMET vl.Milan Koštan, Koštani 8, Konjevrate</item>
      <item>DAMIR BILIĆ, Bilostanova 19, Krkovići</item>
      <item>GARMA ug.obrt vl.Dalibor Garma, Magistrala bb, 22000 Brodarica</item>
      <item>HISTA/94 d.o.o. za proizvodnju i export-import, Ante Trlaje Antića 15, Šibenik</item>
      <item>AUTO KODEKS d.o.o. za trgovinu i usluge, Šenoina 24, 10000 Zagreb</item>
      <item>LUKA DUBROVNIK, dioničko društvo, Obala Pape Ivana Pavla II br. 1, Dubrovnik</item>
      <item>KORNATITOURS, društvo s ograničenom odgovornošću za prijevoz i trgovinu, Dubrava 136, Šibenik</item>
      <item>LJUBIĆ COMMERCE d.o.o. za trgovinu i ugostiteljstvo, Frana Supila 7, Šibenik</item>
      <item>IVAN ŠPOLJARIĆ, 22213 Pirovac</item>
      <item>ZDRAVKA MARIČIĆ, Istarska br.62, 22000 Šibenik</item>
      <item>Tatjana Đikanović, Draga 9, 22000 Šibenik</item>
      <item>Maja Kostijal, Nikole Šopa 13a, 23000 Zadar</item>
    </derivirana_varijabla>
  </DomainObject.Predmet.OstaliListFormatedWithAdress>
  <DomainObject.Predmet.OstaliListFormatedWithAdressOIB>
    <izvorni_sadrzaj>
      <item>JOSIP BURAZER PAVEŠKOVIĆ, član uprave</item>
      <item>Branko Gović, 22000 Šibenik</item>
      <item>Ivan Rude, OIB 47128883453, S. Radića 6/II, 22000 Šibenik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93039509752, Gundulićeva 25, 10000 Zagreb</item>
      <item>Danica Nakić iz Šibenika, 8.Dalmatinske brigade 45, 22000 Šibenik</item>
      <item>LAUS INTERNATIONAL d.o.o. za izvoz-uvoz, OIB 93039509752, Dr. Franje Tuđmana 16 B, Sveta Nedelja</item>
      <item>KATARIN, društvo s ograničenom odgovornošću za trgovinu automobilima i autodjelovima, OIB 06731530110, Prevoj 37, 10000 Zagreb</item>
      <item>LAŠVA, d.o.o. za prijevoz i trgovinu, OIB 08750066286, Kranjčevićeva 3, Knin</item>
      <item>G.I.M. GASE, d.o.o. za usluge, trgovinu i ugostiteljstvo, OIB 75784153366, Ul.Ivana Meštrovića 68, Šibenik</item>
      <item>HIDROMEHANIKA društvo s ograničenom odgovornošću za servis i održavanje prijenosnika snage i hidrauličnih uređaja na moto, OIB 91780298951, Slavonska avenija 26/10, 10000 Zagreb</item>
      <item>HRVATSKI ZAVOD ZA MIROVINSKO OSIGURANJE, OIB 84397956623, A. Mihanovića 3, 10000 Zagreb</item>
      <item>Hrvatska radiotelevizija, OIB 68419124305, Prisavlje 3, 10000 Zagreb</item>
      <item>KRKA PROMET vl.Milan Koštan, OIB 92601026705, Koštani 8, Konjevrate</item>
      <item>DAMIR BILIĆ, OIB 76065951488, Bilostanova 19, Krkovići</item>
      <item>GARMA ug.obrt vl.Dalibor Garma, OIB 12458864509, Magistrala bb, 22000 Brodarica</item>
      <item>HISTA/94 d.o.o. za proizvodnju i export-import, OIB 46364972384, Ante Trlaje Antića 15, Šibenik</item>
      <item>AUTO KODEKS d.o.o. za trgovinu i usluge, OIB 81817028831, Šenoina 24, 10000 Zagreb</item>
      <item>LUKA DUBROVNIK, dioničko društvo, OIB 47148433806, Obala Pape Ivana Pavla II br. 1, Dubrovnik</item>
      <item>KORNATITOURS, društvo s ograničenom odgovornošću za prijevoz i trgovinu, OIB 66826825409, Dubrava 136, Šibenik</item>
      <item>LJUBIĆ COMMERCE d.o.o. za trgovinu i ugostiteljstvo, OIB 64093807256, Frana Supila 7, Šibenik</item>
      <item>IVAN ŠPOLJARIĆ, OIB 25806718478, 22213 Pirovac</item>
      <item>ZDRAVKA MARIČIĆ, Istarska br.62, 22000 Šibenik</item>
      <item>Tatjana Đikanović, Draga 9, 22000 Šibenik</item>
      <item>Maja Kostijal, Nikole Šopa 13a, 23000 Zadar</item>
    </izvorni_sadrzaj>
    <derivirana_varijabla naziv="DomainObject.Predmet.OstaliListFormatedWithAdressOIB_1">
      <item>JOSIP BURAZER PAVEŠKOVIĆ, član uprave</item>
      <item>Branko Gović, 22000 Šibenik</item>
      <item>Ivan Rude, OIB 47128883453, S. Radića 6/II, 22000 Šibenik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93039509752, Gundulićeva 25, 10000 Zagreb</item>
      <item>Danica Nakić iz Šibenika, 8.Dalmatinske brigade 45, 22000 Šibenik</item>
      <item>LAUS INTERNATIONAL d.o.o. za izvoz-uvoz, OIB 93039509752, Dr. Franje Tuđmana 16 B, Sveta Nedelja</item>
      <item>KATARIN, društvo s ograničenom odgovornošću za trgovinu automobilima i autodjelovima, OIB 06731530110, Prevoj 37, 10000 Zagreb</item>
      <item>LAŠVA, d.o.o. za prijevoz i trgovinu, OIB 08750066286, Kranjčevićeva 3, Knin</item>
      <item>G.I.M. GASE, d.o.o. za usluge, trgovinu i ugostiteljstvo, OIB 75784153366, Ul.Ivana Meštrovića 68, Šibenik</item>
      <item>HIDROMEHANIKA društvo s ograničenom odgovornošću za servis i održavanje prijenosnika snage i hidrauličnih uređaja na moto, OIB 91780298951, Slavonska avenija 26/10, 10000 Zagreb</item>
      <item>HRVATSKI ZAVOD ZA MIROVINSKO OSIGURANJE, OIB 84397956623, A. Mihanovića 3, 10000 Zagreb</item>
      <item>Hrvatska radiotelevizija, OIB 68419124305, Prisavlje 3, 10000 Zagreb</item>
      <item>KRKA PROMET vl.Milan Koštan, OIB 92601026705, Koštani 8, Konjevrate</item>
      <item>DAMIR BILIĆ, OIB 76065951488, Bilostanova 19, Krkovići</item>
      <item>GARMA ug.obrt vl.Dalibor Garma, OIB 12458864509, Magistrala bb, 22000 Brodarica</item>
      <item>HISTA/94 d.o.o. za proizvodnju i export-import, OIB 46364972384, Ante Trlaje Antića 15, Šibenik</item>
      <item>AUTO KODEKS d.o.o. za trgovinu i usluge, OIB 81817028831, Šenoina 24, 10000 Zagreb</item>
      <item>LUKA DUBROVNIK, dioničko društvo, OIB 47148433806, Obala Pape Ivana Pavla II br. 1, Dubrovnik</item>
      <item>KORNATITOURS, društvo s ograničenom odgovornošću za prijevoz i trgovinu, OIB 66826825409, Dubrava 136, Šibenik</item>
      <item>LJUBIĆ COMMERCE d.o.o. za trgovinu i ugostiteljstvo, OIB 64093807256, Frana Supila 7, Šibenik</item>
      <item>IVAN ŠPOLJARIĆ, OIB 25806718478, 22213 Pirovac</item>
      <item>ZDRAVKA MARIČIĆ, Istarska br.62, 22000 Šibenik</item>
      <item>Tatjana Đikanović, Draga 9, 22000 Šibenik</item>
      <item>Maja Kostijal, Nikole Šopa 13a, 23000 Zadar</item>
    </derivirana_varijabla>
  </DomainObject.Predmet.OstaliListFormatedWithAdressOIB>
  <DomainObject.Predmet.OstaliListNazivFormated>
    <izvorni_sadrzaj>
      <item>JOSIP BURAZER PAVEŠKOVIĆ, član uprave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izvorni_sadrzaj>
    <derivirana_varijabla naziv="DomainObject.Predmet.OstaliListNazivFormated_1">
      <item>JOSIP BURAZER PAVEŠKOVIĆ, član uprave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derivirana_varijabla>
  </DomainObject.Predmet.OstaliListNazivFormated>
  <DomainObject.Predmet.OstaliListNazivFormatedOIB>
    <izvorni_sadrzaj>
      <item>JOSIP BURAZER PAVEŠKOVIĆ, član uprave</item>
      <item>Branko Gović</item>
      <item>Ivan Rude, OIB 47128883453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</item>
      <item>Danica Nakić iz Šibenika</item>
      <item>LAUS INTERNATIONAL d.o.o. za izvoz-uvoz, OIB 93039509752</item>
      <item>KATARIN, društvo s ograničenom odgovornošću za trgovinu automobilima i autodjelovima, OIB 06731530110</item>
      <item>LAŠVA, d.o.o. za prijevoz i trgovinu, OIB 08750066286</item>
      <item>G.I.M. GASE, d.o.o. za usluge, trgovinu i ugostiteljstvo, OIB 75784153366</item>
      <item>HIDROMEHANIKA društvo s ograničenom odgovornošću za servis i održavanje prijenosnika snage i hidrauličnih uređaja na moto, OIB 91780298951</item>
      <item>HRVATSKI ZAVOD ZA MIROVINSKO OSIGURANJE, OIB 84397956623</item>
      <item>Hrvatska radiotelevizija, OIB 68419124305</item>
      <item>KRKA PROMET vl.Milan Koštan, OIB 92601026705</item>
      <item>DAMIR BILIĆ, OIB 76065951488</item>
      <item>GARMA ug.obrt vl.Dalibor Garma, OIB 12458864509</item>
      <item>HISTA/94 d.o.o. za proizvodnju i export-import, OIB 46364972384</item>
      <item>AUTO KODEKS d.o.o. za trgovinu i usluge, OIB 81817028831</item>
      <item>LUKA DUBROVNIK, dioničko društvo, OIB 47148433806</item>
      <item>KORNATITOURS, društvo s ograničenom odgovornošću za prijevoz i trgovinu, OIB 66826825409</item>
      <item>LJUBIĆ COMMERCE d.o.o. za trgovinu i ugostiteljstvo, OIB 64093807256</item>
      <item>IVAN ŠPOLJARIĆ, OIB 25806718478</item>
      <item>ZDRAVKA MARIČIĆ</item>
      <item>Tatjana Đikanović</item>
      <item>Maja Kostijal</item>
    </izvorni_sadrzaj>
    <derivirana_varijabla naziv="DomainObject.Predmet.OstaliListNazivFormatedOIB_1">
      <item>JOSIP BURAZER PAVEŠKOVIĆ, član uprave</item>
      <item>Branko Gović</item>
      <item>Ivan Rude, OIB 47128883453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</item>
      <item>Danica Nakić iz Šibenika</item>
      <item>LAUS INTERNATIONAL d.o.o. za izvoz-uvoz, OIB 93039509752</item>
      <item>KATARIN, društvo s ograničenom odgovornošću za trgovinu automobilima i autodjelovima, OIB 06731530110</item>
      <item>LAŠVA, d.o.o. za prijevoz i trgovinu, OIB 08750066286</item>
      <item>G.I.M. GASE, d.o.o. za usluge, trgovinu i ugostiteljstvo, OIB 75784153366</item>
      <item>HIDROMEHANIKA društvo s ograničenom odgovornošću za servis i održavanje prijenosnika snage i hidrauličnih uređaja na moto, OIB 91780298951</item>
      <item>HRVATSKI ZAVOD ZA MIROVINSKO OSIGURANJE, OIB 84397956623</item>
      <item>Hrvatska radiotelevizija, OIB 68419124305</item>
      <item>KRKA PROMET vl.Milan Koštan, OIB 92601026705</item>
      <item>DAMIR BILIĆ, OIB 76065951488</item>
      <item>GARMA ug.obrt vl.Dalibor Garma, OIB 12458864509</item>
      <item>HISTA/94 d.o.o. za proizvodnju i export-import, OIB 46364972384</item>
      <item>AUTO KODEKS d.o.o. za trgovinu i usluge, OIB 81817028831</item>
      <item>LUKA DUBROVNIK, dioničko društvo, OIB 47148433806</item>
      <item>KORNATITOURS, društvo s ograničenom odgovornošću za prijevoz i trgovinu, OIB 66826825409</item>
      <item>LJUBIĆ COMMERCE d.o.o. za trgovinu i ugostiteljstvo, OIB 64093807256</item>
      <item>IVAN ŠPOLJARIĆ, OIB 25806718478</item>
      <item>ZDRAVKA MARIČIĆ</item>
      <item>Tatjana Đikanović</item>
      <item>Maja Kostijal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AUTOTRANSPORT dioničko društvo za prijevoz putnika i robe u zemlji i inozemstvu</izvorni_sadrzaj>
    <derivirana_varijabla naziv="DomainObject.Predmet.StrankaIDrugi_1">AUTOTRANSPORT dioničko društvo za prijevoz putnika i robe u zemlji i inozemstvu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AUTOTRANSPORT dioničko društvo za prijevoz putnika i robe u zemlji i inozemstvu, OIB 15635426147, Draga 14, Šibenik</izvorni_sadrzaj>
    <derivirana_varijabla naziv="DomainObject.Predmet.StrankaIDrugiAdressOIB_1">AUTOTRANSPORT dioničko društvo za prijevoz putnika i robe u zemlji i inozemstvu, OIB 15635426147, Draga 14,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srpnja 2016.</izvorni_sadrzaj>
    <derivirana_varijabla naziv="DomainObject.Predmet.OdlukaRjesenje.DatumDonosenjaOdluke_1">25. srpnja 2016.</derivirana_varijabla>
  </DomainObject.Predmet.OdlukaRjesenje.DatumDonosenjaOdluke>
  <DomainObject.Predmet.OdlukaRjesenje.DatumPravomocnosti>
    <izvorni_sadrzaj>11. kolovoza 2016.</izvorni_sadrzaj>
    <derivirana_varijabla naziv="DomainObject.Predmet.OdlukaRjesenje.DatumPravomocnosti_1">11. kolovoza 2016.</derivirana_varijabla>
  </DomainObject.Predmet.OdlukaRjesenje.DatumPravomocnosti>
  <DomainObject.Predmet.OdlukaRjesenje.Oznaka>
    <izvorni_sadrzaj>St-143/2012-338</izvorni_sadrzaj>
    <derivirana_varijabla naziv="DomainObject.Predmet.OdlukaRjesenje.Oznaka_1">St-143/2012-338</derivirana_varijabla>
  </DomainObject.Predmet.OdlukaRjesenje.Oznaka>
  <DomainObject.Predmet.SudioniciListNaziv>
    <izvorni_sadrzaj>
      <item>JOSIP BURAZER PAVEŠKOVIĆ, član uprave</item>
      <item>AUTOTRANSPORT dioničko društvo za prijevoz putnika i robe u zemlji i inozemstvu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izvorni_sadrzaj>
    <derivirana_varijabla naziv="DomainObject.Predmet.SudioniciListNaziv_1">
      <item>JOSIP BURAZER PAVEŠKOVIĆ, član uprave</item>
      <item>AUTOTRANSPORT dioničko društvo za prijevoz putnika i robe u zemlji i inozemstvu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derivirana_varijabla>
  </DomainObject.Predmet.SudioniciListNaziv>
  <DomainObject.Predmet.SudioniciListAdressOIB>
    <izvorni_sadrzaj>
      <item>JOSIP BURAZER PAVEŠKOVIĆ, član uprave</item>
      <item>AUTOTRANSPORT dioničko društvo za prijevoz putnika i robe u zemlji i inozemstvu, OIB 15635426147, Draga 14,Šibenik</item>
      <item>Branko Gović, 22000 Šibenik</item>
      <item>Ivan Rude, OIB 47128883453, S. Radića 6/II,22000 Šibenik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93039509752, Gundulićeva 25,10000 Zagreb</item>
      <item>Danica Nakić iz Šibenika, 8.Dalmatinske brigade 45,22000 Šibenik</item>
      <item>LAUS INTERNATIONAL d.o.o. za izvoz-uvoz, OIB 93039509752, Dr. Franje Tuđmana 16 B,Sveta Nedelja</item>
      <item>KATARIN, društvo s ograničenom odgovornošću za trgovinu automobilima i autodjelovima, OIB 06731530110, Prevoj 37,10000 Zagreb</item>
      <item>LAŠVA, d.o.o. za prijevoz i trgovinu, OIB 08750066286, Kranjčevićeva 3,Knin</item>
      <item>G.I.M. GASE, d.o.o. za usluge, trgovinu i ugostiteljstvo, OIB 75784153366, Ul.Ivana Meštrovića 68,Šibenik</item>
      <item>HIDROMEHANIKA društvo s ograničenom odgovornošću za servis i održavanje prijenosnika snage i hidrauličnih uređaja na moto, OIB 91780298951, Slavonska avenija 26/10,10000 Zagreb</item>
      <item>HRVATSKI ZAVOD ZA MIROVINSKO OSIGURANJE, OIB 84397956623, A. Mihanovića 3,10000 Zagreb</item>
      <item>Hrvatska radiotelevizija, OIB 68419124305, Prisavlje 3,10000 Zagreb</item>
      <item>KRKA PROMET vl.Milan Koštan, OIB 92601026705, Koštani 8,Konjevrate</item>
      <item>DAMIR BILIĆ, OIB 76065951488, Bilostanova 19,Krkovići</item>
      <item>GARMA ug.obrt vl.Dalibor Garma, OIB 12458864509, Magistrala bb,22000 Brodarica</item>
      <item>HISTA/94 d.o.o. za proizvodnju i export-import, OIB 46364972384, Ante Trlaje Antića 15,Šibenik</item>
      <item>AUTO KODEKS d.o.o. za trgovinu i usluge, OIB 81817028831, Šenoina 24,10000 Zagreb</item>
      <item>LUKA DUBROVNIK, dioničko društvo, OIB 47148433806, Obala Pape Ivana Pavla II br. 1,Dubrovnik</item>
      <item>KORNATITOURS, društvo s ograničenom odgovornošću za prijevoz i trgovinu, OIB 66826825409, Dubrava 136,Šibenik</item>
      <item>LJUBIĆ COMMERCE d.o.o. za trgovinu i ugostiteljstvo, OIB 64093807256, Frana Supila 7,Šibenik</item>
      <item>IVAN ŠPOLJARIĆ, OIB 25806718478, 22213 Pirovac</item>
      <item>ZDRAVKA MARIČIĆ, Istarska br.62,22000 Šibenik</item>
      <item>Tatjana Đikanović, Draga 9,22000 Šibenik</item>
      <item>Maja Kostijal, Nikole Šopa 13a,23000 Zadar</item>
    </izvorni_sadrzaj>
    <derivirana_varijabla naziv="DomainObject.Predmet.SudioniciListAdressOIB_1">
      <item>JOSIP BURAZER PAVEŠKOVIĆ, član uprave</item>
      <item>AUTOTRANSPORT dioničko društvo za prijevoz putnika i robe u zemlji i inozemstvu, OIB 15635426147, Draga 14,Šibenik</item>
      <item>Branko Gović, 22000 Šibenik</item>
      <item>Ivan Rude, OIB 47128883453, S. Radića 6/II,22000 Šibenik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93039509752, Gundulićeva 25,10000 Zagreb</item>
      <item>Danica Nakić iz Šibenika, 8.Dalmatinske brigade 45,22000 Šibenik</item>
      <item>LAUS INTERNATIONAL d.o.o. za izvoz-uvoz, OIB 93039509752, Dr. Franje Tuđmana 16 B,Sveta Nedelja</item>
      <item>KATARIN, društvo s ograničenom odgovornošću za trgovinu automobilima i autodjelovima, OIB 06731530110, Prevoj 37,10000 Zagreb</item>
      <item>LAŠVA, d.o.o. za prijevoz i trgovinu, OIB 08750066286, Kranjčevićeva 3,Knin</item>
      <item>G.I.M. GASE, d.o.o. za usluge, trgovinu i ugostiteljstvo, OIB 75784153366, Ul.Ivana Meštrovića 68,Šibenik</item>
      <item>HIDROMEHANIKA društvo s ograničenom odgovornošću za servis i održavanje prijenosnika snage i hidrauličnih uređaja na moto, OIB 91780298951, Slavonska avenija 26/10,10000 Zagreb</item>
      <item>HRVATSKI ZAVOD ZA MIROVINSKO OSIGURANJE, OIB 84397956623, A. Mihanovića 3,10000 Zagreb</item>
      <item>Hrvatska radiotelevizija, OIB 68419124305, Prisavlje 3,10000 Zagreb</item>
      <item>KRKA PROMET vl.Milan Koštan, OIB 92601026705, Koštani 8,Konjevrate</item>
      <item>DAMIR BILIĆ, OIB 76065951488, Bilostanova 19,Krkovići</item>
      <item>GARMA ug.obrt vl.Dalibor Garma, OIB 12458864509, Magistrala bb,22000 Brodarica</item>
      <item>HISTA/94 d.o.o. za proizvodnju i export-import, OIB 46364972384, Ante Trlaje Antića 15,Šibenik</item>
      <item>AUTO KODEKS d.o.o. za trgovinu i usluge, OIB 81817028831, Šenoina 24,10000 Zagreb</item>
      <item>LUKA DUBROVNIK, dioničko društvo, OIB 47148433806, Obala Pape Ivana Pavla II br. 1,Dubrovnik</item>
      <item>KORNATITOURS, društvo s ograničenom odgovornošću za prijevoz i trgovinu, OIB 66826825409, Dubrava 136,Šibenik</item>
      <item>LJUBIĆ COMMERCE d.o.o. za trgovinu i ugostiteljstvo, OIB 64093807256, Frana Supila 7,Šibenik</item>
      <item>IVAN ŠPOLJARIĆ, OIB 25806718478, 22213 Pirovac</item>
      <item>ZDRAVKA MARIČIĆ, Istarska br.62,22000 Šibenik</item>
      <item>Tatjana Đikanović, Draga 9,22000 Šibenik</item>
      <item>Maja Kostijal, Nikole Šopa 13a,23000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15635426147</item>
      <item>, OIB null</item>
      <item>, OIB 47128883453</item>
      <item>, OIB null</item>
      <item>, OIB null</item>
      <item>, OIB 18683136487</item>
      <item>, OIB null</item>
      <item>, OIB 02899494784</item>
      <item>, OIB null</item>
      <item>, OIB 93039509752</item>
      <item>, OIB null</item>
      <item>, OIB 93039509752</item>
      <item>, OIB 06731530110</item>
      <item>, OIB 08750066286</item>
      <item>, OIB 75784153366</item>
      <item>, OIB 91780298951</item>
      <item>, OIB 84397956623</item>
      <item>, OIB 68419124305</item>
      <item>, OIB 92601026705</item>
      <item>, OIB 76065951488</item>
      <item>, OIB 12458864509</item>
      <item>, OIB 46364972384</item>
      <item>, OIB 81817028831</item>
      <item>, OIB 47148433806</item>
      <item>, OIB 66826825409</item>
      <item>, OIB 64093807256</item>
      <item>, OIB 25806718478</item>
      <item>, OIB null</item>
      <item>, OIB null</item>
      <item>, OIB null</item>
    </izvorni_sadrzaj>
    <derivirana_varijabla naziv="DomainObject.Predmet.SudioniciListNazivOIB_1">
      <item>, OIB null</item>
      <item>, OIB 15635426147</item>
      <item>, OIB null</item>
      <item>, OIB 47128883453</item>
      <item>, OIB null</item>
      <item>, OIB null</item>
      <item>, OIB 18683136487</item>
      <item>, OIB null</item>
      <item>, OIB 02899494784</item>
      <item>, OIB null</item>
      <item>, OIB 93039509752</item>
      <item>, OIB null</item>
      <item>, OIB 93039509752</item>
      <item>, OIB 06731530110</item>
      <item>, OIB 08750066286</item>
      <item>, OIB 75784153366</item>
      <item>, OIB 91780298951</item>
      <item>, OIB 84397956623</item>
      <item>, OIB 68419124305</item>
      <item>, OIB 92601026705</item>
      <item>, OIB 76065951488</item>
      <item>, OIB 12458864509</item>
      <item>, OIB 46364972384</item>
      <item>, OIB 81817028831</item>
      <item>, OIB 47148433806</item>
      <item>, OIB 66826825409</item>
      <item>, OIB 64093807256</item>
      <item>, OIB 25806718478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44AE34-2322-4D06-B89D-9D424AE0B0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345</properties:Words>
  <properties:Characters>1712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2016-10-10T12:50:00Z</dcterms:created>
  <dc:creator>abajlo</dc:creator>
  <cp:lastModifiedBy>Merlina Klišmanić</cp:lastModifiedBy>
  <cp:lastPrinted>2016-10-10T12:56:00Z</cp:lastPrinted>
  <dcterms:modified xmlns:xsi="http://www.w3.org/2001/XMLSchema-instance" xsi:type="dcterms:W3CDTF">2016-10-11T06:44:00Z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