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71096d8" w14:paraId="71096d8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D64D3D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D06D4A">
              <w:rPr>
                <w:rFonts w:cs="Times New Roman" w:eastAsia="Times New Roman"/>
                <w:lang w:eastAsia="hr-HR"/>
              </w:rPr>
              <w:t>274/2018-8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D06D4A">
        <w:rPr>
          <w:rFonts w:cs="Times New Roman"/>
          <w:kern w:val="2"/>
        </w:rPr>
        <w:t xml:space="preserve"> SKANDY-IS j.d.o.o., Čakovec, Ivana Sokača 15, OIB: 36192836604</w:t>
      </w:r>
      <w:r w:rsidR="00D64D3D">
        <w:rPr>
          <w:rFonts w:cs="Times New Roman"/>
          <w:kern w:val="2"/>
        </w:rPr>
        <w:t>,</w:t>
      </w:r>
      <w:r w:rsidR="00721122">
        <w:rPr>
          <w:rFonts w:cs="Times New Roman"/>
          <w:kern w:val="2"/>
        </w:rPr>
        <w:t xml:space="preserve"> </w:t>
      </w:r>
      <w:r w:rsidR="00D64D3D">
        <w:rPr>
          <w:rFonts w:cs="Times New Roman"/>
          <w:kern w:val="2"/>
        </w:rPr>
        <w:t>8. siječnja 2019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D06D4A">
        <w:rPr>
          <w:rFonts w:cs="Times New Roman"/>
        </w:rPr>
        <w:t xml:space="preserve"> </w:t>
      </w:r>
      <w:r w:rsidR="00D06D4A">
        <w:rPr>
          <w:rFonts w:cs="Times New Roman"/>
          <w:kern w:val="2"/>
        </w:rPr>
        <w:t>SKANDY-IS j.d.o.o., Čakovec, Ivana Sokača 15, OIB: 36192836604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7F5470">
        <w:rPr>
          <w:rFonts w:cs="Times New Roman"/>
        </w:rPr>
        <w:t xml:space="preserve"> Miron Markičević, Ribnjak 3A, Zagreb, OIB: 52797062273</w:t>
      </w:r>
      <w:r w:rsidR="00F6400E"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>ancijska agencija podnijela je</w:t>
      </w:r>
      <w:r w:rsidR="00D64D3D">
        <w:rPr>
          <w:rFonts w:cs="Times New Roman"/>
        </w:rPr>
        <w:t xml:space="preserve"> </w:t>
      </w:r>
      <w:r w:rsidR="00D06D4A">
        <w:rPr>
          <w:rFonts w:cs="Times New Roman"/>
        </w:rPr>
        <w:t>23. srpnja</w:t>
      </w:r>
      <w:r w:rsidR="00D64D3D">
        <w:rPr>
          <w:rFonts w:cs="Times New Roman"/>
        </w:rPr>
        <w:t xml:space="preserve"> 2018.</w:t>
      </w:r>
      <w:r>
        <w:rPr>
          <w:rFonts w:cs="Times New Roman"/>
        </w:rPr>
        <w:t xml:space="preserve"> prijedlog za otvaranje stečajnog postupka nad ovim dužnikom navevši u prijedlogu da je dužnik na </w:t>
      </w:r>
      <w:r w:rsidR="00D06D4A">
        <w:rPr>
          <w:rFonts w:cs="Times New Roman"/>
        </w:rPr>
        <w:t>19</w:t>
      </w:r>
      <w:r w:rsidR="00D64D3D">
        <w:rPr>
          <w:rFonts w:cs="Times New Roman"/>
        </w:rPr>
        <w:t>. srpnja</w:t>
      </w:r>
      <w:r w:rsidR="007652E4">
        <w:rPr>
          <w:rFonts w:cs="Times New Roman"/>
        </w:rPr>
        <w:t xml:space="preserve"> 2018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D06D4A">
        <w:rPr>
          <w:rFonts w:cs="Times New Roman"/>
        </w:rPr>
        <w:t>34.998,86</w:t>
      </w:r>
      <w:r>
        <w:rPr>
          <w:rFonts w:cs="Times New Roman"/>
        </w:rPr>
        <w:t xml:space="preserve"> kn.</w:t>
      </w:r>
    </w:p>
    <w:p w:rsidRDefault="004E2A90" w:rsidP="007F5470" w:rsidR="00D06D4A" w:rsidRPr="007F547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</w:t>
      </w:r>
      <w:r w:rsidR="00D64D3D">
        <w:rPr>
          <w:rFonts w:cs="Times New Roman"/>
        </w:rPr>
        <w:t>6. prosinca</w:t>
      </w:r>
      <w:r w:rsidR="00B87FE4">
        <w:rPr>
          <w:rFonts w:cs="Times New Roman"/>
        </w:rPr>
        <w:t xml:space="preserve"> 2018</w:t>
      </w:r>
      <w:r w:rsidR="005D11BB">
        <w:rPr>
          <w:rFonts w:cs="Times New Roman"/>
        </w:rPr>
        <w:t xml:space="preserve">. na koje </w:t>
      </w:r>
      <w:r w:rsidR="007F5470">
        <w:rPr>
          <w:rFonts w:cs="Times New Roman"/>
        </w:rPr>
        <w:t>je pristupio direktor dužnika koji je izjavio da ne osporava postojanje stečajnog razloga nesposobnosti za plaćanje te da dužnik nema nikakve imovine a niti zaposlenih osoba.</w:t>
      </w:r>
    </w:p>
    <w:p w:rsidRDefault="00831F0C" w:rsidP="007652E4" w:rsidR="00831F0C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lastRenderedPageBreak/>
        <w:t xml:space="preserve">Sud je utvrdio da je dužnik nesposoban za plaćanje jer na dan 2. siječnja 2019. u Očevidniku o redoslijedu plaćanja ima zavedenih tražbina u iznosu od </w:t>
      </w:r>
      <w:r w:rsidR="00D06D4A">
        <w:rPr>
          <w:rFonts w:cs="Times New Roman"/>
        </w:rPr>
        <w:t>35.868,19</w:t>
      </w:r>
      <w:r>
        <w:rPr>
          <w:rFonts w:cs="Times New Roman"/>
        </w:rPr>
        <w:t xml:space="preserve"> kn za čije podmirenje nema novčanih sredstava na računu dužnika.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D64D3D">
        <w:rPr>
          <w:rFonts w:cs="Times New Roman"/>
        </w:rPr>
        <w:t>6. prosinca</w:t>
      </w:r>
      <w:r w:rsidR="00B87FE4">
        <w:rPr>
          <w:rFonts w:cs="Times New Roman"/>
        </w:rPr>
        <w:t xml:space="preserve"> 2018</w:t>
      </w:r>
      <w:r>
        <w:rPr>
          <w:rFonts w:cs="Times New Roman"/>
        </w:rPr>
        <w:t>., poslovni broj St-</w:t>
      </w:r>
      <w:r w:rsidR="00D06D4A">
        <w:rPr>
          <w:rFonts w:cs="Times New Roman"/>
        </w:rPr>
        <w:t>274/18-7</w:t>
      </w:r>
      <w:r w:rsidR="00721122">
        <w:rPr>
          <w:rFonts w:cs="Times New Roman"/>
        </w:rPr>
        <w:t xml:space="preserve"> </w:t>
      </w:r>
      <w:r>
        <w:rPr>
          <w:rFonts w:cs="Times New Roman"/>
        </w:rPr>
        <w:t>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D64D3D">
        <w:rPr>
          <w:rFonts w:cs="Times New Roman"/>
        </w:rPr>
        <w:t>8. siječnja 2019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F6400E" w:rsidR="00F5524C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F5470" w:rsidP="00F6400E" w:rsidR="007F5470" w:rsidRPr="00F6400E">
      <w:pPr>
        <w:jc w:val="both"/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F5524C">
        <w:rPr>
          <w:rFonts w:cs="Times New Roman"/>
        </w:rPr>
        <w:t xml:space="preserve">Varaždin, </w:t>
      </w:r>
      <w:r w:rsidR="007F5470">
        <w:rPr>
          <w:rFonts w:cs="Times New Roman"/>
        </w:rPr>
        <w:t>Čakovec, O. Keršovanija 11,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D06D4A">
        <w:rPr>
          <w:rFonts w:cs="Times New Roman"/>
          <w:kern w:val="2"/>
        </w:rPr>
        <w:t xml:space="preserve">SKANDY-IS j.d.o.o., Čakovec, Ivana Sokača 15, </w:t>
      </w:r>
    </w:p>
    <w:p w:rsidRDefault="007652E4" w:rsidP="00D25FE9" w:rsidR="00D25FE9" w:rsidRPr="00D25FE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="00D25FE9">
        <w:rPr>
          <w:rFonts w:cs="Times New Roman"/>
        </w:rPr>
        <w:t xml:space="preserve"> dužnika, </w:t>
      </w:r>
      <w:r w:rsidR="007F5470">
        <w:t xml:space="preserve">Ignac Sklepić, Čakovec, Ivana Sokača 15, </w:t>
      </w:r>
    </w:p>
    <w:p w:rsidRDefault="007F5470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</w:t>
      </w:r>
      <w:r w:rsidR="00D25FE9">
        <w:rPr>
          <w:rFonts w:cs="Times New Roman"/>
        </w:rPr>
        <w:t>upravitelj</w:t>
      </w:r>
      <w:r w:rsidR="0041227D">
        <w:rPr>
          <w:rFonts w:cs="Times New Roman"/>
        </w:rPr>
        <w:t>,</w:t>
      </w:r>
      <w:r w:rsidR="00D25FE9" w:rsidRPr="00D25FE9">
        <w:rPr>
          <w:rFonts w:cs="Times New Roman"/>
        </w:rPr>
        <w:t xml:space="preserve"> </w:t>
      </w:r>
      <w:r>
        <w:rPr>
          <w:rFonts w:cs="Times New Roman"/>
        </w:rPr>
        <w:t>Miron Markičević, Ribnjak 3A, Zagreb,</w:t>
      </w:r>
    </w:p>
    <w:p w:rsidRDefault="007652E4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</w:t>
      </w:r>
      <w:r w:rsidR="004E2A90">
        <w:rPr>
          <w:rFonts w:cs="Times New Roman"/>
        </w:rPr>
        <w:t>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C1F" w:rsidP="004E2A90" w:rsidR="00F44C1F">
      <w:pPr>
        <w:spacing w:after="0"/>
      </w:pPr>
      <w:r>
        <w:separator/>
      </w:r>
    </w:p>
  </w:endnote>
  <w:endnote w:id="0" w:type="continuationSeparator">
    <w:p w:rsidRDefault="00F44C1F" w:rsidP="004E2A90" w:rsidR="00F44C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C1F" w:rsidP="004E2A90" w:rsidR="00F44C1F">
      <w:pPr>
        <w:spacing w:after="0"/>
      </w:pPr>
      <w:r>
        <w:separator/>
      </w:r>
    </w:p>
  </w:footnote>
  <w:footnote w:id="0" w:type="continuationSeparator">
    <w:p w:rsidRDefault="00F44C1F" w:rsidP="004E2A90" w:rsidR="00F44C1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3EA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D06D4A">
      <w:t>274/2018-8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0D3AB1"/>
    <w:rsid w:val="00246FF0"/>
    <w:rsid w:val="0026698B"/>
    <w:rsid w:val="002D791F"/>
    <w:rsid w:val="003170CC"/>
    <w:rsid w:val="00320BA3"/>
    <w:rsid w:val="00346AE1"/>
    <w:rsid w:val="003543EA"/>
    <w:rsid w:val="00360DC7"/>
    <w:rsid w:val="00394F11"/>
    <w:rsid w:val="003F275E"/>
    <w:rsid w:val="0041227D"/>
    <w:rsid w:val="004C7B2D"/>
    <w:rsid w:val="004E2A90"/>
    <w:rsid w:val="00502A42"/>
    <w:rsid w:val="005451F2"/>
    <w:rsid w:val="005D11BB"/>
    <w:rsid w:val="00664336"/>
    <w:rsid w:val="00721122"/>
    <w:rsid w:val="007652E4"/>
    <w:rsid w:val="007834F8"/>
    <w:rsid w:val="007F5470"/>
    <w:rsid w:val="00817A75"/>
    <w:rsid w:val="00826138"/>
    <w:rsid w:val="00831F0C"/>
    <w:rsid w:val="008757A7"/>
    <w:rsid w:val="008D295A"/>
    <w:rsid w:val="008D3CC4"/>
    <w:rsid w:val="008D5257"/>
    <w:rsid w:val="00930D39"/>
    <w:rsid w:val="00954519"/>
    <w:rsid w:val="009A173B"/>
    <w:rsid w:val="00A76A3F"/>
    <w:rsid w:val="00B37617"/>
    <w:rsid w:val="00B55A4A"/>
    <w:rsid w:val="00B83CB9"/>
    <w:rsid w:val="00B87FE4"/>
    <w:rsid w:val="00C56095"/>
    <w:rsid w:val="00D06D4A"/>
    <w:rsid w:val="00D13923"/>
    <w:rsid w:val="00D15F81"/>
    <w:rsid w:val="00D25FE9"/>
    <w:rsid w:val="00D56B22"/>
    <w:rsid w:val="00D64D3D"/>
    <w:rsid w:val="00E21B5F"/>
    <w:rsid w:val="00E40856"/>
    <w:rsid w:val="00ED05AA"/>
    <w:rsid w:val="00EF608E"/>
    <w:rsid w:val="00F44C1F"/>
    <w:rsid w:val="00F5524C"/>
    <w:rsid w:val="00F56355"/>
    <w:rsid w:val="00F6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4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3E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3EA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3EA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3EA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4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3E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3EA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3EA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3EA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SKANDY-IS jednostavno društvo s ograničenom odgovornošću za trgovinu i usluge zastupanog po punomoćniku Ignac Sklepić</izvorni_sadrzaj>
    <derivirana_varijabla naziv="DomainObject.Predmet.ProtustrankaFormated_1">  SKANDY-IS jednostavno društvo s ograničenom odgovornošću za trgovinu i usluge zastupanog po punomoćniku Ignac Sklepić</derivirana_varijabla>
  </DomainObject.Predmet.ProtustrankaFormated>
  <DomainObject.Predmet.ProtustrankaFormatedOIB>
    <izvorni_sadrzaj>  SKANDY-IS jednostavno društvo s ograničenom odgovornošću za trgovinu i usluge, OIB 36192836604 zastupanog po punomoćniku Ignac Sklepić</izvorni_sadrzaj>
    <derivirana_varijabla naziv="DomainObject.Predmet.ProtustrankaFormatedOIB_1">  SKANDY-IS jednostavno društvo s ograničenom odgovornošću za trgovinu i usluge, OIB 36192836604 zastupanog po punomoćniku Ignac Sklepić</derivirana_varijabla>
  </DomainObject.Predmet.ProtustrankaFormatedOIB>
  <DomainObject.Predmet.ProtustrankaFormatedWithAdress>
    <izvorni_sadrzaj> SKANDY-IS jednostavno društvo s ograničenom odgovornošću za trgovinu i usluge, Ivana Sokača 15, 40000 Čakovec zastupanog po punomoćniku Ignac Sklepić</izvorni_sadrzaj>
    <derivirana_varijabla naziv="DomainObject.Predmet.ProtustrankaFormatedWithAdress_1"> SKANDY-IS jednostavno društvo s ograničenom odgovornošću za trgovinu i usluge, Ivana Sokača 15, 40000 Čakovec zastupanog po punomoćniku Ignac Sklepić</derivirana_varijabla>
  </DomainObject.Predmet.ProtustrankaFormatedWithAdress>
  <DomainObject.Predmet.ProtustrankaFormatedWithAdressOIB>
    <izvorni_sadrzaj> SKANDY-IS jednostavno društvo s ograničenom odgovornošću za trgovinu i usluge, OIB 36192836604, Ivana Sokača 15, 40000 Čakovec zastupanog po punomoćniku Ignac Sklepić</izvorni_sadrzaj>
    <derivirana_varijabla naziv="DomainObject.Predmet.ProtustrankaFormatedWithAdressOIB_1"> SKANDY-IS jednostavno društvo s ograničenom odgovornošću za trgovinu i usluge, OIB 36192836604, Ivana Sokača 15, 40000 Čakovec zastupanog po punomoćniku Ignac Sklepić</derivirana_varijabla>
  </DomainObject.Predmet.ProtustrankaFormatedWithAdressOIB>
  <DomainObject.Predmet.ProtustrankaWithAdress>
    <izvorni_sadrzaj>SKANDY-IS jednostavno društvo s ograničenom odgovornošću za trgovinu i usluge Ivana Sokača 15, 40000 Čakovec</izvorni_sadrzaj>
    <derivirana_varijabla naziv="DomainObject.Predmet.ProtustrankaWithAdress_1">SKANDY-IS jednostavno društvo s ograničenom odgovornošću za trgovinu i usluge Ivana Sokača 15, 40000 Čakovec</derivirana_varijabla>
  </DomainObject.Predmet.ProtustrankaWithAdress>
  <DomainObject.Predmet.ProtustrankaWithAdressOIB>
    <izvorni_sadrzaj>SKANDY-IS jednostavno društvo s ograničenom odgovornošću za trgovinu i usluge, OIB 36192836604, Ivana Sokača 15, 40000 Čakovec</izvorni_sadrzaj>
    <derivirana_varijabla naziv="DomainObject.Predmet.ProtustrankaWithAdressOIB_1">SKANDY-IS jednostavno društvo s ograničenom odgovornošću za trgovinu i usluge, OIB 36192836604, Ivana Sokača 15, 40000 Čakovec</derivirana_varijabla>
  </DomainObject.Predmet.ProtustrankaWithAdressOIB>
  <DomainObject.Predmet.ProtustrankaNazivFormated>
    <izvorni_sadrzaj>SKANDY-IS jednostavno društvo s ograničenom odgovornošću za trgovinu i usluge</izvorni_sadrzaj>
    <derivirana_varijabla naziv="DomainObject.Predmet.ProtustrankaNazivFormated_1">SKANDY-IS jednostavno društvo s ograničenom odgovornošću za trgovinu i usluge</derivirana_varijabla>
  </DomainObject.Predmet.ProtustrankaNazivFormated>
  <DomainObject.Predmet.ProtustrankaNazivFormatedOIB>
    <izvorni_sadrzaj>SKANDY-IS jednostavno društvo s ograničenom odgovornošću za trgovinu i usluge, OIB 36192836604</izvorni_sadrzaj>
    <derivirana_varijabla naziv="DomainObject.Predmet.ProtustrankaNazivFormatedOIB_1">SKANDY-IS jednostavno društvo s ograničenom odgovornošću za trgovinu i usluge, OIB 36192836604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34998.86</izvorni_sadrzaj>
    <derivirana_varijabla naziv="DomainObject.Predmet.TrenutnaVrijednost_1">34998.86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SKANDY-IS jednostavno društvo s ograničenom odgovornošću za trgovinu i usluge zastupanog po punomoćniku Ignac Sklepić</item>
    </izvorni_sadrzaj>
    <derivirana_varijabla naziv="DomainObject.Predmet.ProtuStrankaListFormated_1">
      <item>SKANDY-IS jednostavno društvo s ograničenom odgovornošću za trgovinu i usluge zastupanog po punomoćniku Ignac Sklepić</item>
    </derivirana_varijabla>
  </DomainObject.Predmet.ProtuStrankaListFormated>
  <DomainObject.Predmet.ProtuStrankaListFormatedOIB>
    <izvorni_sadrzaj>
      <item>SKANDY-IS jednostavno društvo s ograničenom odgovornošću za trgovinu i usluge, OIB 36192836604 zastupanog po punomoćniku Ignac Sklepić</item>
    </izvorni_sadrzaj>
    <derivirana_varijabla naziv="DomainObject.Predmet.ProtuStrankaListFormatedOIB_1">
      <item>SKANDY-IS jednostavno društvo s ograničenom odgovornošću za trgovinu i usluge, OIB 36192836604 zastupanog po punomoćniku Ignac Sklepić</item>
    </derivirana_varijabla>
  </DomainObject.Predmet.ProtuStrankaListFormatedOIB>
  <DomainObject.Predmet.ProtuStrankaListFormatedWithAdress>
    <izvorni_sadrzaj>
      <item>SKANDY-IS jednostavno društvo s ograničenom odgovornošću za trgovinu i usluge, Ivana Sokača 15, 40000 Čakovec zastupanog po punomoćniku Ignac Sklepić</item>
    </izvorni_sadrzaj>
    <derivirana_varijabla naziv="DomainObject.Predmet.ProtuStrankaListFormatedWithAdress_1">
      <item>SKANDY-IS jednostavno društvo s ograničenom odgovornošću za trgovinu i usluge, Ivana Sokača 15, 40000 Čakovec zastupanog po punomoćniku Ignac Sklepić</item>
    </derivirana_varijabla>
  </DomainObject.Predmet.ProtuStrankaListFormatedWithAdress>
  <DomainObject.Predmet.ProtuStrankaListFormatedWithAdressOIB>
    <izvorni_sadrzaj>
      <item>SKANDY-IS jednostavno društvo s ograničenom odgovornošću za trgovinu i usluge, OIB 36192836604, Ivana Sokača 15, 40000 Čakovec zastupanog po punomoćniku Ignac Sklepić</item>
    </izvorni_sadrzaj>
    <derivirana_varijabla naziv="DomainObject.Predmet.ProtuStrankaListFormatedWithAdressOIB_1">
      <item>SKANDY-IS jednostavno društvo s ograničenom odgovornošću za trgovinu i usluge, OIB 36192836604, Ivana Sokača 15, 40000 Čakovec zastupanog po punomoćniku Ignac Sklepić</item>
    </derivirana_varijabla>
  </DomainObject.Predmet.ProtuStrankaListFormatedWithAdressOIB>
  <DomainObject.Predmet.ProtuStrankaListNazivFormated>
    <izvorni_sadrzaj>
      <item>SKANDY-IS jednostavno društvo s ograničenom odgovornošću za trgovinu i usluge</item>
    </izvorni_sadrzaj>
    <derivirana_varijabla naziv="DomainObject.Predmet.ProtuStrankaListNazivFormated_1">
      <item>SKANDY-IS jednostavno društvo s ograničenom odgovornošću za trgovinu i usluge</item>
    </derivirana_varijabla>
  </DomainObject.Predmet.ProtuStrankaListNazivFormated>
  <DomainObject.Predmet.ProtuStrankaListNazivFormatedOIB>
    <izvorni_sadrzaj>
      <item>SKANDY-IS jednostavno društvo s ograničenom odgovornošću za trgovinu i usluge, OIB 36192836604</item>
    </izvorni_sadrzaj>
    <derivirana_varijabla naziv="DomainObject.Predmet.ProtuStrankaListNazivFormatedOIB_1">
      <item>SKANDY-IS jednostavno društvo s ograničenom odgovornošću za trgovinu i usluge, OIB 36192836604</item>
    </derivirana_varijabla>
  </DomainObject.Predmet.ProtuStrankaListNazivFormatedOIB>
  <DomainObject.Predmet.OstaliListFormated>
    <izvorni_sadrzaj>
      <item>Ignac Sklepić punomoćnik sudionika u postupku SKANDY-IS jednostavno društvo s ograničenom odgovornošću za trgovinu i usluge</item>
      <item>Sudski registar</item>
    </izvorni_sadrzaj>
    <derivirana_varijabla naziv="DomainObject.Predmet.OstaliListFormated_1">
      <item>Ignac Sklepić punomoćnik sudionika u postupku SKANDY-IS jednostavno društvo s ograničenom odgovornošću za trgovinu i usluge</item>
      <item>Sudski registar</item>
    </derivirana_varijabla>
  </DomainObject.Predmet.OstaliListFormated>
  <DomainObject.Predmet.OstaliListFormatedOIB>
    <izvorni_sadrzaj>
      <item>Ignac Sklepić, OIB 09880986317 punomoćnik sudionika u postupku SKANDY-IS jednostavno društvo s ograničenom odgovornošću za trgovinu i usluge</item>
      <item>Sudski registar</item>
    </izvorni_sadrzaj>
    <derivirana_varijabla naziv="DomainObject.Predmet.OstaliListFormatedOIB_1">
      <item>Ignac Sklepić, OIB 09880986317 punomoćnik sudionika u postupku SKANDY-IS jednostavno društvo s ograničenom odgovornošću za trgovinu i usluge</item>
      <item>Sudski registar</item>
    </derivirana_varijabla>
  </DomainObject.Predmet.OstaliListFormatedOIB>
  <DomainObject.Predmet.OstaliListFormatedWithAdress>
    <izvorni_sadrzaj>
      <item>Ignac Sklepić, Ivana Sokača 15, 40000 Čakovec punomoćnik sudionika u postupku SKANDY-IS jednostavno društvo s ograničenom odgovornošću za trgovinu i usluge</item>
      <item>Sudski registar</item>
    </izvorni_sadrzaj>
    <derivirana_varijabla naziv="DomainObject.Predmet.OstaliListFormatedWithAdress_1">
      <item>Ignac Sklepić, Ivana Sokača 15, 40000 Čakovec punomoćnik sudionika u postupku SKANDY-IS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Ignac Sklepić, OIB 09880986317, Ivana Sokača 15, 40000 Čakovec punomoćnik sudionika u postupku SKANDY-IS jednostavno društvo s ograničenom odgovornošću za trgovinu i usluge</item>
      <item>Sudski registar</item>
    </izvorni_sadrzaj>
    <derivirana_varijabla naziv="DomainObject.Predmet.OstaliListFormatedWithAdressOIB_1">
      <item>Ignac Sklepić, OIB 09880986317, Ivana Sokača 15, 40000 Čakovec punomoćnik sudionika u postupku SKANDY-IS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Ignac Sklepić</item>
      <item>Sudski registar</item>
    </izvorni_sadrzaj>
    <derivirana_varijabla naziv="DomainObject.Predmet.OstaliListNazivFormated_1">
      <item>Ignac Sklepić</item>
      <item>Sudski registar</item>
    </derivirana_varijabla>
  </DomainObject.Predmet.OstaliListNazivFormated>
  <DomainObject.Predmet.OstaliListNazivFormatedOIB>
    <izvorni_sadrzaj>
      <item>Ignac Sklepić, OIB 09880986317</item>
      <item>Sudski registar</item>
    </izvorni_sadrzaj>
    <derivirana_varijabla naziv="DomainObject.Predmet.OstaliListNazivFormatedOIB_1">
      <item>Ignac Sklepić, OIB 09880986317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SKANDY-IS jednostavno društvo s ograničenom odgovornošću za trgovinu i usluge</izvorni_sadrzaj>
    <derivirana_varijabla naziv="DomainObject.Predmet.ProtustrankaIDrugi_1">SKANDY-IS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SKANDY-IS jednostavno društvo s ograničenom odgovornošću za trgovinu i usluge, OIB 36192836604, Ivana Sokača 15, 40000 Čakovec</izvorni_sadrzaj>
    <derivirana_varijabla naziv="DomainObject.Predmet.ProtustrankaIDrugiAdressOIB_1">SKANDY-IS jednostavno društvo s ograničenom odgovornošću za trgovinu i usluge, OIB 36192836604, Ivana Sokača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SKANDY-IS jednostavno društvo s ograničenom odgovornošću za trgovinu i usluge</item>
      <item>Ignac Sklepić</item>
      <item>Sudski registar</item>
    </izvorni_sadrzaj>
    <derivirana_varijabla naziv="DomainObject.Predmet.SudioniciListNaziv_1">
      <item>Financijska agencija</item>
      <item>SKANDY-IS jednostavno društvo s ograničenom odgovornošću za trgovinu i usluge</item>
      <item>Ignac Sklepić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SKANDY-IS jednostavno društvo s ograničenom odgovornošću za trgovinu i usluge, OIB 36192836604, Ivana Sokača 15,40000 Čakovec</item>
      <item>Ignac Sklepić, OIB 09880986317, Ivana Sokača 15,40000 Čakovec</item>
      <item>Sudski registar</item>
    </izvorni_sadrzaj>
    <derivirana_varijabla naziv="DomainObject.Predmet.SudioniciListAdressOIB_1">
      <item>Financijska agencija, OIB 85821130368, Ulica grada Vukovara 70,10000 Zagreb</item>
      <item>SKANDY-IS jednostavno društvo s ograničenom odgovornošću za trgovinu i usluge, OIB 36192836604, Ivana Sokača 15,40000 Čakovec</item>
      <item>Ignac Sklepić, OIB 09880986317, Ivana Sokača 15,40000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36192836604</item>
      <item>, OIB 09880986317</item>
      <item>, OIB null</item>
    </izvorni_sadrzaj>
    <derivirana_varijabla naziv="DomainObject.Predmet.SudioniciListNazivOIB_1">
      <item>, OIB 85821130368</item>
      <item>, OIB 36192836604</item>
      <item>, OIB 09880986317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St-274/2018-3</izvorni_sadrzaj>
    <derivirana_varijabla naziv="DomainObject.PredzadnjaOdlukaIzPredmeta.Oznaka_1">St-274/2018-3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3060</properties:Characters>
  <properties:Lines>78</properties:Lines>
  <properties:Paragraphs>33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2019-01-08T12:47:00Z</cp:lastPrinted>
  <dcterms:modified xmlns:xsi="http://www.w3.org/2001/XMLSchema-instance" xsi:type="dcterms:W3CDTF">2019-01-08T12:48:00Z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(ST-274-18-8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