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b6cf" w14:paraId="c6fb6c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790569" w:rsidRPr="00790569">
        <w:t>MORE ADRIATIC d.o.o., Šibenik, Obala Jerka Šižgorića 1, OIB: 47345664731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8576AB" w:rsidRPr="008576AB">
        <w:t>Podružnica Šibenik, 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370B5">
        <w:t>4</w:t>
      </w:r>
      <w:r>
        <w:t xml:space="preserve">. </w:t>
      </w:r>
      <w:r w:rsidR="00390B57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8576AB">
        <w:t>1</w:t>
      </w:r>
      <w:r w:rsidR="004370B5">
        <w:t>6</w:t>
      </w:r>
      <w:r w:rsidR="005F7160">
        <w:t xml:space="preserve">. prosinca 2016.,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90569" w:rsidRPr="00790569">
        <w:t>MORE ADRIATIC d.o.o., Šibenik, Obala Jerka Šižgorića 1, OIB: 47345664731</w:t>
      </w:r>
      <w:r w:rsidR="00390B57">
        <w:t>,</w:t>
      </w:r>
      <w:r w:rsidR="00990A98">
        <w:t xml:space="preserve"> </w:t>
      </w:r>
      <w:r>
        <w:t xml:space="preserve">na temelju neizvršenih osnova za plaćanje iznosi </w:t>
      </w:r>
      <w:r w:rsidR="00790569">
        <w:t>6.788,56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90569">
        <w:t xml:space="preserve">osoba ovlaštena </w:t>
      </w:r>
      <w:r>
        <w:t xml:space="preserve">za zastupanje </w:t>
      </w:r>
      <w:r w:rsidRPr="00FC1537">
        <w:t>dužnika</w:t>
      </w:r>
      <w:r>
        <w:t xml:space="preserve"> po zakonu</w:t>
      </w:r>
      <w:r w:rsidR="00790569">
        <w:t>,</w:t>
      </w:r>
      <w:r>
        <w:t xml:space="preserve"> </w:t>
      </w:r>
      <w:r w:rsidR="00790569" w:rsidRPr="00790569">
        <w:t>Janez Nani Jezeršek</w:t>
      </w:r>
      <w:r w:rsidR="00790569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8576AB">
        <w:t>1</w:t>
      </w:r>
      <w:r w:rsidR="004370B5">
        <w:t>6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4370B5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4310B">
      <w:rPr>
        <w:noProof/>
      </w:rPr>
      <w:t>2</w:t>
    </w:r>
    <w:r>
      <w:fldChar w:fldCharType="end"/>
    </w: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4310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790569" w:rsidRPr="00790569">
      <w:t>Poslovni broj: 5 St-1117/16-7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790569">
      <w:t>-1117</w:t>
    </w:r>
    <w:r w:rsidR="00390B57">
      <w:t>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8B0024"/>
    <w:multiLevelType w:val="hybridMultilevel"/>
    <w:tmpl w:val="2A08D3F2"/>
    <w:lvl w:tplc="9D5C7AB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90B57"/>
    <w:rsid w:val="004370B5"/>
    <w:rsid w:val="00447958"/>
    <w:rsid w:val="004635D5"/>
    <w:rsid w:val="005F67DA"/>
    <w:rsid w:val="005F7160"/>
    <w:rsid w:val="006A66B9"/>
    <w:rsid w:val="006E6B12"/>
    <w:rsid w:val="00790569"/>
    <w:rsid w:val="008337B7"/>
    <w:rsid w:val="0084310B"/>
    <w:rsid w:val="008576AB"/>
    <w:rsid w:val="008F39A1"/>
    <w:rsid w:val="00900F58"/>
    <w:rsid w:val="00990A98"/>
    <w:rsid w:val="009E2467"/>
    <w:rsid w:val="00A32F7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4370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4370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0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ADRIATIC društvo s ograničenom odgovornošću za opskrbu jahti, turistička agencija</izvorni_sadrzaj>
    <derivirana_varijabla naziv="DomainObject.Predmet.ProtustrankaFormated_1">  MORE ADRIATIC društvo s ograničenom odgovornošću za opskrbu jahti, turistička agencija</derivirana_varijabla>
  </DomainObject.Predmet.ProtustrankaFormated>
  <DomainObject.Predmet.ProtustrankaFormatedOIB>
    <izvorni_sadrzaj>  MORE ADRIATIC društvo s ograničenom odgovornošću za opskrbu jahti, turistička agencija, OIB 47345664731</izvorni_sadrzaj>
    <derivirana_varijabla naziv="DomainObject.Predmet.ProtustrankaFormatedOIB_1">  MORE ADRIATIC društvo s ograničenom odgovornošću za opskrbu jahti, turistička agencija, OIB 47345664731</derivirana_varijabla>
  </DomainObject.Predmet.ProtustrankaFormatedOIB>
  <DomainObject.Predmet.ProtustrankaFormatedWithAdress>
    <izvorni_sadrzaj> MORE ADRIATIC društvo s ograničenom odgovornošću za opskrbu jahti, turistička agencija, Obala Jerka Šižgorića 1 , 22000 Šibenik</izvorni_sadrzaj>
    <derivirana_varijabla naziv="DomainObject.Predmet.ProtustrankaFormatedWithAdress_1"> MORE ADRIATIC društvo s ograničenom odgovornošću za opskrbu jahti, turistička agencija, Obala Jerka Šižgorića 1 , 22000 Šibenik</derivirana_varijabla>
  </DomainObject.Predmet.ProtustrankaFormatedWithAdress>
  <DomainObject.Predmet.ProtustrankaFormatedWithAdressOIB>
    <izvorni_sadrzaj> MORE ADRIATIC društvo s ograničenom odgovornošću za opskrbu jahti, turistička agencija, OIB 47345664731, Obala Jerka Šižgorića 1 , 22000 Šibenik</izvorni_sadrzaj>
    <derivirana_varijabla naziv="DomainObject.Predmet.ProtustrankaFormatedWithAdressOIB_1"> MORE ADRIATIC društvo s ograničenom odgovornošću za opskrbu jahti, turistička agencija, OIB 47345664731, Obala Jerka Šižgorića 1 , 22000 Šibenik</derivirana_varijabla>
  </DomainObject.Predmet.ProtustrankaFormatedWithAdressOIB>
  <DomainObject.Predmet.ProtustrankaWithAdress>
    <izvorni_sadrzaj>MORE ADRIATIC društvo s ograničenom odgovornošću za opskrbu jahti, turistička agencija Obala Jerka Šižgorića 1 , 22000 Šibenik</izvorni_sadrzaj>
    <derivirana_varijabla naziv="DomainObject.Predmet.ProtustrankaWithAdress_1">MORE ADRIATIC društvo s ograničenom odgovornošću za opskrbu jahti, turistička agencija Obala Jerka Šižgorića 1 , 22000 Šibenik</derivirana_varijabla>
  </DomainObject.Predmet.ProtustrankaWithAdress>
  <DomainObject.Predmet.ProtustrankaWithAdressOIB>
    <izvorni_sadrzaj>MORE ADRIATIC društvo s ograničenom odgovornošću za opskrbu jahti, turistička agencija, OIB 47345664731, Obala Jerka Šižgorića 1 , 22000 Šibenik</izvorni_sadrzaj>
    <derivirana_varijabla naziv="DomainObject.Predmet.ProtustrankaWithAdressOIB_1">MORE ADRIATIC društvo s ograničenom odgovornošću za opskrbu jahti, turistička agencija, OIB 47345664731, Obala Jerka Šižgorića 1 , 22000 Šibenik</derivirana_varijabla>
  </DomainObject.Predmet.ProtustrankaWithAdressOIB>
  <DomainObject.Predmet.ProtustrankaNazivFormated>
    <izvorni_sadrzaj>MORE ADRIATIC društvo s ograničenom odgovornošću za opskrbu jahti, turistička agencija</izvorni_sadrzaj>
    <derivirana_varijabla naziv="DomainObject.Predmet.ProtustrankaNazivFormated_1">MORE ADRIATIC društvo s ograničenom odgovornošću za opskrbu jahti, turistička agencija</derivirana_varijabla>
  </DomainObject.Predmet.ProtustrankaNazivFormated>
  <DomainObject.Predmet.ProtustrankaNazivFormatedOIB>
    <izvorni_sadrzaj>MORE ADRIATIC društvo s ograničenom odgovornošću za opskrbu jahti, turistička agencija, OIB 47345664731</izvorni_sadrzaj>
    <derivirana_varijabla naziv="DomainObject.Predmet.ProtustrankaNazivFormatedOIB_1">MORE ADRIATIC društvo s ograničenom odgovornošću za opskrbu jahti, turistička agencija, OIB 47345664731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MORE ADRIATIC društvo s ograničenom odgovornošću za opskrbu jahti, turistička agencija</item>
    </izvorni_sadrzaj>
    <derivirana_varijabla naziv="DomainObject.Predmet.ProtuStrankaListFormated_1">
      <item>MORE ADRIATIC društvo s ograničenom odgovornošću za opskrbu jahti, turistička agencija</item>
    </derivirana_varijabla>
  </DomainObject.Predmet.ProtuStrankaListFormated>
  <DomainObject.Predmet.ProtuStrankaListFormatedOIB>
    <izvorni_sadrzaj>
      <item>MORE ADRIATIC društvo s ograničenom odgovornošću za opskrbu jahti, turistička agencija, OIB 47345664731</item>
    </izvorni_sadrzaj>
    <derivirana_varijabla naziv="DomainObject.Predmet.ProtuStrankaListFormatedOIB_1">
      <item>MORE ADRIATIC društvo s ograničenom odgovornošću za opskrbu jahti, turistička agencija, OIB 47345664731</item>
    </derivirana_varijabla>
  </DomainObject.Predmet.ProtuStrankaListFormatedOIB>
  <DomainObject.Predmet.ProtuStrankaListFormatedWithAdress>
    <izvorni_sadrzaj>
      <item>MORE ADRIATIC društvo s ograničenom odgovornošću za opskrbu jahti, turistička agencija, Obala Jerka Šižgorića 1 , 22000 Šibenik</item>
    </izvorni_sadrzaj>
    <derivirana_varijabla naziv="DomainObject.Predmet.ProtuStrankaListFormatedWithAdress_1">
      <item>MORE ADRIATIC društvo s ograničenom odgovornošću za opskrbu jahti, turistička agencija, Obala Jerka Šižgorića 1 , 22000 Šibenik</item>
    </derivirana_varijabla>
  </DomainObject.Predmet.ProtuStrankaListFormatedWithAdress>
  <DomainObject.Predmet.ProtuStrankaListFormatedWithAdressOIB>
    <izvorni_sadrzaj>
      <item>MORE ADRIATIC društvo s ograničenom odgovornošću za opskrbu jahti, turistička agencija, OIB 47345664731, Obala Jerka Šižgorića 1 , 22000 Šibenik</item>
    </izvorni_sadrzaj>
    <derivirana_varijabla naziv="DomainObject.Predmet.ProtuStrankaListFormatedWithAdressOIB_1">
      <item>MORE ADRIATIC društvo s ograničenom odgovornošću za opskrbu jahti, turistička agencija, OIB 47345664731, Obala Jerka Šižgorića 1 , 22000 Šibenik</item>
    </derivirana_varijabla>
  </DomainObject.Predmet.ProtuStrankaListFormatedWithAdressOIB>
  <DomainObject.Predmet.ProtuStrankaListNazivFormated>
    <izvorni_sadrzaj>
      <item>MORE ADRIATIC društvo s ograničenom odgovornošću za opskrbu jahti, turistička agencija</item>
    </izvorni_sadrzaj>
    <derivirana_varijabla naziv="DomainObject.Predmet.ProtuStrankaListNazivFormated_1">
      <item>MORE ADRIATIC društvo s ograničenom odgovornošću za opskrbu jahti, turistička agencija</item>
    </derivirana_varijabla>
  </DomainObject.Predmet.ProtuStrankaListNazivFormated>
  <DomainObject.Predmet.ProtuStrankaListNazivFormatedOIB>
    <izvorni_sadrzaj>
      <item>MORE ADRIATIC društvo s ograničenom odgovornošću za opskrbu jahti, turistička agencija, OIB 47345664731</item>
    </izvorni_sadrzaj>
    <derivirana_varijabla naziv="DomainObject.Predmet.ProtuStrankaListNazivFormatedOIB_1">
      <item>MORE ADRIATIC društvo s ograničenom odgovornošću za opskrbu jahti, turistička agencija, OIB 47345664731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MORE ADRIATIC društvo s ograničenom odgovornošću za opskrbu jahti, turistička agencija</izvorni_sadrzaj>
    <derivirana_varijabla naziv="DomainObject.Predmet.ProtustrankaIDrugi_1">MORE ADRIATIC društvo s ograničenom odgovornošću za opskrbu jahti,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MORE ADRIATIC društvo s ograničenom odgovornošću za opskrbu jahti, turistička agencija, OIB 47345664731, Obala Jerka Šižgorića 1 , 22000 Šibenik</izvorni_sadrzaj>
    <derivirana_varijabla naziv="DomainObject.Predmet.ProtustrankaIDrugiAdressOIB_1">MORE ADRIATIC društvo s ograničenom odgovornošću za opskrbu jahti, turistička agencija, OIB 47345664731, Obala Jerka Šižgorića 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MORE ADRIATIC društvo s ograničenom odgovornošću za opskrbu jahti, turistička agencija</item>
    </izvorni_sadrzaj>
    <derivirana_varijabla naziv="DomainObject.Predmet.SudioniciListNaziv_1">
      <item>FINA - Podružnica Šibenik</item>
      <item>MORE ADRIATIC društvo s ograničenom odgovornošću za opskrbu jahti,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MORE ADRIATIC društvo s ograničenom odgovornošću za opskrbu jahti, turistička agencija, OIB 47345664731, Obala Jerka Šižgorića 1 ,22000 Šibenik</item>
    </izvorni_sadrzaj>
    <derivirana_varijabla naziv="DomainObject.Predmet.SudioniciListAdressOIB_1">
      <item>FINA - Podružnica Šibenik, OIB 85821130368, Perivoj L. Marune 1,22000 Šibenik</item>
      <item>MORE ADRIATIC društvo s ograničenom odgovornošću za opskrbu jahti, turistička agencija, OIB 47345664731,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47345664731</item>
    </izvorni_sadrzaj>
    <derivirana_varijabla naziv="DomainObject.Predmet.SudioniciListNazivOIB_1">
      <item>, OIB 85821130368</item>
      <item>, OIB 47345664731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1994</properties:Characters>
  <properties:Lines>63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2016-12-16T13:39:00Z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