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78a7" w14:paraId="0f478a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159DE">
        <w:rPr>
          <w:szCs w:val="24"/>
          <w:lang w:val="hr-HR"/>
        </w:rPr>
        <w:t>110</w:t>
      </w:r>
      <w:r w:rsidR="00EC1F44">
        <w:rPr>
          <w:szCs w:val="24"/>
          <w:lang w:val="hr-HR"/>
        </w:rPr>
        <w:t>5</w:t>
      </w:r>
      <w:r>
        <w:rPr>
          <w:szCs w:val="24"/>
          <w:lang w:val="hr-HR"/>
        </w:rPr>
        <w:t>/2016-</w:t>
      </w:r>
      <w:r w:rsidR="00EC1F44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EC1F44">
        <w:rPr>
          <w:lang w:val="hr-HR"/>
        </w:rPr>
        <w:t xml:space="preserve">ZEC – COMMERCE </w:t>
      </w:r>
      <w:r w:rsidR="000A0D05" w:rsidRPr="00D361E0">
        <w:rPr>
          <w:lang w:val="hr-HR"/>
        </w:rPr>
        <w:t xml:space="preserve">društvo s ograničenom odgovornošću </w:t>
      </w:r>
      <w:r w:rsidR="00EC1F44">
        <w:rPr>
          <w:lang w:val="hr-HR"/>
        </w:rPr>
        <w:t xml:space="preserve">za unutarnju i vanjsku </w:t>
      </w:r>
      <w:r w:rsidR="00E159DE">
        <w:rPr>
          <w:lang w:val="hr-HR"/>
        </w:rPr>
        <w:t xml:space="preserve">trgovinu i </w:t>
      </w:r>
      <w:r w:rsidR="00EC1F44">
        <w:rPr>
          <w:lang w:val="hr-HR"/>
        </w:rPr>
        <w:t>zastupanje</w:t>
      </w:r>
      <w:r w:rsidR="00EC1F44" w:rsidRPr="00EC1F44">
        <w:rPr>
          <w:lang w:val="hr-HR"/>
        </w:rPr>
        <w:t xml:space="preserve"> </w:t>
      </w:r>
      <w:r w:rsidR="00EC1F44">
        <w:rPr>
          <w:lang w:val="hr-HR"/>
        </w:rPr>
        <w:t>u likvidaciji, Zagreb, Nova Ves 90, MBS: 080341718, OIB: 88772798778</w:t>
      </w:r>
      <w:r w:rsidR="00E159DE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C277A3">
        <w:rPr>
          <w:lang w:val="hr-HR"/>
        </w:rPr>
        <w:t>23. siječnja 2017</w:t>
      </w:r>
      <w:r>
        <w:rPr>
          <w:lang w:val="hr-HR"/>
        </w:rPr>
        <w:t>. godine</w:t>
      </w:r>
      <w:r w:rsidR="00C277A3">
        <w:rPr>
          <w:lang w:val="hr-HR"/>
        </w:rPr>
        <w:t>,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C1F44">
        <w:rPr>
          <w:lang w:val="hr-HR"/>
        </w:rPr>
        <w:t xml:space="preserve">ZEC – COMMERCE </w:t>
      </w:r>
      <w:r w:rsidR="00EC1F44" w:rsidRPr="00D361E0">
        <w:rPr>
          <w:lang w:val="hr-HR"/>
        </w:rPr>
        <w:t xml:space="preserve">društvo s ograničenom odgovornošću </w:t>
      </w:r>
      <w:r w:rsidR="00EC1F44">
        <w:rPr>
          <w:lang w:val="hr-HR"/>
        </w:rPr>
        <w:t>za unutarnju i vanjsku trgovinu i zastupanje</w:t>
      </w:r>
      <w:r w:rsidR="00EC1F44" w:rsidRPr="00EC1F44">
        <w:rPr>
          <w:lang w:val="hr-HR"/>
        </w:rPr>
        <w:t xml:space="preserve"> </w:t>
      </w:r>
      <w:r w:rsidR="00EC1F44">
        <w:rPr>
          <w:lang w:val="hr-HR"/>
        </w:rPr>
        <w:t>u likvidaciji, Zagreb, Nova Ves 90, MBS: 080341718, OIB: 88772798778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C277A3">
        <w:rPr>
          <w:szCs w:val="24"/>
          <w:lang w:val="hr-HR"/>
        </w:rPr>
        <w:t>SNJEŽANA HOPP, Daruvar, Antuna Matije Reljkovića 77, OIB:</w:t>
      </w:r>
      <w:r w:rsidR="00C277A3" w:rsidRPr="004B4BC0">
        <w:rPr>
          <w:lang w:val="hr-HR"/>
        </w:rPr>
        <w:t xml:space="preserve"> </w:t>
      </w:r>
      <w:r w:rsidR="00C277A3">
        <w:rPr>
          <w:lang w:val="hr-HR"/>
        </w:rPr>
        <w:t>00950074200.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C1F44">
        <w:rPr>
          <w:lang w:val="hr-HR"/>
        </w:rPr>
        <w:t xml:space="preserve">ZEC – COMMERCE </w:t>
      </w:r>
      <w:r w:rsidR="00EC1F44" w:rsidRPr="00D361E0">
        <w:rPr>
          <w:lang w:val="hr-HR"/>
        </w:rPr>
        <w:t xml:space="preserve">društvo s ograničenom odgovornošću </w:t>
      </w:r>
      <w:r w:rsidR="00EC1F44">
        <w:rPr>
          <w:lang w:val="hr-HR"/>
        </w:rPr>
        <w:t>za unutarnju i vanjsku trgovinu i zastupanje</w:t>
      </w:r>
      <w:r w:rsidR="00EC1F44" w:rsidRPr="00EC1F44">
        <w:rPr>
          <w:lang w:val="hr-HR"/>
        </w:rPr>
        <w:t xml:space="preserve"> </w:t>
      </w:r>
      <w:r w:rsidR="00EC1F44">
        <w:rPr>
          <w:lang w:val="hr-HR"/>
        </w:rPr>
        <w:t>u likvidaciji, Zagreb, Nova Ves 90, MBS: 080341718, OIB: 88772798778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A0F67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2A0F67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110</w:t>
      </w:r>
      <w:r w:rsidR="00EC1F44">
        <w:rPr>
          <w:szCs w:val="24"/>
          <w:lang w:val="hr-HR"/>
        </w:rPr>
        <w:t>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A0F67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A0F67" w:rsidP="00C954F0" w:rsidR="002A0F67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2A0F67">
        <w:rPr>
          <w:szCs w:val="24"/>
          <w:lang w:val="hr-HR"/>
        </w:rPr>
        <w:t>23.01.2017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A0F67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4698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277A3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D7982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B2F34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9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98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9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9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9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98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9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9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 - COMMERCE d.o.o. u likvidaciji zastupanog po punomoćniku Mato Zec</izvorni_sadrzaj>
    <derivirana_varijabla naziv="DomainObject.Predmet.ProtustrankaFormated_1">  ZEC - COMMERCE d.o.o. u likvidaciji zastupanog po punomoćniku Mato Zec</derivirana_varijabla>
  </DomainObject.Predmet.ProtustrankaFormated>
  <DomainObject.Predmet.ProtustrankaFormatedOIB>
    <izvorni_sadrzaj>  ZEC - COMMERCE d.o.o. u likvidaciji, OIB 88772798778 zastupanog po punomoćniku Mato Zec</izvorni_sadrzaj>
    <derivirana_varijabla naziv="DomainObject.Predmet.ProtustrankaFormatedOIB_1">  ZEC - COMMERCE d.o.o. u likvidaciji, OIB 88772798778 zastupanog po punomoćniku Mato Zec</derivirana_varijabla>
  </DomainObject.Predmet.ProtustrankaFormatedOIB>
  <DomainObject.Predmet.ProtustrankaFormatedWithAdress>
    <izvorni_sadrzaj> ZEC - COMMERCE d.o.o. u likvidaciji, Nova Ves 90, 10000 Zagreb zastupanog po punomoćniku Mato Zec</izvorni_sadrzaj>
    <derivirana_varijabla naziv="DomainObject.Predmet.ProtustrankaFormatedWithAdress_1"> ZEC - COMMERCE d.o.o. u likvidaciji, Nova Ves 90, 10000 Zagreb zastupanog po punomoćniku Mato Zec</derivirana_varijabla>
  </DomainObject.Predmet.ProtustrankaFormatedWithAdress>
  <DomainObject.Predmet.ProtustrankaFormatedWithAdressOIB>
    <izvorni_sadrzaj> ZEC - COMMERCE d.o.o. u likvidaciji, OIB 88772798778, Nova Ves 90, 10000 Zagreb zastupanog po punomoćniku Mato Zec</izvorni_sadrzaj>
    <derivirana_varijabla naziv="DomainObject.Predmet.ProtustrankaFormatedWithAdressOIB_1"> ZEC - COMMERCE d.o.o. u likvidaciji, OIB 88772798778, Nova Ves 90, 10000 Zagreb zastupanog po punomoćniku Mato Zec</derivirana_varijabla>
  </DomainObject.Predmet.ProtustrankaFormatedWithAdressOIB>
  <DomainObject.Predmet.ProtustrankaWithAdress>
    <izvorni_sadrzaj>ZEC - COMMERCE d.o.o. u likvidaciji Nova Ves 90, 10000 Zagreb</izvorni_sadrzaj>
    <derivirana_varijabla naziv="DomainObject.Predmet.ProtustrankaWithAdress_1">ZEC - COMMERCE d.o.o. u likvidaciji Nova Ves 90, 10000 Zagreb</derivirana_varijabla>
  </DomainObject.Predmet.ProtustrankaWithAdress>
  <DomainObject.Predmet.ProtustrankaWithAdressOIB>
    <izvorni_sadrzaj>ZEC - COMMERCE d.o.o. u likvidaciji, OIB 88772798778, Nova Ves 90, 10000 Zagreb</izvorni_sadrzaj>
    <derivirana_varijabla naziv="DomainObject.Predmet.ProtustrankaWithAdressOIB_1">ZEC - COMMERCE d.o.o. u likvidaciji, OIB 88772798778, Nova Ves 90, 10000 Zagreb</derivirana_varijabla>
  </DomainObject.Predmet.ProtustrankaWithAdressOIB>
  <DomainObject.Predmet.ProtustrankaNazivFormated>
    <izvorni_sadrzaj>ZEC - COMMERCE d.o.o. u likvidaciji</izvorni_sadrzaj>
    <derivirana_varijabla naziv="DomainObject.Predmet.ProtustrankaNazivFormated_1">ZEC - COMMERCE d.o.o. u likvidaciji</derivirana_varijabla>
  </DomainObject.Predmet.ProtustrankaNazivFormated>
  <DomainObject.Predmet.ProtustrankaNazivFormatedOIB>
    <izvorni_sadrzaj>ZEC - COMMERCE d.o.o. u likvidaciji, OIB 88772798778</izvorni_sadrzaj>
    <derivirana_varijabla naziv="DomainObject.Predmet.ProtustrankaNazivFormatedOIB_1">ZEC - COMMERCE d.o.o. u likvidaciji, OIB 88772798778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 - COMMERCE d.o.o. u likvidaciji zastupanog po punomoćniku Mato Zec</item>
    </izvorni_sadrzaj>
    <derivirana_varijabla naziv="DomainObject.Predmet.ProtuStrankaListFormated_1">
      <item>ZEC - COMMERCE d.o.o. u likvidaciji zastupanog po punomoćniku Mato Zec</item>
    </derivirana_varijabla>
  </DomainObject.Predmet.ProtuStrankaListFormated>
  <DomainObject.Predmet.ProtuStrankaListFormatedOIB>
    <izvorni_sadrzaj>
      <item>ZEC - COMMERCE d.o.o. u likvidaciji, OIB 88772798778 zastupanog po punomoćniku Mato Zec</item>
    </izvorni_sadrzaj>
    <derivirana_varijabla naziv="DomainObject.Predmet.ProtuStrankaListFormatedOIB_1">
      <item>ZEC - COMMERCE d.o.o. u likvidaciji, OIB 88772798778 zastupanog po punomoćniku Mato Zec</item>
    </derivirana_varijabla>
  </DomainObject.Predmet.ProtuStrankaListFormatedOIB>
  <DomainObject.Predmet.ProtuStrankaListFormatedWithAdress>
    <izvorni_sadrzaj>
      <item>ZEC - COMMERCE d.o.o. u likvidaciji, Nova Ves 90, 10000 Zagreb zastupanog po punomoćniku Mato Zec</item>
    </izvorni_sadrzaj>
    <derivirana_varijabla naziv="DomainObject.Predmet.ProtuStrankaListFormatedWithAdress_1">
      <item>ZEC - COMMERCE d.o.o. u likvidaciji, Nova Ves 90, 10000 Zagreb zastupanog po punomoćniku Mato Zec</item>
    </derivirana_varijabla>
  </DomainObject.Predmet.ProtuStrankaListFormatedWithAdress>
  <DomainObject.Predmet.ProtuStrankaListFormatedWithAdressOIB>
    <izvorni_sadrzaj>
      <item>ZEC - COMMERCE d.o.o. u likvidaciji, OIB 88772798778, Nova Ves 90, 10000 Zagreb zastupanog po punomoćniku Mato Zec</item>
    </izvorni_sadrzaj>
    <derivirana_varijabla naziv="DomainObject.Predmet.ProtuStrankaListFormatedWithAdressOIB_1">
      <item>ZEC - COMMERCE d.o.o. u likvidaciji, OIB 88772798778, Nova Ves 90, 10000 Zagreb zastupanog po punomoćniku Mato Zec</item>
    </derivirana_varijabla>
  </DomainObject.Predmet.ProtuStrankaListFormatedWithAdressOIB>
  <DomainObject.Predmet.ProtuStrankaListNazivFormated>
    <izvorni_sadrzaj>
      <item>ZEC - COMMERCE d.o.o. u likvidaciji</item>
    </izvorni_sadrzaj>
    <derivirana_varijabla naziv="DomainObject.Predmet.ProtuStrankaListNazivFormated_1">
      <item>ZEC - COMMERCE d.o.o. u likvidaciji</item>
    </derivirana_varijabla>
  </DomainObject.Predmet.ProtuStrankaListNazivFormated>
  <DomainObject.Predmet.ProtuStrankaListNazivFormatedOIB>
    <izvorni_sadrzaj>
      <item>ZEC - COMMERCE d.o.o. u likvidaciji, OIB 88772798778</item>
    </izvorni_sadrzaj>
    <derivirana_varijabla naziv="DomainObject.Predmet.ProtuStrankaListNazivFormatedOIB_1">
      <item>ZEC - COMMERCE d.o.o. u likvidaciji, OIB 88772798778</item>
    </derivirana_varijabla>
  </DomainObject.Predmet.ProtuStrankaListNazivFormatedOIB>
  <DomainObject.Predmet.OstaliListFormated>
    <izvorni_sadrzaj>
      <item>Mato Zec punomoćnik sudionika u postupku ZEC - COMMERCE d.o.o. u likvidaciji</item>
    </izvorni_sadrzaj>
    <derivirana_varijabla naziv="DomainObject.Predmet.OstaliListFormated_1">
      <item>Mato Zec punomoćnik sudionika u postupku ZEC - COMMERCE d.o.o. u likvidaciji</item>
    </derivirana_varijabla>
  </DomainObject.Predmet.OstaliListFormated>
  <DomainObject.Predmet.OstaliListFormatedOIB>
    <izvorni_sadrzaj>
      <item>Mato Zec, OIB 97118587443 punomoćnik sudionika u postupku ZEC - COMMERCE d.o.o. u likvidaciji</item>
    </izvorni_sadrzaj>
    <derivirana_varijabla naziv="DomainObject.Predmet.OstaliListFormatedOIB_1">
      <item>Mato Zec, OIB 97118587443 punomoćnik sudionika u postupku ZEC - COMMERCE d.o.o. u likvidaciji</item>
    </derivirana_varijabla>
  </DomainObject.Predmet.OstaliListFormatedOIB>
  <DomainObject.Predmet.OstaliListFormatedWithAdress>
    <izvorni_sadrzaj>
      <item>Mato Zec, Nova Ves 90, 10000 Zagreb punomoćnik sudionika u postupku ZEC - COMMERCE d.o.o. u likvidaciji</item>
    </izvorni_sadrzaj>
    <derivirana_varijabla naziv="DomainObject.Predmet.OstaliListFormatedWithAdress_1">
      <item>Mato Zec, Nova Ves 90, 10000 Zagreb punomoćnik sudionika u postupku ZEC - COMMERCE d.o.o. u likvidaciji</item>
    </derivirana_varijabla>
  </DomainObject.Predmet.OstaliListFormatedWithAdress>
  <DomainObject.Predmet.OstaliListFormatedWithAdressOIB>
    <izvorni_sadrzaj>
      <item>Mato Zec, OIB 97118587443, Nova Ves 90, 10000 Zagreb punomoćnik sudionika u postupku ZEC - COMMERCE d.o.o. u likvidaciji</item>
    </izvorni_sadrzaj>
    <derivirana_varijabla naziv="DomainObject.Predmet.OstaliListFormatedWithAdressOIB_1">
      <item>Mato Zec, OIB 97118587443, Nova Ves 90, 10000 Zagreb punomoćnik sudionika u postupku ZEC - COMMERCE d.o.o. u likvidaciji</item>
    </derivirana_varijabla>
  </DomainObject.Predmet.OstaliListFormatedWithAdressOIB>
  <DomainObject.Predmet.OstaliListNazivFormated>
    <izvorni_sadrzaj>
      <item>Mato Zec</item>
    </izvorni_sadrzaj>
    <derivirana_varijabla naziv="DomainObject.Predmet.OstaliListNazivFormated_1">
      <item>Mato Zec</item>
    </derivirana_varijabla>
  </DomainObject.Predmet.OstaliListNazivFormated>
  <DomainObject.Predmet.OstaliListNazivFormatedOIB>
    <izvorni_sadrzaj>
      <item>Mato Zec, OIB 97118587443</item>
    </izvorni_sadrzaj>
    <derivirana_varijabla naziv="DomainObject.Predmet.OstaliListNazivFormatedOIB_1">
      <item>Mato Zec, OIB 97118587443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 - COMMERCE d.o.o. u likvidaciji</izvorni_sadrzaj>
    <derivirana_varijabla naziv="DomainObject.Predmet.ProtustrankaIDrugi_1">ZEC - COMMERCE d.o.o.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ZEC - COMMERCE d.o.o. u likvidaciji, OIB 88772798778, Nova Ves 90, 10000 Zagreb</izvorni_sadrzaj>
    <derivirana_varijabla naziv="DomainObject.Predmet.ProtustrankaIDrugiAdressOIB_1">ZEC - COMMERCE d.o.o. u likvidaciji, OIB 88772798778, Nova Ves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ZEC - COMMERCE d.o.o. u likvidaciji</item>
      <item>FINA Regionalni centar Zagreb</item>
      <item>Mato Zec</item>
    </izvorni_sadrzaj>
    <derivirana_varijabla naziv="DomainObject.Predmet.SudioniciListNaziv_1">
      <item>ZEC - COMMERCE d.o.o. u likvidaciji</item>
      <item>FINA Regionalni centar Zagreb</item>
      <item>Mato Zec</item>
    </derivirana_varijabla>
  </DomainObject.Predmet.SudioniciListNaziv>
  <DomainObject.Predmet.SudioniciListAdressOIB>
    <izvorni_sadrzaj>
      <item>ZEC - COMMERCE d.o.o. u likvidaciji, OIB 88772798778, Nova Ves 90,10000 Zagreb</item>
      <item>FINA Regionalni centar Zagreb, OIB 85821130368, Trg svibanjskih žrtava 1995. br.1,10000 Zagreb</item>
      <item>Mato Zec, OIB 97118587443, Nova Ves 90,10000 Zagreb</item>
    </izvorni_sadrzaj>
    <derivirana_varijabla naziv="DomainObject.Predmet.SudioniciListAdressOIB_1">
      <item>ZEC - COMMERCE d.o.o. u likvidaciji, OIB 88772798778, Nova Ves 90,10000 Zagreb</item>
      <item>FINA Regionalni centar Zagreb, OIB 85821130368, Trg svibanjskih žrtava 1995. br.1,10000 Zagreb</item>
      <item>Mato Zec, OIB 97118587443, Nova Ves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88772798778</item>
      <item>, OIB 85821130368</item>
      <item>, OIB 97118587443</item>
    </izvorni_sadrzaj>
    <derivirana_varijabla naziv="DomainObject.Predmet.SudioniciListNazivOIB_1">
      <item>, OIB 88772798778</item>
      <item>, OIB 85821130368</item>
      <item>, OIB 97118587443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8C335-14B7-4A2C-9681-CAB1ED7BA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735</properties:Words>
  <properties:Characters>3939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2016-08-30T05:59:00Z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2017-01-23T13:42:00Z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