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4a82" w14:paraId="6d84a82" w:rsidRDefault="00D62570" w:rsidP="001940FB" w:rsidR="00D6257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D62570" w:rsidR="001065A0" w:rsidRPr="00D6257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E846F8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D62570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62570" w:rsidP="00AA6BCF" w:rsidR="00D6257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D62570" w:rsidR="00D6257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D62570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62570" w:rsidP="00D62570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6257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6257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DD33AA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A6739" w:rsidRPr="00AA6739">
        <w:rPr>
          <w:rFonts w:cs="Calibri" w:hAnsi="Calibri" w:ascii="Calibri"/>
        </w:rPr>
        <w:t>BEUS-KRALJIĆ JELENA</w:t>
      </w:r>
      <w:r w:rsidR="00AA6739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D62570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AA6739" w:rsidRPr="00AA6739">
        <w:rPr>
          <w:rFonts w:cs="Calibri" w:hAnsi="Calibri" w:ascii="Calibri"/>
        </w:rPr>
        <w:t>372.970,55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A6739" w:rsidRPr="00AA6739">
        <w:rPr>
          <w:rFonts w:cs="Calibri" w:hAnsi="Calibri" w:ascii="Calibri"/>
        </w:rPr>
        <w:t>341.970,55 kn</w:t>
      </w:r>
      <w:r w:rsidR="00D62570">
        <w:rPr>
          <w:rFonts w:cs="Calibri" w:hAnsi="Calibri" w:ascii="Calibri"/>
        </w:rPr>
        <w:t>,</w:t>
      </w:r>
      <w:r w:rsidR="00AA6739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AA6739" w:rsidRPr="00AA6739">
        <w:rPr>
          <w:rFonts w:cs="Calibri" w:hAnsi="Calibri" w:ascii="Calibri"/>
        </w:rPr>
        <w:t>31.000,00 kn</w:t>
      </w:r>
      <w:r w:rsidR="00AA6739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62570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C36800" w:rsidR="001D182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6257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62570" w:rsidRPr="00D6257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6257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AA6739" w:rsidP="00C36800" w:rsidR="00AA673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36800" w:rsidP="00AA6BCF" w:rsidR="00C36800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5EC6" w:rsidP="00AA6BCF" w:rsidR="00715EC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136325" w:rsidR="00E1014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1014B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739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A6739">
              <w:rPr>
                <w:rFonts w:cs="Calibri" w:hAnsi="Calibri" w:ascii="Calibri"/>
              </w:rPr>
              <w:t>BEUS-KRALJIĆ JELENA</w:t>
            </w:r>
            <w:r w:rsidR="00E1014B">
              <w:rPr>
                <w:rFonts w:cs="Calibri" w:hAnsi="Calibri" w:ascii="Calibri"/>
              </w:rPr>
              <w:t xml:space="preserve">, </w:t>
            </w:r>
            <w:r w:rsidR="00C36800">
              <w:rPr>
                <w:rFonts w:cs="Calibri" w:hAnsi="Calibri" w:ascii="Calibri"/>
              </w:rPr>
              <w:t xml:space="preserve"> </w:t>
            </w:r>
            <w:r w:rsidRPr="00AA6739">
              <w:rPr>
                <w:rFonts w:cs="Calibri" w:hAnsi="Calibri" w:ascii="Calibri"/>
              </w:rPr>
              <w:t>Držićeva 5, Solin</w:t>
            </w:r>
            <w:r w:rsidR="00E1014B">
              <w:rPr>
                <w:rFonts w:cs="Calibri" w:hAnsi="Calibri" w:ascii="Calibri"/>
              </w:rPr>
              <w:t>,</w:t>
            </w:r>
            <w:r w:rsidR="00C36800">
              <w:rPr>
                <w:rFonts w:cs="Calibri" w:hAnsi="Calibri" w:ascii="Calibri"/>
              </w:rPr>
              <w:t xml:space="preserve"> </w:t>
            </w:r>
            <w:r w:rsidR="00E1014B" w:rsidRPr="00372EC9">
              <w:rPr>
                <w:rFonts w:cs="Calibri" w:hAnsi="Calibri" w:ascii="Calibri"/>
              </w:rPr>
              <w:t xml:space="preserve">OIB: </w:t>
            </w:r>
            <w:r w:rsidRPr="00AA6739">
              <w:rPr>
                <w:rFonts w:cs="Calibri" w:hAnsi="Calibri" w:ascii="Calibri"/>
              </w:rPr>
              <w:t>34797702820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AA6739" w:rsidP="00C36800" w:rsidR="00E1014B" w:rsidRPr="00136325">
            <w:pPr>
              <w:jc w:val="both"/>
              <w:rPr>
                <w:rFonts w:cs="Calibri" w:hAnsi="Calibri" w:ascii="Calibri"/>
              </w:rPr>
            </w:pPr>
            <w:r w:rsidRPr="00AA6739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739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A6739">
              <w:rPr>
                <w:rFonts w:cs="Calibri" w:hAnsi="Calibri" w:ascii="Calibri"/>
              </w:rPr>
              <w:t>372.970,55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739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A6739">
              <w:rPr>
                <w:rFonts w:cs="Calibri" w:hAnsi="Calibri" w:ascii="Calibri"/>
              </w:rPr>
              <w:t>341.970,55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739" w:rsidP="00E1014B" w:rsidR="00E1014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AA6739">
              <w:rPr>
                <w:rFonts w:cs="Calibri" w:hAnsi="Calibri" w:ascii="Calibri"/>
              </w:rPr>
              <w:t>31.000,00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523E16" w:rsidP="00523E16" w:rsidR="00523E16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12912" w:rsidP="00523E16" w:rsidR="00523E1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3E16" w:rsidP="00523E16" w:rsidR="00523E1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23E16" w:rsidP="00523E16" w:rsidR="00523E1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23E16" w:rsidP="00523E16" w:rsidR="00523E1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523E16" w:rsidP="00523E16" w:rsidR="00523E16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523E16" w:rsidP="00523E16" w:rsidR="00523E16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614" w:rsidR="00162614">
      <w:pPr>
        <w:spacing w:after="0"/>
      </w:pPr>
      <w:r>
        <w:separator/>
      </w:r>
    </w:p>
  </w:endnote>
  <w:endnote w:id="0" w:type="continuationSeparator">
    <w:p w:rsidRDefault="00162614" w:rsidR="001626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14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614" w:rsidR="00162614">
      <w:pPr>
        <w:spacing w:after="0"/>
      </w:pPr>
      <w:r>
        <w:separator/>
      </w:r>
    </w:p>
  </w:footnote>
  <w:footnote w:id="0" w:type="continuationSeparator">
    <w:p w:rsidRDefault="00162614" w:rsidR="0016261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49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0C8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D764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325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2614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018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74B51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82A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E16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167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35F7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6326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1050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EC6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11F0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556C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B6B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171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1497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739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737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6800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0ED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15E4C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2570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33AA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014B"/>
    <w:rsid w:val="00E112C8"/>
    <w:rsid w:val="00E12912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46F8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71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49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49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49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49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71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49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49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49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49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E5A79-7B5D-4F2F-8DB6-037087276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1453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St-651/2017-97 / Podnesak - Podnesak (-97.docx)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