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772d" w14:paraId="222772d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AB0476"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AB0476">
        <w:rPr>
          <w:rFonts w:hAnsi="Times New Roman" w:ascii="Times New Roman"/>
          <w:sz w:val="24"/>
          <w:szCs w:val="24"/>
          <w:lang w:val="pl-PL"/>
        </w:rPr>
        <w:t>: St-3897/16</w:t>
      </w:r>
    </w:p>
    <w:p w:rsidRDefault="00702487" w:rsidP="00702487" w:rsidR="00AB0476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AB0476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B0476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CENTAR ZA KREATIVNI RAD-ZAGREB</w:t>
      </w:r>
      <w:r w:rsidR="002D3390">
        <w:rPr>
          <w:rFonts w:hAnsi="Times New Roman" w:ascii="Times New Roman"/>
          <w:sz w:val="24"/>
          <w:szCs w:val="24"/>
          <w:lang w:val="pl-PL"/>
        </w:rPr>
        <w:t xml:space="preserve"> u stečaju</w:t>
      </w:r>
      <w:r>
        <w:rPr>
          <w:rFonts w:hAnsi="Times New Roman" w:ascii="Times New Roman"/>
          <w:sz w:val="24"/>
          <w:szCs w:val="24"/>
          <w:lang w:val="pl-PL"/>
        </w:rPr>
        <w:t xml:space="preserve">, OIB 93169746768, Sesvete, Čakovečka 15 </w:t>
      </w:r>
    </w:p>
    <w:p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:rsidRDefault="00056D6E" w:rsidP="00702487" w:rsidR="00056D6E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285D96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8267D5" w:rsidR="008267D5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8267D5" w:rsidR="003A04C7">
      <w:pPr>
        <w:pStyle w:val="Bezproreda"/>
        <w:ind w:right="-14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  <w:bookmarkStart w:name="_Hlk495570797" w:id="1"/>
      <w:bookmarkStart w:name="_MON_1568987354" w:id="2"/>
      <w:bookmarkEnd w:id="2"/>
      <w:r w:rsidR="00E74A6C">
        <w:rPr>
          <w:rFonts w:hAnsi="Times New Roman" w:ascii="Times New Roman"/>
          <w:sz w:val="24"/>
          <w:szCs w:val="24"/>
        </w:rPr>
        <w:object w:dyaOrig="2156" w:dxaOrig="14304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693pt;height:105pt" type="#_x0000_t75">
            <v:imagedata r:id="rId9" o:title=""/>
          </v:shape>
          <o:OLEObject r:id="rId10" ObjectID="_1588159097" DrawAspect="Content" ShapeID="_x0000_i1025" ProgID="Excel.Sheet.12" Type="Embed"/>
        </w:object>
      </w:r>
      <w:bookmarkEnd w:id="1"/>
    </w:p>
    <w:p w:rsidRDefault="003A04C7" w:rsidP="00702487" w:rsidR="003A04C7">
      <w:pPr>
        <w:pStyle w:val="Bezproreda"/>
        <w:rPr>
          <w:rFonts w:hAnsi="Times New Roman" w:ascii="Times New Roman"/>
          <w:sz w:val="24"/>
          <w:szCs w:val="24"/>
        </w:rPr>
      </w:pPr>
    </w:p>
    <w:p w:rsidRDefault="00086342" w:rsidP="00702487" w:rsidR="0008634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86342" w:rsidP="00702487" w:rsidR="0008634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86342" w:rsidP="00702487" w:rsidR="0008634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267D5" w:rsidP="00702487" w:rsidR="00A7289F" w:rsidRPr="008267D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267D5">
        <w:rPr>
          <w:rFonts w:hAnsi="Times New Roman" w:ascii="Times New Roman"/>
          <w:b/>
          <w:sz w:val="24"/>
          <w:szCs w:val="24"/>
        </w:rPr>
        <w:t>DRUGI VIŠI ISPLATNI RED</w:t>
      </w:r>
    </w:p>
    <w:bookmarkStart w:name="_MON_1569317248" w:id="3"/>
    <w:bookmarkEnd w:id="3"/>
    <w:p w:rsidRDefault="00E74A6C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object w:dyaOrig="7674" w:dxaOrig="15333">
          <v:shape o:ole="" id="_x0000_i1026" style="width:743.25pt;height:375pt" type="#_x0000_t75">
            <v:imagedata r:id="rId11" o:title=""/>
          </v:shape>
          <o:OLEObject r:id="rId12" ObjectID="_1588159098" DrawAspect="Content" ShapeID="_x0000_i1026" ProgID="Excel.Sheet.12" Type="Embed"/>
        </w:object>
      </w:r>
    </w:p>
    <w:p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056D6E" w:rsidR="00621298" w:rsidRPr="00621298">
      <w:pPr>
        <w:pStyle w:val="Odlomakpopisa"/>
        <w:numPr>
          <w:ilvl w:val="0"/>
          <w:numId w:val="1"/>
        </w:numPr>
        <w:ind w:firstLine="0" w:right="-141" w:left="0"/>
        <w:jc w:val="center"/>
        <w:rPr>
          <w:rFonts w:hAnsi="Times New Roman" w:ascii="Times New Roman"/>
          <w:b/>
          <w:sz w:val="24"/>
        </w:rPr>
      </w:pPr>
      <w:r w:rsidRPr="00621298">
        <w:rPr>
          <w:rFonts w:hAnsi="Times New Roman" w:ascii="Times New Roman"/>
          <w:b/>
          <w:sz w:val="24"/>
        </w:rPr>
        <w:t>TABLICA RAZLUČNIH PRAVA</w:t>
      </w:r>
    </w:p>
    <w:bookmarkStart w:name="_Hlk495243642" w:id="4"/>
    <w:bookmarkStart w:name="_MON_1568984809" w:id="5"/>
    <w:bookmarkEnd w:id="5"/>
    <w:p w:rsidRDefault="002C0042" w:rsidP="00285D96" w:rsidR="00702487">
      <w:pPr>
        <w:ind w:firstLine="142" w:left="-14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object w:dyaOrig="994" w:dxaOrig="14448">
          <v:shape o:ole="" id="_x0000_i1027" style="width:722.25pt;height:49.5pt" type="#_x0000_t75">
            <v:imagedata r:id="rId13" o:title=""/>
          </v:shape>
          <o:OLEObject r:id="rId14" ObjectID="_1588159099" DrawAspect="Content" ShapeID="_x0000_i1027" ProgID="Excel.Sheet.12" Type="Embed"/>
        </w:object>
      </w:r>
      <w:bookmarkEnd w:id="4"/>
    </w:p>
    <w:p w:rsidRDefault="004F1520" w:rsidP="00702487" w:rsidR="004F1520">
      <w:pPr>
        <w:jc w:val="center"/>
        <w:rPr>
          <w:rFonts w:hAnsi="Times New Roman" w:ascii="Times New Roman"/>
          <w:b/>
          <w:sz w:val="24"/>
        </w:rPr>
      </w:pPr>
    </w:p>
    <w:p w:rsidRDefault="004F1520" w:rsidP="00702487" w:rsidR="004F1520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</w:t>
      </w:r>
      <w:r w:rsidR="00136D9D">
        <w:rPr>
          <w:rFonts w:hAnsi="Times New Roman" w:ascii="Times New Roman"/>
          <w:b/>
          <w:sz w:val="24"/>
        </w:rPr>
        <w:t xml:space="preserve">     </w:t>
      </w:r>
      <w:r>
        <w:rPr>
          <w:rFonts w:hAnsi="Times New Roman" w:ascii="Times New Roman"/>
          <w:b/>
          <w:sz w:val="24"/>
        </w:rPr>
        <w:t xml:space="preserve">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bookmarkStart w:name="_MON_1568985600" w:id="6"/>
    <w:bookmarkEnd w:id="6"/>
    <w:p w:rsidRDefault="002C0042" w:rsidP="00702487" w:rsidR="00702487" w:rsidRPr="00655B3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object w:dyaOrig="704" w:dxaOrig="14318">
          <v:shape o:ole="" id="_x0000_i1028" style="width:723pt;height:33.75pt" type="#_x0000_t75">
            <v:imagedata r:id="rId15" o:title=""/>
          </v:shape>
          <o:OLEObject r:id="rId16" ObjectID="_1588159100" DrawAspect="Content" ShapeID="_x0000_i1028" ProgID="Excel.Sheet.12" Type="Embed"/>
        </w:object>
      </w:r>
    </w:p>
    <w:p w:rsidRDefault="00C316EA" w:rsidP="00702487" w:rsidR="00C316EA">
      <w:pPr>
        <w:rPr>
          <w:rFonts w:hAnsi="Times New Roman" w:ascii="Times New Roman"/>
          <w:sz w:val="24"/>
        </w:rPr>
      </w:pPr>
    </w:p>
    <w:p w:rsidRDefault="00C316EA" w:rsidP="00702487" w:rsidR="00C316EA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B45F2" w:rsidP="00056D6E" w:rsidR="00C61F72">
      <w:pPr>
        <w:ind w:right="-455"/>
      </w:pPr>
      <w:r>
        <w:rPr>
          <w:rFonts w:hAnsi="Times New Roman" w:ascii="Times New Roman"/>
          <w:sz w:val="24"/>
        </w:rPr>
        <w:t xml:space="preserve">Zagreb, 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A62DE2">
        <w:rPr>
          <w:rFonts w:hAnsi="Times New Roman" w:ascii="Times New Roman"/>
          <w:sz w:val="24"/>
        </w:rPr>
        <w:t>18.5.2018.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Tomislav </w:t>
      </w:r>
      <w:proofErr w:type="spellStart"/>
      <w:r>
        <w:rPr>
          <w:rFonts w:hAnsi="Times New Roman" w:ascii="Times New Roman"/>
          <w:sz w:val="24"/>
        </w:rPr>
        <w:t>Čoga</w:t>
      </w:r>
      <w:proofErr w:type="spellEnd"/>
    </w:p>
    <w:sectPr w:rsidSect="00056D6E" w:rsidR="00C61F72">
      <w:pgSz w:orient="landscape" w:h="11906" w:w="16838"/>
      <w:pgMar w:gutter="0" w:footer="708" w:header="708" w:left="1417" w:bottom="1417" w:right="110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B1E" w:rsidP="00702487" w:rsidR="004B1B1E">
      <w:pPr>
        <w:spacing w:after="0"/>
      </w:pPr>
      <w:r>
        <w:separator/>
      </w:r>
    </w:p>
  </w:endnote>
  <w:endnote w:id="0" w:type="continuationSeparator">
    <w:p w:rsidRDefault="004B1B1E" w:rsidP="00702487" w:rsidR="004B1B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B1E" w:rsidP="00702487" w:rsidR="004B1B1E">
      <w:pPr>
        <w:spacing w:after="0"/>
      </w:pPr>
      <w:r>
        <w:separator/>
      </w:r>
    </w:p>
  </w:footnote>
  <w:footnote w:id="0" w:type="continuationSeparator">
    <w:p w:rsidRDefault="004B1B1E" w:rsidP="00702487" w:rsidR="004B1B1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54607"/>
    <w:rsid w:val="00056D6E"/>
    <w:rsid w:val="0007257F"/>
    <w:rsid w:val="00086342"/>
    <w:rsid w:val="000A5E0F"/>
    <w:rsid w:val="000F14C2"/>
    <w:rsid w:val="00117765"/>
    <w:rsid w:val="00136D9D"/>
    <w:rsid w:val="001747C7"/>
    <w:rsid w:val="001842C5"/>
    <w:rsid w:val="00215DDF"/>
    <w:rsid w:val="00222DC2"/>
    <w:rsid w:val="00285D96"/>
    <w:rsid w:val="00294654"/>
    <w:rsid w:val="002A2D42"/>
    <w:rsid w:val="002C0042"/>
    <w:rsid w:val="002D3390"/>
    <w:rsid w:val="002F503A"/>
    <w:rsid w:val="003A04C7"/>
    <w:rsid w:val="003F3C81"/>
    <w:rsid w:val="00481587"/>
    <w:rsid w:val="004921CE"/>
    <w:rsid w:val="004B1B1E"/>
    <w:rsid w:val="004D5E1B"/>
    <w:rsid w:val="004D6987"/>
    <w:rsid w:val="004F1520"/>
    <w:rsid w:val="00521DF5"/>
    <w:rsid w:val="00587246"/>
    <w:rsid w:val="00594398"/>
    <w:rsid w:val="005C3287"/>
    <w:rsid w:val="005E096D"/>
    <w:rsid w:val="00603C43"/>
    <w:rsid w:val="00621298"/>
    <w:rsid w:val="00643EAB"/>
    <w:rsid w:val="00702487"/>
    <w:rsid w:val="00712C34"/>
    <w:rsid w:val="00736CEB"/>
    <w:rsid w:val="007521EE"/>
    <w:rsid w:val="00766F04"/>
    <w:rsid w:val="008267D5"/>
    <w:rsid w:val="00843A89"/>
    <w:rsid w:val="008512FB"/>
    <w:rsid w:val="00852A9E"/>
    <w:rsid w:val="008B1806"/>
    <w:rsid w:val="008E0509"/>
    <w:rsid w:val="008F4539"/>
    <w:rsid w:val="00916539"/>
    <w:rsid w:val="00931143"/>
    <w:rsid w:val="009B3EBB"/>
    <w:rsid w:val="00A127AC"/>
    <w:rsid w:val="00A62DE2"/>
    <w:rsid w:val="00A7289F"/>
    <w:rsid w:val="00AB0476"/>
    <w:rsid w:val="00B02DB9"/>
    <w:rsid w:val="00B078DF"/>
    <w:rsid w:val="00B66244"/>
    <w:rsid w:val="00BA447B"/>
    <w:rsid w:val="00C316EA"/>
    <w:rsid w:val="00C57FC9"/>
    <w:rsid w:val="00C61F72"/>
    <w:rsid w:val="00D570F7"/>
    <w:rsid w:val="00D74DB0"/>
    <w:rsid w:val="00DB6E6C"/>
    <w:rsid w:val="00DF5079"/>
    <w:rsid w:val="00E143DB"/>
    <w:rsid w:val="00E239C3"/>
    <w:rsid w:val="00E74A6C"/>
    <w:rsid w:val="00E75F51"/>
    <w:rsid w:val="00EC1AC5"/>
    <w:rsid w:val="00EE5205"/>
    <w:rsid w:val="00EE74D6"/>
    <w:rsid w:val="00EF329B"/>
    <w:rsid w:val="00FA2E6E"/>
    <w:rsid w:val="00FB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2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24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24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24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2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24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24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24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4.xls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72</properties:Words>
  <properties:Characters>430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2018-05-18T12:30:00Z</dcterms:created>
  <dc:creator>ADMINIBM</dc:creator>
  <cp:lastModifiedBy>Sonja Pilić</cp:lastModifiedBy>
  <cp:lastPrinted>2018-05-17T11:14:00Z</cp:lastPrinted>
  <dcterms:modified xmlns:xsi="http://www.w3.org/2001/XMLSchema-instance" xsi:type="dcterms:W3CDTF">2018-05-18T12:32:00Z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St-3897/2016-12 / Podnesak - Tablica prijavljenih i osporenih tražbina (O19 Tablice prijavljenih tražbina razlučnih i izlučnih prava CENTAR ZA KREATIVNI 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