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4633" w14:paraId="e04463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E76A7">
        <w:t>60</w:t>
      </w:r>
      <w:r w:rsidR="00741841">
        <w:t>61</w:t>
      </w:r>
      <w:r w:rsidR="00F16A8B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819A8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41841" w:rsidRPr="00741841">
        <w:t xml:space="preserve"> </w:t>
      </w:r>
      <w:r w:rsidR="00741841">
        <w:t>USAVRŠAVANJE d.o.o., Velika Gorica, Slavka KIolara 3, OIB: 19466359042, MBS: 080662837</w:t>
      </w:r>
      <w:r w:rsidR="0015488C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41841">
        <w:t>501.195,83</w:t>
      </w:r>
      <w:r w:rsidR="0015488C">
        <w:t xml:space="preserve"> kuna.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819A8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E76A7">
      <w:t>60</w:t>
    </w:r>
    <w:r w:rsidR="00741841">
      <w:t>61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488C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41841"/>
    <w:rsid w:val="00786AE3"/>
    <w:rsid w:val="007B034F"/>
    <w:rsid w:val="007B13A4"/>
    <w:rsid w:val="007B5AFD"/>
    <w:rsid w:val="007C7891"/>
    <w:rsid w:val="007D5A5D"/>
    <w:rsid w:val="007E717E"/>
    <w:rsid w:val="008155EE"/>
    <w:rsid w:val="00860308"/>
    <w:rsid w:val="008613BD"/>
    <w:rsid w:val="00861B8B"/>
    <w:rsid w:val="00863025"/>
    <w:rsid w:val="00871F01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56930"/>
    <w:rsid w:val="00B82F18"/>
    <w:rsid w:val="00BD2F8B"/>
    <w:rsid w:val="00BE76A7"/>
    <w:rsid w:val="00C50013"/>
    <w:rsid w:val="00C53218"/>
    <w:rsid w:val="00C836B9"/>
    <w:rsid w:val="00C958E9"/>
    <w:rsid w:val="00CE7362"/>
    <w:rsid w:val="00CF0E8E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16A8B"/>
    <w:rsid w:val="00F60614"/>
    <w:rsid w:val="00F819A8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6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6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6061</izvorni_sadrzaj>
    <derivirana_varijabla naziv="DomainObject.Predmet.Broj_1">6061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St-6061/2015</izvorni_sadrzaj>
    <derivirana_varijabla naziv="DomainObject.Predmet.OznakaBroj_1">St-6061/2015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USAVRŠAVANJE d.o.o. zastupanog po punomoćniku Simon Gradišnik</izvorni_sadrzaj>
    <derivirana_varijabla naziv="DomainObject.Predmet.ProtustrankaFormated_1">  USAVRŠAVANJE d.o.o. zastupanog po punomoćniku Simon Gradišnik</derivirana_varijabla>
  </DomainObject.Predmet.ProtustrankaFormated>
  <DomainObject.Predmet.ProtustrankaFormatedOIB>
    <izvorni_sadrzaj>  USAVRŠAVANJE d.o.o., OIB 19466359042 zastupanog po punomoćniku Simon Gradišnik</izvorni_sadrzaj>
    <derivirana_varijabla naziv="DomainObject.Predmet.ProtustrankaFormatedOIB_1">  USAVRŠAVANJE d.o.o., OIB 19466359042 zastupanog po punomoćniku Simon Gradišnik</derivirana_varijabla>
  </DomainObject.Predmet.ProtustrankaFormatedOIB>
  <DomainObject.Predmet.ProtustrankaFormatedWithAdress>
    <izvorni_sadrzaj> USAVRŠAVANJE d.o.o., Slavka Kolara 3, 10410 Velika Gorica zastupanog po punomoćniku Simon Gradišnik</izvorni_sadrzaj>
    <derivirana_varijabla naziv="DomainObject.Predmet.ProtustrankaFormatedWithAdress_1"> USAVRŠAVANJE d.o.o., Slavka Kolara 3, 10410 Velika Gorica zastupanog po punomoćniku Simon Gradišnik</derivirana_varijabla>
  </DomainObject.Predmet.ProtustrankaFormatedWithAdress>
  <DomainObject.Predmet.ProtustrankaFormatedWithAdressOIB>
    <izvorni_sadrzaj> USAVRŠAVANJE d.o.o., OIB 19466359042, Slavka Kolara 3, 10410 Velika Gorica zastupanog po punomoćniku Simon Gradišnik</izvorni_sadrzaj>
    <derivirana_varijabla naziv="DomainObject.Predmet.ProtustrankaFormatedWithAdressOIB_1"> USAVRŠAVANJE d.o.o., OIB 19466359042, Slavka Kolara 3, 10410 Velika Gorica zastupanog po punomoćniku Simon Gradišnik</derivirana_varijabla>
  </DomainObject.Predmet.ProtustrankaFormatedWithAdressOIB>
  <DomainObject.Predmet.ProtustrankaWithAdress>
    <izvorni_sadrzaj>USAVRŠAVANJE d.o.o. Slavka Kolara 3, 10410 Velika Gorica</izvorni_sadrzaj>
    <derivirana_varijabla naziv="DomainObject.Predmet.ProtustrankaWithAdress_1">USAVRŠAVANJE d.o.o. Slavka Kolara 3, 10410 Velika Gorica</derivirana_varijabla>
  </DomainObject.Predmet.ProtustrankaWithAdress>
  <DomainObject.Predmet.ProtustrankaWithAdressOIB>
    <izvorni_sadrzaj>USAVRŠAVANJE d.o.o., OIB 19466359042, Slavka Kolara 3, 10410 Velika Gorica</izvorni_sadrzaj>
    <derivirana_varijabla naziv="DomainObject.Predmet.ProtustrankaWithAdressOIB_1">USAVRŠAVANJE d.o.o., OIB 19466359042, Slavka Kolara 3, 10410 Velika Gorica</derivirana_varijabla>
  </DomainObject.Predmet.ProtustrankaWithAdressOIB>
  <DomainObject.Predmet.ProtustrankaNazivFormated>
    <izvorni_sadrzaj>USAVRŠAVANJE d.o.o.</izvorni_sadrzaj>
    <derivirana_varijabla naziv="DomainObject.Predmet.ProtustrankaNazivFormated_1">USAVRŠAVANJE d.o.o.</derivirana_varijabla>
  </DomainObject.Predmet.ProtustrankaNazivFormated>
  <DomainObject.Predmet.ProtustrankaNazivFormatedOIB>
    <izvorni_sadrzaj>USAVRŠAVANJE d.o.o., OIB 19466359042</izvorni_sadrzaj>
    <derivirana_varijabla naziv="DomainObject.Predmet.ProtustrankaNazivFormatedOIB_1">USAVRŠAVANJE d.o.o., OIB 19466359042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USAVRŠAVANJE d.o.o. zastupanog po punomoćniku Simon Gradišnik</item>
    </izvorni_sadrzaj>
    <derivirana_varijabla naziv="DomainObject.Predmet.ProtuStrankaListFormated_1">
      <item>USAVRŠAVANJE d.o.o. zastupanog po punomoćniku Simon Gradišnik</item>
    </derivirana_varijabla>
  </DomainObject.Predmet.ProtuStrankaListFormated>
  <DomainObject.Predmet.ProtuStrankaListFormatedOIB>
    <izvorni_sadrzaj>
      <item>USAVRŠAVANJE d.o.o., OIB 19466359042 zastupanog po punomoćniku Simon Gradišnik</item>
    </izvorni_sadrzaj>
    <derivirana_varijabla naziv="DomainObject.Predmet.ProtuStrankaListFormatedOIB_1">
      <item>USAVRŠAVANJE d.o.o., OIB 19466359042 zastupanog po punomoćniku Simon Gradišnik</item>
    </derivirana_varijabla>
  </DomainObject.Predmet.ProtuStrankaListFormatedOIB>
  <DomainObject.Predmet.ProtuStrankaListFormatedWithAdress>
    <izvorni_sadrzaj>
      <item>USAVRŠAVANJE d.o.o., Slavka Kolara 3, 10410 Velika Gorica zastupanog po punomoćniku Simon Gradišnik</item>
    </izvorni_sadrzaj>
    <derivirana_varijabla naziv="DomainObject.Predmet.ProtuStrankaListFormatedWithAdress_1">
      <item>USAVRŠAVANJE d.o.o., Slavka Kolara 3, 10410 Velika Gorica zastupanog po punomoćniku Simon Gradišnik</item>
    </derivirana_varijabla>
  </DomainObject.Predmet.ProtuStrankaListFormatedWithAdress>
  <DomainObject.Predmet.ProtuStrankaListFormatedWithAdressOIB>
    <izvorni_sadrzaj>
      <item>USAVRŠAVANJE d.o.o., OIB 19466359042, Slavka Kolara 3, 10410 Velika Gorica zastupanog po punomoćniku Simon Gradišnik</item>
    </izvorni_sadrzaj>
    <derivirana_varijabla naziv="DomainObject.Predmet.ProtuStrankaListFormatedWithAdressOIB_1">
      <item>USAVRŠAVANJE d.o.o., OIB 19466359042, Slavka Kolara 3, 10410 Velika Gorica zastupanog po punomoćniku Simon Gradišnik</item>
    </derivirana_varijabla>
  </DomainObject.Predmet.ProtuStrankaListFormatedWithAdressOIB>
  <DomainObject.Predmet.ProtuStrankaListNazivFormated>
    <izvorni_sadrzaj>
      <item>USAVRŠAVANJE d.o.o.</item>
    </izvorni_sadrzaj>
    <derivirana_varijabla naziv="DomainObject.Predmet.ProtuStrankaListNazivFormated_1">
      <item>USAVRŠAVANJE d.o.o.</item>
    </derivirana_varijabla>
  </DomainObject.Predmet.ProtuStrankaListNazivFormated>
  <DomainObject.Predmet.ProtuStrankaListNazivFormatedOIB>
    <izvorni_sadrzaj>
      <item>USAVRŠAVANJE d.o.o., OIB 19466359042</item>
    </izvorni_sadrzaj>
    <derivirana_varijabla naziv="DomainObject.Predmet.ProtuStrankaListNazivFormatedOIB_1">
      <item>USAVRŠAVANJE d.o.o., OIB 19466359042</item>
    </derivirana_varijabla>
  </DomainObject.Predmet.ProtuStrankaListNazivFormatedOIB>
  <DomainObject.Predmet.OstaliListFormated>
    <izvorni_sadrzaj>
      <item>Simon Gradišnik punomoćnik sudionika u postupku USAVRŠAVANJE d.o.o.</item>
    </izvorni_sadrzaj>
    <derivirana_varijabla naziv="DomainObject.Predmet.OstaliListFormated_1">
      <item>Simon Gradišnik punomoćnik sudionika u postupku USAVRŠAVANJE d.o.o.</item>
    </derivirana_varijabla>
  </DomainObject.Predmet.OstaliListFormated>
  <DomainObject.Predmet.OstaliListFormatedOIB>
    <izvorni_sadrzaj>
      <item>Simon Gradišnik, OIB 95224798251 punomoćnik sudionika u postupku USAVRŠAVANJE d.o.o.</item>
    </izvorni_sadrzaj>
    <derivirana_varijabla naziv="DomainObject.Predmet.OstaliListFormatedOIB_1">
      <item>Simon Gradišnik, OIB 95224798251 punomoćnik sudionika u postupku USAVRŠAVANJE d.o.o.</item>
    </derivirana_varijabla>
  </DomainObject.Predmet.OstaliListFormatedOIB>
  <DomainObject.Predmet.OstaliListFormatedWithAdress>
    <izvorni_sadrzaj>
      <item>Simon Gradišnik, Malgajeva Ulica 002, Celje punomoćnik sudionika u postupku USAVRŠAVANJE d.o.o.</item>
    </izvorni_sadrzaj>
    <derivirana_varijabla naziv="DomainObject.Predmet.OstaliListFormatedWithAdress_1">
      <item>Simon Gradišnik, Malgajeva Ulica 002, Celje punomoćnik sudionika u postupku USAVRŠAVANJE d.o.o.</item>
    </derivirana_varijabla>
  </DomainObject.Predmet.OstaliListFormatedWithAdress>
  <DomainObject.Predmet.OstaliListFormatedWithAdressOIB>
    <izvorni_sadrzaj>
      <item>Simon Gradišnik, OIB 95224798251, Malgajeva Ulica 002, Celje punomoćnik sudionika u postupku USAVRŠAVANJE d.o.o.</item>
    </izvorni_sadrzaj>
    <derivirana_varijabla naziv="DomainObject.Predmet.OstaliListFormatedWithAdressOIB_1">
      <item>Simon Gradišnik, OIB 95224798251, Malgajeva Ulica 002, Celje punomoćnik sudionika u postupku USAVRŠAVANJE d.o.o.</item>
    </derivirana_varijabla>
  </DomainObject.Predmet.OstaliListFormatedWithAdressOIB>
  <DomainObject.Predmet.OstaliListNazivFormated>
    <izvorni_sadrzaj>
      <item>Simon Gradišnik</item>
    </izvorni_sadrzaj>
    <derivirana_varijabla naziv="DomainObject.Predmet.OstaliListNazivFormated_1">
      <item>Simon Gradišnik</item>
    </derivirana_varijabla>
  </DomainObject.Predmet.OstaliListNazivFormated>
  <DomainObject.Predmet.OstaliListNazivFormatedOIB>
    <izvorni_sadrzaj>
      <item>Simon Gradišnik, OIB 95224798251</item>
    </izvorni_sadrzaj>
    <derivirana_varijabla naziv="DomainObject.Predmet.OstaliListNazivFormatedOIB_1">
      <item>Simon Gradišnik, OIB 95224798251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USAVRŠAVANJE d.o.o.</izvorni_sadrzaj>
    <derivirana_varijabla naziv="DomainObject.Predmet.ProtustrankaIDrugi_1">USAVRŠAVANJE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USAVRŠAVANJE d.o.o., OIB 19466359042, Slavka Kolara 3, 10410 Velika Gorica</izvorni_sadrzaj>
    <derivirana_varijabla naziv="DomainObject.Predmet.ProtustrankaIDrugiAdressOIB_1">USAVRŠAVANJE d.o.o., OIB 19466359042,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USAVRŠAVANJE d.o.o.</item>
      <item>FINA Regionalni centar Zagreb</item>
      <item>Simon Gradišnik</item>
    </izvorni_sadrzaj>
    <derivirana_varijabla naziv="DomainObject.Predmet.SudioniciListNaziv_1">
      <item>USAVRŠAVANJE d.o.o.</item>
      <item>FINA Regionalni centar Zagreb</item>
      <item>Simon Gradišnik</item>
    </derivirana_varijabla>
  </DomainObject.Predmet.SudioniciListNaziv>
  <DomainObject.Predmet.SudioniciListAdressOIB>
    <izvorni_sadrzaj>
      <item>USAVRŠAVANJE d.o.o., OIB 19466359042, Slavka Kolara 3,10410 Velika Gorica</item>
      <item>FINA Regionalni centar Zagreb, OIB 85821130368, Trg svibanjskih žrtava 1995. 1,10000 Zagreb</item>
      <item>Simon Gradišnik, OIB 95224798251, Malgajeva Ulica 002,Celje</item>
    </izvorni_sadrzaj>
    <derivirana_varijabla naziv="DomainObject.Predmet.SudioniciListAdressOIB_1">
      <item>USAVRŠAVANJE d.o.o., OIB 19466359042, Slavka Kolara 3,10410 Velika Gorica</item>
      <item>FINA Regionalni centar Zagreb, OIB 85821130368, Trg svibanjskih žrtava 1995. 1,10000 Zagreb</item>
      <item>Simon Gradišnik, OIB 95224798251, Malgajeva Ulica 002,Celje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19466359042</item>
      <item>, OIB 85821130368</item>
      <item>, OIB 95224798251</item>
    </izvorni_sadrzaj>
    <derivirana_varijabla naziv="DomainObject.Predmet.SudioniciListNazivOIB_1">
      <item>, OIB 19466359042</item>
      <item>, OIB 85821130368</item>
      <item>, OIB 95224798251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1464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2016-02-12T10:32:00Z</dcterms:created>
  <dc:creator>ilukac</dc:creator>
  <cp:lastModifiedBy>Mirela Šantek</cp:lastModifiedBy>
  <cp:lastPrinted>2016-03-14T09:14:00Z</cp:lastPrinted>
  <dcterms:modified xmlns:xsi="http://www.w3.org/2001/XMLSchema-instance" xsi:type="dcterms:W3CDTF">2016-03-16T13:05:00Z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