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a61e" w14:paraId="1c3a61e" w:rsidRDefault="004C4B1A" w:rsidP="004C4B1A" w:rsidR="004C4B1A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B1A" w:rsidP="004C4B1A" w:rsidR="004C4B1A">
      <w:r>
        <w:rPr>
          <w:b/>
          <w:bCs/>
        </w:rPr>
        <w:t xml:space="preserve">                            </w:t>
      </w:r>
    </w:p>
    <w:p w:rsidRDefault="004C4B1A" w:rsidP="004C4B1A" w:rsidR="004C4B1A">
      <w:r>
        <w:t>REPUBLIKA HRVATSKA</w:t>
      </w:r>
    </w:p>
    <w:p w:rsidRDefault="004C4B1A" w:rsidP="004C4B1A" w:rsidR="004C4B1A">
      <w:r>
        <w:t xml:space="preserve">TRGOVAČKI SUD U OSIJEKU </w:t>
      </w:r>
    </w:p>
    <w:p w:rsidRDefault="004C4B1A" w:rsidP="004C4B1A" w:rsidR="004C4B1A">
      <w:r>
        <w:t>STALNA SLUŽBA U SLAVONSKOM BRODU                                         3 St-1660/2016-3</w:t>
      </w:r>
      <w:r w:rsidR="00463EF6">
        <w:t>5</w:t>
      </w:r>
    </w:p>
    <w:p w:rsidRDefault="004C4B1A" w:rsidP="004C4B1A" w:rsidR="004C4B1A">
      <w:r>
        <w:t>Trg pobjede 13</w:t>
      </w:r>
    </w:p>
    <w:p w:rsidRDefault="004C4B1A" w:rsidP="004C4B1A" w:rsidR="004C4B1A">
      <w:r>
        <w:t>35000 Slavonski Brod</w:t>
      </w:r>
    </w:p>
    <w:p w:rsidRDefault="004C4B1A" w:rsidP="004C4B1A" w:rsidR="004C4B1A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Z A K L J U Č A K</w:t>
      </w:r>
    </w:p>
    <w:p w:rsidRDefault="004C4B1A" w:rsidP="004C4B1A" w:rsidR="004C4B1A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OSIJEKU, STALNA SLUŽBA U SLAVONSKOM BRODU</w:t>
      </w:r>
      <w:r>
        <w:t xml:space="preserve">, po stečajnoj sutkinji Danieli Martini Maoduš,  u stečajnom postupku nad </w:t>
      </w:r>
      <w:r>
        <w:rPr>
          <w:b/>
        </w:rPr>
        <w:t xml:space="preserve">KTC PRIZMA d.o.o. u stečaju, Primorska 33, Mihaljevci, OIB: 99682301115, </w:t>
      </w:r>
      <w:r>
        <w:t xml:space="preserve">koga zastupa stečajni upravitelj Zorislav Novoselac, </w:t>
      </w:r>
      <w:r w:rsidR="009A1B56">
        <w:t>26</w:t>
      </w:r>
      <w:r>
        <w:t xml:space="preserve">. svibnja 2017. </w:t>
      </w:r>
    </w:p>
    <w:p w:rsidRDefault="004C4B1A" w:rsidP="004C4B1A" w:rsidR="004C4B1A">
      <w:r>
        <w:t xml:space="preserve">                                                                    </w:t>
      </w:r>
    </w:p>
    <w:p w:rsidRDefault="004C4B1A" w:rsidP="004C4B1A" w:rsidR="004C4B1A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C657BB" w:rsidP="00463EF6" w:rsidR="004C4B1A">
      <w:pPr>
        <w:ind w:firstLine="708"/>
        <w:jc w:val="both"/>
        <w:rPr>
          <w:b/>
          <w:u w:val="single"/>
        </w:rPr>
      </w:pPr>
      <w:r>
        <w:t>R</w:t>
      </w:r>
      <w:r w:rsidR="004C4B1A">
        <w:t>očište za procjenu vrijednosti nekretnina</w:t>
      </w:r>
      <w:r w:rsidR="00461B7C">
        <w:t xml:space="preserve"> zakazano </w:t>
      </w:r>
      <w:r w:rsidR="004C4B1A">
        <w:t xml:space="preserve"> za dan </w:t>
      </w:r>
      <w:r w:rsidR="004C4B1A">
        <w:rPr>
          <w:b/>
          <w:u w:val="single"/>
        </w:rPr>
        <w:t>29. svibnja 2017. u 9,45 sati, Stalna služba u Slavonskom Brodu, Trg pobjede 13, soba 73, III kat</w:t>
      </w:r>
    </w:p>
    <w:p w:rsidRDefault="004C4B1A" w:rsidP="004C4B1A" w:rsidR="004C4B1A">
      <w:pPr>
        <w:ind w:firstLine="708"/>
        <w:jc w:val="both"/>
        <w:rPr>
          <w:b/>
          <w:u w:val="single"/>
        </w:rPr>
      </w:pPr>
    </w:p>
    <w:p w:rsidRDefault="004C4B1A" w:rsidP="004C4B1A" w:rsidR="004C4B1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/>
        <w:contextualSpacing/>
      </w:pPr>
      <w:r>
        <w:rPr>
          <w:b/>
          <w:u w:val="single"/>
        </w:rPr>
        <w:t xml:space="preserve">za nekretninu </w:t>
      </w:r>
      <w:r>
        <w:rPr>
          <w:b/>
        </w:rPr>
        <w:t>zk.ulošku 1865 k.o. Kutjevo, k.č.br. 2219/68, oranica Kamenjača u površini od 1816 m2</w:t>
      </w:r>
      <w:r>
        <w:t xml:space="preserve"> koja</w:t>
      </w:r>
      <w:r>
        <w:rPr>
          <w:bCs/>
          <w:color w:val="222222"/>
        </w:rPr>
        <w:t xml:space="preserve"> nekretnine se vodi na stečajnom dužniku </w:t>
      </w:r>
      <w:r>
        <w:t>KTC PRIZMA d.o.o. u stečaju, Primorska 33, Mihaljevci.</w:t>
      </w:r>
    </w:p>
    <w:p w:rsidRDefault="00C657BB" w:rsidP="00C657BB" w:rsidR="00C657BB" w:rsidRPr="00461B7C">
      <w:pPr>
        <w:pStyle w:val="ListaeSPIS"/>
        <w:numPr>
          <w:ilvl w:val="0"/>
          <w:numId w:val="0"/>
        </w:numPr>
        <w:ind w:firstLine="624"/>
        <w:rPr>
          <w:u w:val="single"/>
        </w:rPr>
      </w:pPr>
      <w:r w:rsidRPr="00461B7C">
        <w:rPr>
          <w:u w:val="single"/>
        </w:rPr>
        <w:t>n e ć e   s e   o d r ž a t i</w:t>
      </w:r>
      <w:r w:rsidR="00461B7C" w:rsidRPr="00461B7C">
        <w:rPr>
          <w:u w:val="single"/>
        </w:rPr>
        <w:t xml:space="preserve">.  </w:t>
      </w:r>
    </w:p>
    <w:p w:rsidRDefault="00461B7C" w:rsidP="00C657BB" w:rsidR="00461B7C" w:rsidRPr="00C657BB">
      <w:pPr>
        <w:pStyle w:val="ListaeSPIS"/>
        <w:numPr>
          <w:ilvl w:val="0"/>
          <w:numId w:val="0"/>
        </w:numPr>
        <w:ind w:firstLine="624"/>
      </w:pPr>
      <w:r>
        <w:t xml:space="preserve">Ročište će se zakazati, ako za isto budu ispunjeni uvjeti, nakon pravomoćnosti rješenja o prodaji nekretnina u stečaju. </w:t>
      </w:r>
    </w:p>
    <w:p w:rsidRDefault="004C4B1A" w:rsidP="004C4B1A" w:rsidR="004C4B1A">
      <w:pPr>
        <w:jc w:val="both"/>
      </w:pPr>
      <w:r>
        <w:tab/>
        <w:t>Obavještavaju se zainteresirani da je izvršena procjena vrijednosti nekretnina po stalnom sudskom vještaku Ivanki Kejčir iz Požege koja je utvrdila da se u naravi radi o poslovnoj građevini s pripadajućim zemljištem (benzinskoj crpki i gospodarskom dvorištu</w:t>
      </w:r>
      <w:r w:rsidR="00461B7C">
        <w:t xml:space="preserve">  koje nekretnine nisu završene</w:t>
      </w:r>
      <w:r>
        <w:t>) te se može izvršiti uvid u dokument procjene koji se nalazi u spisu predmeta na sudu.</w:t>
      </w:r>
    </w:p>
    <w:p w:rsidRDefault="004C4B1A" w:rsidP="004C4B1A" w:rsidR="00463EF6">
      <w:pPr>
        <w:jc w:val="both"/>
      </w:pPr>
      <w:r>
        <w:tab/>
      </w:r>
      <w:r w:rsidR="00463EF6">
        <w:tab/>
      </w:r>
      <w:r w:rsidR="00463EF6">
        <w:tab/>
      </w:r>
      <w:r w:rsidR="00463EF6">
        <w:tab/>
      </w:r>
      <w:r w:rsidR="00463EF6">
        <w:tab/>
      </w:r>
      <w:r w:rsidR="00463EF6">
        <w:tab/>
      </w:r>
    </w:p>
    <w:p w:rsidRDefault="00463EF6" w:rsidP="004C4B1A" w:rsidR="00463EF6">
      <w:pPr>
        <w:jc w:val="both"/>
      </w:pPr>
    </w:p>
    <w:p w:rsidRDefault="00461B7C" w:rsidP="00463EF6" w:rsidR="004C4B1A">
      <w:pPr>
        <w:ind w:firstLine="708" w:left="2124"/>
        <w:jc w:val="both"/>
      </w:pPr>
      <w:r>
        <w:lastRenderedPageBreak/>
        <w:t xml:space="preserve"> o b r a z l o ž e nj e </w:t>
      </w:r>
    </w:p>
    <w:p w:rsidRDefault="00F07861" w:rsidP="00463EF6" w:rsidR="00F07861" w:rsidRPr="002916FA">
      <w:pPr>
        <w:ind w:firstLine="708"/>
        <w:jc w:val="both"/>
      </w:pPr>
      <w:r>
        <w:t xml:space="preserve">U ovoj pravnoj tvari uložena je  žalba na rješenje o prodaji </w:t>
      </w:r>
      <w:r w:rsidRPr="002916FA">
        <w:t xml:space="preserve">nekretnina </w:t>
      </w:r>
      <w:r w:rsidR="002916FA">
        <w:t xml:space="preserve"> upisanih u </w:t>
      </w:r>
      <w:r w:rsidRPr="002916FA">
        <w:t xml:space="preserve"> zk.ulošku 1865 k.o. Kutjevo, k.č.br. 2219/68, oranica Kamenjača u površini od 1816 m2 u stečajnom postupku i  vezano za upis zabilježbe prodaje</w:t>
      </w:r>
    </w:p>
    <w:p w:rsidRDefault="00F07861" w:rsidP="00463EF6" w:rsidR="00F07861" w:rsidRPr="002916FA">
      <w:pPr>
        <w:ind w:firstLine="708"/>
        <w:jc w:val="both"/>
      </w:pPr>
      <w:r w:rsidRPr="002916FA">
        <w:t xml:space="preserve">Stoga je odlučeno kao u izreci zaključka, jer je pretpostavka održavanja ročišta za procjenu nekretnina </w:t>
      </w:r>
      <w:r w:rsidR="002916FA" w:rsidRPr="002916FA">
        <w:t>pravomoćno rješenja o prodaji nekretnina u stečajnom postupku</w:t>
      </w:r>
    </w:p>
    <w:p w:rsidRDefault="004C4B1A" w:rsidP="004C4B1A" w:rsidR="004C4B1A">
      <w:r>
        <w:t xml:space="preserve">            U Slavonskom Brodu </w:t>
      </w:r>
      <w:r w:rsidR="00C657BB">
        <w:t>2</w:t>
      </w:r>
      <w:r w:rsidR="00461B7C">
        <w:t>6</w:t>
      </w:r>
      <w:r w:rsidR="00C657BB">
        <w:t>.</w:t>
      </w:r>
      <w:r>
        <w:t xml:space="preserve"> svibnja 2017.</w:t>
      </w:r>
    </w:p>
    <w:p w:rsidRDefault="004C4B1A" w:rsidP="004C4B1A" w:rsidR="004C4B1A">
      <w:pPr>
        <w:ind w:firstLine="708" w:left="4956"/>
      </w:pPr>
      <w:r>
        <w:t xml:space="preserve"> Stečajna sutkinja:</w:t>
      </w:r>
    </w:p>
    <w:p w:rsidRDefault="004C4B1A" w:rsidP="004C4B1A" w:rsidR="004C4B1A">
      <w:r>
        <w:t>                                                                                 </w:t>
      </w:r>
      <w:r>
        <w:tab/>
        <w:t xml:space="preserve">       Daniela Martini Maoduš</w:t>
      </w:r>
    </w:p>
    <w:p w:rsidRDefault="004C4B1A" w:rsidP="004C4B1A" w:rsidR="004C4B1A"/>
    <w:p w:rsidRDefault="004C4B1A" w:rsidP="004C4B1A" w:rsidR="004C4B1A">
      <w:pPr>
        <w:jc w:val="both"/>
        <w:rPr>
          <w:b/>
          <w:bCs/>
          <w:sz w:val="20"/>
          <w:szCs w:val="20"/>
        </w:rPr>
      </w:pPr>
    </w:p>
    <w:p w:rsidRDefault="004C4B1A" w:rsidP="004C4B1A" w:rsidR="004C4B1A">
      <w:pPr>
        <w:jc w:val="both"/>
        <w:rPr>
          <w:sz w:val="16"/>
          <w:szCs w:val="16"/>
        </w:rPr>
      </w:pPr>
      <w:r>
        <w:rPr>
          <w:sz w:val="16"/>
          <w:szCs w:val="16"/>
        </w:rPr>
        <w:t>- Objaviti na eOglasnoj ploči suda</w:t>
      </w:r>
      <w:r w:rsidR="002916FA">
        <w:rPr>
          <w:sz w:val="16"/>
          <w:szCs w:val="16"/>
        </w:rPr>
        <w:t xml:space="preserve"> za sve zainteresirane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954" w:rsidP="00537B78" w:rsidR="00856954">
      <w:r>
        <w:separator/>
      </w:r>
    </w:p>
  </w:endnote>
  <w:endnote w:id="0" w:type="continuationSeparator">
    <w:p w:rsidRDefault="00856954" w:rsidP="00537B78" w:rsidR="00856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954" w:rsidP="00537B78" w:rsidR="00856954">
      <w:r>
        <w:separator/>
      </w:r>
    </w:p>
  </w:footnote>
  <w:footnote w:id="0" w:type="continuationSeparator">
    <w:p w:rsidRDefault="00856954" w:rsidP="00537B78" w:rsidR="00856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DD2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6F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B7C"/>
    <w:rsid w:val="00463633"/>
    <w:rsid w:val="00463EF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423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B1A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95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95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56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7BB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86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99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St-1660/2016-35</izvorni_sadrzaj>
    <derivirana_varijabla naziv="DomainObject.Oznaka_1">St-1660/2016-35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St-1660/2016-35</izvorni_sadrzaj>
    <derivirana_varijabla naziv="DomainObject.PoslovniBrojDokumenta_1">St-1660/2016-35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A73F8-F9A3-4302-946E-C6E3FFF92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1564</properties:Characters>
  <properties:Lines>42</properties:Lines>
  <properties:Paragraphs>20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2017-05-26T11:18:00Z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St-1660/2016-35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