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b90f" w14:paraId="023b90f" w:rsidRDefault="00353A8B" w:rsidP="001940FB" w:rsidR="00353A8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E11519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53A8B" w:rsidP="00AA6BCF" w:rsidR="00353A8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53A8B" w:rsidP="00353A8B" w:rsidR="00353A8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53A8B" w:rsidP="00353A8B" w:rsidR="00353A8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53A8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53A8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D32E9">
        <w:rPr>
          <w:rFonts w:cs="Calibri" w:eastAsia="Arial Unicode MS" w:hAnsi="Calibri" w:ascii="Calibri"/>
          <w:kern w:val="1"/>
          <w:lang w:eastAsia="ar-SA" w:val="hr-HR"/>
        </w:rPr>
        <w:t>RIKARD KLEMENČIĆ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353A8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050C32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AD32E9">
        <w:rPr>
          <w:rFonts w:cs="Calibri" w:eastAsia="Arial Unicode MS" w:hAnsi="Calibri" w:ascii="Calibri"/>
          <w:kern w:val="1"/>
          <w:lang w:eastAsia="ar-SA" w:val="hr-HR"/>
        </w:rPr>
        <w:t>1.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2</w:t>
      </w:r>
      <w:r w:rsidR="00AD32E9">
        <w:rPr>
          <w:rFonts w:cs="Calibri" w:eastAsia="Arial Unicode MS" w:hAnsi="Calibri" w:ascii="Calibri"/>
          <w:kern w:val="1"/>
          <w:lang w:eastAsia="ar-SA" w:val="hr-HR"/>
        </w:rPr>
        <w:t>11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AD32E9">
        <w:rPr>
          <w:rFonts w:cs="Calibri" w:eastAsia="Arial Unicode MS" w:hAnsi="Calibri" w:ascii="Calibri"/>
          <w:kern w:val="1"/>
          <w:lang w:eastAsia="ar-SA" w:val="hr-HR"/>
        </w:rPr>
        <w:t>775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,</w:t>
      </w:r>
      <w:r w:rsidR="00AD32E9">
        <w:rPr>
          <w:rFonts w:cs="Calibri" w:eastAsia="Arial Unicode MS" w:hAnsi="Calibri" w:ascii="Calibri"/>
          <w:kern w:val="1"/>
          <w:lang w:eastAsia="ar-SA" w:val="hr-HR"/>
        </w:rPr>
        <w:t>61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D32E9">
        <w:rPr>
          <w:rFonts w:cs="Calibri" w:eastAsia="Arial Unicode MS" w:hAnsi="Calibri" w:ascii="Calibri"/>
          <w:kern w:val="1"/>
          <w:lang w:eastAsia="ar-SA" w:val="hr-HR"/>
        </w:rPr>
        <w:t>1.105.675,61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22737">
        <w:rPr>
          <w:rFonts w:cs="Calibri" w:hAnsi="Calibri" w:ascii="Calibri"/>
        </w:rPr>
        <w:t>106.100,00</w:t>
      </w:r>
      <w:r w:rsidR="00D22737" w:rsidRPr="00F20B3B">
        <w:rPr>
          <w:rFonts w:cs="Calibri" w:hAnsi="Calibri" w:ascii="Calibri"/>
        </w:rPr>
        <w:t xml:space="preserve"> kn</w:t>
      </w:r>
      <w:r w:rsidR="00D22737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353A8B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53A8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53A8B" w:rsidRPr="00353A8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353A8B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E43D7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3D77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D32E9" w:rsidP="00AD32E9" w:rsidR="00AA6BCF" w:rsidRPr="00E43D77">
            <w:pPr>
              <w:spacing w:after="0"/>
              <w:jc w:val="both"/>
              <w:rPr>
                <w:rFonts w:cs="Calibri" w:hAnsi="Calibri" w:ascii="Calibri"/>
              </w:rPr>
            </w:pPr>
            <w:r w:rsidRPr="00E43D77">
              <w:rPr>
                <w:rFonts w:cs="Calibri" w:hAnsi="Calibri" w:ascii="Calibri"/>
              </w:rPr>
              <w:t>Rikard Klemenčić</w:t>
            </w:r>
            <w:r w:rsidR="00F20B3B" w:rsidRPr="00E43D77">
              <w:rPr>
                <w:rFonts w:cs="Calibri" w:hAnsi="Calibri" w:ascii="Calibri"/>
              </w:rPr>
              <w:t xml:space="preserve">, </w:t>
            </w:r>
            <w:r w:rsidRPr="00E43D77">
              <w:rPr>
                <w:rFonts w:cs="Calibri" w:hAnsi="Calibri" w:ascii="Calibri"/>
              </w:rPr>
              <w:t>Teslina 14 a, Split</w:t>
            </w:r>
            <w:r w:rsidR="00575392" w:rsidRPr="00E43D77">
              <w:rPr>
                <w:rFonts w:cs="Calibri" w:hAnsi="Calibri" w:ascii="Calibri"/>
              </w:rPr>
              <w:t>,</w:t>
            </w:r>
            <w:r w:rsidR="003C5AF8" w:rsidRPr="00E43D77">
              <w:rPr>
                <w:rFonts w:cs="Calibri" w:hAnsi="Calibri" w:ascii="Calibri"/>
              </w:rPr>
              <w:t xml:space="preserve"> </w:t>
            </w:r>
            <w:r w:rsidR="003A5883" w:rsidRPr="00E43D77">
              <w:rPr>
                <w:rFonts w:cs="Calibri" w:hAnsi="Calibri" w:ascii="Calibri"/>
              </w:rPr>
              <w:t>OIB:</w:t>
            </w:r>
            <w:r w:rsidR="00E43846" w:rsidRPr="00E43D77">
              <w:rPr>
                <w:rFonts w:cs="Calibri" w:hAnsi="Calibri" w:ascii="Calibri"/>
              </w:rPr>
              <w:t xml:space="preserve"> </w:t>
            </w:r>
            <w:r w:rsidRPr="00E43D77">
              <w:rPr>
                <w:rFonts w:cs="Calibri" w:hAnsi="Calibri" w:ascii="Calibri"/>
              </w:rPr>
              <w:t>48596515155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D32E9" w:rsidP="00D22737" w:rsidR="00AA6BCF" w:rsidRPr="00E43D77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43D77">
              <w:rPr>
                <w:rFonts w:cs="Calibri" w:hAnsi="Calibri" w:ascii="Calibri"/>
              </w:rPr>
              <w:t>Ugovori o štednom depozitu broj 81-70-12016-8, 81-70-13070-9, 81-70-50042-3,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E43D77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D32E9" w:rsidP="00AA6BCF" w:rsidR="00AA6BCF" w:rsidRPr="00E43D7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3D77">
              <w:rPr>
                <w:rFonts w:cs="Calibri" w:hAnsi="Calibri" w:ascii="Calibri"/>
              </w:rPr>
              <w:t>1.211.775,61</w:t>
            </w:r>
            <w:r w:rsidR="00783BFB" w:rsidRPr="00E43D77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E43D77">
            <w:pPr>
              <w:spacing w:after="0"/>
              <w:rPr>
                <w:rFonts w:cs="Calibri" w:hAnsi="Calibri" w:ascii="Calibri"/>
              </w:rPr>
            </w:pPr>
          </w:p>
          <w:p w:rsidRDefault="00AD32E9" w:rsidP="00AA6BCF" w:rsidR="00AA6BCF" w:rsidRPr="00E43D7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3D77">
              <w:rPr>
                <w:rFonts w:cs="Calibri" w:hAnsi="Calibri" w:ascii="Calibri"/>
              </w:rPr>
              <w:t>1.105.675,61</w:t>
            </w:r>
            <w:r w:rsidR="00783BFB" w:rsidRPr="00E43D77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E43D77">
            <w:pPr>
              <w:spacing w:after="0"/>
              <w:rPr>
                <w:rFonts w:cs="Calibri" w:hAnsi="Calibri" w:ascii="Calibri"/>
              </w:rPr>
            </w:pPr>
          </w:p>
          <w:p w:rsidRDefault="00AD32E9" w:rsidP="00AD32E9" w:rsidR="00AA6BCF" w:rsidRPr="00E43D7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3D77">
              <w:rPr>
                <w:rFonts w:cs="Calibri" w:hAnsi="Calibri" w:ascii="Calibri"/>
              </w:rPr>
              <w:t>106</w:t>
            </w:r>
            <w:r w:rsidR="00575392" w:rsidRPr="00E43D77">
              <w:rPr>
                <w:rFonts w:cs="Calibri" w:hAnsi="Calibri" w:ascii="Calibri"/>
              </w:rPr>
              <w:t>.</w:t>
            </w:r>
            <w:r w:rsidRPr="00E43D77">
              <w:rPr>
                <w:rFonts w:cs="Calibri" w:hAnsi="Calibri" w:ascii="Calibri"/>
              </w:rPr>
              <w:t>1</w:t>
            </w:r>
            <w:r w:rsidR="00575392" w:rsidRPr="00E43D77">
              <w:rPr>
                <w:rFonts w:cs="Calibri" w:hAnsi="Calibri" w:ascii="Calibri"/>
              </w:rPr>
              <w:t>00,00</w:t>
            </w:r>
            <w:r w:rsidR="00F20B3B" w:rsidRPr="00E43D77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53A8B" w:rsidP="00353A8B" w:rsidR="00353A8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E0724" w:rsidP="00F7238C" w:rsidR="00F7238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238C" w:rsidP="00F7238C" w:rsidR="00F7238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7238C" w:rsidP="00F7238C" w:rsidR="00F7238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7238C" w:rsidP="00F7238C" w:rsidR="00F7238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C86" w:rsidR="00757C86">
      <w:pPr>
        <w:spacing w:after="0"/>
      </w:pPr>
      <w:r>
        <w:separator/>
      </w:r>
    </w:p>
  </w:endnote>
  <w:endnote w:id="0" w:type="continuationSeparator">
    <w:p w:rsidRDefault="00757C86" w:rsidR="00757C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24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C86" w:rsidR="00757C86">
      <w:pPr>
        <w:spacing w:after="0"/>
      </w:pPr>
      <w:r>
        <w:separator/>
      </w:r>
    </w:p>
  </w:footnote>
  <w:footnote w:id="0" w:type="continuationSeparator">
    <w:p w:rsidRDefault="00757C86" w:rsidR="00757C8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46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B02F56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0C32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0724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3A8B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2C57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A4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B49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2C37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46E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7C86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32E9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4540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2737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5C7C"/>
    <w:rsid w:val="00DF026D"/>
    <w:rsid w:val="00DF3079"/>
    <w:rsid w:val="00DF3140"/>
    <w:rsid w:val="00DF3A29"/>
    <w:rsid w:val="00DF5770"/>
    <w:rsid w:val="00E0209D"/>
    <w:rsid w:val="00E07A99"/>
    <w:rsid w:val="00E112C8"/>
    <w:rsid w:val="00E11519"/>
    <w:rsid w:val="00E15E42"/>
    <w:rsid w:val="00E164CF"/>
    <w:rsid w:val="00E21B1D"/>
    <w:rsid w:val="00E24DF7"/>
    <w:rsid w:val="00E31D5D"/>
    <w:rsid w:val="00E34FC0"/>
    <w:rsid w:val="00E3556D"/>
    <w:rsid w:val="00E36997"/>
    <w:rsid w:val="00E37521"/>
    <w:rsid w:val="00E3776A"/>
    <w:rsid w:val="00E42B83"/>
    <w:rsid w:val="00E43846"/>
    <w:rsid w:val="00E43D77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38C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32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46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46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46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46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32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46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46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46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46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97184-59EC-4CC1-9D70-B2258ADF0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1474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2018-08-23T12:01:00Z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St-651/2017-296 / Podnesak - Podnesak (-296.docx)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