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4a56" w14:paraId="36d4a56" w:rsidRDefault="00125781" w:rsidP="00910611" w:rsidR="001257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5781" w:rsidP="00910611" w:rsidR="00125781">
      <w:r>
        <w:rPr>
          <w:rFonts w:eastAsia="MS Mincho"/>
        </w:rPr>
        <w:t>REPUBLIKA HRVATSKA</w:t>
      </w:r>
    </w:p>
    <w:p w:rsidRDefault="00125781" w:rsidP="00910611" w:rsidR="00125781">
      <w:r>
        <w:rPr>
          <w:rFonts w:eastAsia="MS Mincho"/>
        </w:rPr>
        <w:t>TRGOVAČKI SUD U RIJECI</w:t>
      </w:r>
    </w:p>
    <w:p w:rsidRDefault="00125781" w:rsidR="0012578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BE118D">
        <w:rPr>
          <w:bCs/>
        </w:rPr>
        <w:t>KVARNER TIM</w:t>
      </w:r>
      <w:r w:rsidR="00BE118D">
        <w:t xml:space="preserve"> društvo s ograničenom odgovornošću za trgovinu i usluge Opatija, Volovsko, Obala Frana Supila 1, OIB: 89775833170, MBS: 040279053</w:t>
      </w:r>
      <w:r>
        <w:t xml:space="preserve">, dana 10.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i j e š i o  j 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>
        <w:t xml:space="preserve">Privremenom stečajnom upravitelju </w:t>
      </w:r>
      <w:r w:rsidR="00BE118D">
        <w:t xml:space="preserve">Mirjani </w:t>
      </w:r>
      <w:proofErr w:type="spellStart"/>
      <w:r w:rsidR="00BE118D">
        <w:t>Gašparović</w:t>
      </w:r>
      <w:proofErr w:type="spellEnd"/>
      <w:r w:rsidR="00BE118D">
        <w:t xml:space="preserve">, OIB: 36691101554, </w:t>
      </w:r>
      <w:proofErr w:type="spellStart"/>
      <w:r w:rsidR="00BE118D">
        <w:t>Podšupera</w:t>
      </w:r>
      <w:proofErr w:type="spellEnd"/>
      <w:r w:rsidR="00BE118D">
        <w:t xml:space="preserve"> 55, Crikvenica, </w:t>
      </w:r>
      <w:r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proofErr w:type="spellStart"/>
      <w:r>
        <w:t>posl</w:t>
      </w:r>
      <w:proofErr w:type="spellEnd"/>
      <w:r>
        <w:t>. br. 14. St-</w:t>
      </w:r>
      <w:r w:rsidR="007B11EC">
        <w:t>968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FD4C99">
        <w:t>12. prosinca</w:t>
      </w:r>
      <w:r>
        <w:t xml:space="preserve"> 201</w:t>
      </w:r>
      <w:r w:rsidR="00FD4C99">
        <w:t>6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7B11EC">
        <w:rPr>
          <w:bCs/>
        </w:rPr>
        <w:t>KVARNER TIM</w:t>
      </w:r>
      <w:r w:rsidR="007B11EC">
        <w:t xml:space="preserve"> društvo s ograničenom odgovornošću za trgovinu i usluge Opatija, Volovsko, Obala Frana Supila 1, OIB: 89775833170, MBS: 040279053</w:t>
      </w:r>
      <w:r w:rsidR="00B61EFF">
        <w:t xml:space="preserve">, a rješenjem </w:t>
      </w:r>
      <w:proofErr w:type="spellStart"/>
      <w:r w:rsidR="00B61EFF">
        <w:t>posl</w:t>
      </w:r>
      <w:proofErr w:type="spellEnd"/>
      <w:r w:rsidR="00B61EFF">
        <w:t>. br. 14 St-</w:t>
      </w:r>
      <w:r w:rsidR="00FD4C99">
        <w:t>9</w:t>
      </w:r>
      <w:r w:rsidR="007B11EC">
        <w:t>68</w:t>
      </w:r>
      <w:r w:rsidR="00B61EFF">
        <w:t xml:space="preserve">/2016 od </w:t>
      </w:r>
      <w:r w:rsidR="007B11EC">
        <w:t>1</w:t>
      </w:r>
      <w:r w:rsidR="00FD4C99">
        <w:t>6</w:t>
      </w:r>
      <w:r w:rsidR="00B61EFF">
        <w:t xml:space="preserve">. </w:t>
      </w:r>
      <w:r w:rsidR="007B11EC">
        <w:t>prosinca 2016</w:t>
      </w:r>
      <w:r w:rsidR="00B61EFF">
        <w:t xml:space="preserve">. godine </w:t>
      </w:r>
      <w:r w:rsidR="007B11EC">
        <w:t xml:space="preserve">ispravljenim rješenjem </w:t>
      </w:r>
      <w:proofErr w:type="spellStart"/>
      <w:r w:rsidR="007B11EC">
        <w:t>posl</w:t>
      </w:r>
      <w:proofErr w:type="spellEnd"/>
      <w:r w:rsidR="007B11EC">
        <w:t xml:space="preserve">. br. 14 St-968/2016-11 od 27. prosinca 2016. godine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 w:rsidR="007B11EC">
        <w:t xml:space="preserve">Mirjana </w:t>
      </w:r>
      <w:proofErr w:type="spellStart"/>
      <w:r w:rsidR="007B11EC">
        <w:t>Gašparović</w:t>
      </w:r>
      <w:proofErr w:type="spellEnd"/>
      <w:r w:rsidR="007B11EC">
        <w:t xml:space="preserve">, OIB: 36691101554, </w:t>
      </w:r>
      <w:proofErr w:type="spellStart"/>
      <w:r w:rsidR="007B11EC">
        <w:t>Podšupera</w:t>
      </w:r>
      <w:proofErr w:type="spellEnd"/>
      <w:r w:rsidR="007B11EC">
        <w:t xml:space="preserve"> 55, Crikvenica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7B11EC">
        <w:rPr>
          <w:bCs/>
        </w:rPr>
        <w:t>16. ožujka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B61EFF">
        <w:t>10</w:t>
      </w:r>
      <w:r>
        <w:t>. svibnja 2017. godine</w:t>
      </w: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4D76C9" w:rsidP="00C40999" w:rsidR="004D76C9"/>
    <w:p w:rsidRDefault="004D76C9" w:rsidP="00C40999" w:rsidR="004D76C9"/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>
      <w:r>
        <w:lastRenderedPageBreak/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B61EFF">
        <w:t>10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0B4" w:rsidP="00C40999" w:rsidR="005660B4">
      <w:r>
        <w:separator/>
      </w:r>
    </w:p>
  </w:endnote>
  <w:endnote w:id="0" w:type="continuationSeparator">
    <w:p w:rsidRDefault="005660B4" w:rsidP="00C40999" w:rsidR="00566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1EC" w:rsidR="007B11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1EC" w:rsidR="007B11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1EC" w:rsidR="007B11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0B4" w:rsidP="00C40999" w:rsidR="005660B4">
      <w:r>
        <w:separator/>
      </w:r>
    </w:p>
  </w:footnote>
  <w:footnote w:id="0" w:type="continuationSeparator">
    <w:p w:rsidRDefault="005660B4" w:rsidP="00C40999" w:rsidR="005660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1EC" w:rsidR="007B11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8E7E26">
      <w:t>9</w:t>
    </w:r>
    <w:r w:rsidR="007B11EC">
      <w:t>68</w:t>
    </w:r>
    <w:r>
      <w:t>/2016</w:t>
    </w:r>
    <w:r w:rsidR="00B61EFF">
      <w:t>-1</w:t>
    </w:r>
    <w:r w:rsidR="007B11EC">
      <w:t>6</w:t>
    </w:r>
  </w:p>
  <w:p w:rsidRDefault="00C40999" w:rsidR="00C4099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1EC" w:rsidR="007B11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125781"/>
    <w:rsid w:val="00157227"/>
    <w:rsid w:val="00267BBB"/>
    <w:rsid w:val="003541B1"/>
    <w:rsid w:val="004D76C9"/>
    <w:rsid w:val="004F6C16"/>
    <w:rsid w:val="00520689"/>
    <w:rsid w:val="005660B4"/>
    <w:rsid w:val="00684939"/>
    <w:rsid w:val="0076139A"/>
    <w:rsid w:val="007B11EC"/>
    <w:rsid w:val="007B6D04"/>
    <w:rsid w:val="00836506"/>
    <w:rsid w:val="008B502E"/>
    <w:rsid w:val="008E7E26"/>
    <w:rsid w:val="00930025"/>
    <w:rsid w:val="00942A0F"/>
    <w:rsid w:val="00A40665"/>
    <w:rsid w:val="00AA43BC"/>
    <w:rsid w:val="00AF0A5D"/>
    <w:rsid w:val="00B61EFF"/>
    <w:rsid w:val="00B93FF3"/>
    <w:rsid w:val="00BA3EB5"/>
    <w:rsid w:val="00BE118D"/>
    <w:rsid w:val="00C17835"/>
    <w:rsid w:val="00C40999"/>
    <w:rsid w:val="00D67E91"/>
    <w:rsid w:val="00D94875"/>
    <w:rsid w:val="00E13E46"/>
    <w:rsid w:val="00E518D1"/>
    <w:rsid w:val="00EB6D0B"/>
    <w:rsid w:val="00ED0D53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78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78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78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78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78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78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78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78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 TIM d.o.o.</izvorni_sadrzaj>
    <derivirana_varijabla naziv="DomainObject.Predmet.ProtustrankaFormated_1">  KVARNER TIM d.o.o.</derivirana_varijabla>
  </DomainObject.Predmet.ProtustrankaFormated>
  <DomainObject.Predmet.ProtustrankaFormatedOIB>
    <izvorni_sadrzaj>  KVARNER TIM d.o.o., OIB 89775833170</izvorni_sadrzaj>
    <derivirana_varijabla naziv="DomainObject.Predmet.ProtustrankaFormatedOIB_1">  KVARNER TIM d.o.o., OIB 89775833170</derivirana_varijabla>
  </DomainObject.Predmet.ProtustrankaFormatedOIB>
  <DomainObject.Predmet.ProtustrankaFormatedWithAdress>
    <izvorni_sadrzaj> KVARNER TIM d.o.o., Obala Frana Supila 1, 51410 Opatija</izvorni_sadrzaj>
    <derivirana_varijabla naziv="DomainObject.Predmet.ProtustrankaFormatedWithAdress_1"> KVARNER TIM d.o.o., Obala Frana Supila 1, 51410 Opatija</derivirana_varijabla>
  </DomainObject.Predmet.ProtustrankaFormatedWithAdress>
  <DomainObject.Predmet.ProtustrankaFormatedWithAdressOIB>
    <izvorni_sadrzaj> KVARNER TIM d.o.o., OIB 89775833170, Obala Frana Supila 1, 51410 Opatija</izvorni_sadrzaj>
    <derivirana_varijabla naziv="DomainObject.Predmet.ProtustrankaFormatedWithAdressOIB_1"> KVARNER TIM d.o.o., OIB 89775833170, Obala Frana Supila 1, 51410 Opatija</derivirana_varijabla>
  </DomainObject.Predmet.ProtustrankaFormatedWithAdressOIB>
  <DomainObject.Predmet.ProtustrankaWithAdress>
    <izvorni_sadrzaj>KVARNER TIM d.o.o. Obala Frana Supila 1, 51410 Opatija</izvorni_sadrzaj>
    <derivirana_varijabla naziv="DomainObject.Predmet.ProtustrankaWithAdress_1">KVARNER TIM d.o.o. Obala Frana Supila 1, 51410 Opatija</derivirana_varijabla>
  </DomainObject.Predmet.ProtustrankaWithAdress>
  <DomainObject.Predmet.ProtustrankaWithAdressOIB>
    <izvorni_sadrzaj>KVARNER TIM d.o.o., OIB 89775833170, Obala Frana Supila 1, 51410 Opatija</izvorni_sadrzaj>
    <derivirana_varijabla naziv="DomainObject.Predmet.ProtustrankaWithAdressOIB_1">KVARNER TIM d.o.o., OIB 89775833170, Obala Frana Supila 1, 51410 Opatija</derivirana_varijabla>
  </DomainObject.Predmet.ProtustrankaWithAdressOIB>
  <DomainObject.Predmet.ProtustrankaNazivFormated>
    <izvorni_sadrzaj>KVARNER TIM d.o.o.</izvorni_sadrzaj>
    <derivirana_varijabla naziv="DomainObject.Predmet.ProtustrankaNazivFormated_1">KVARNER TIM d.o.o.</derivirana_varijabla>
  </DomainObject.Predmet.ProtustrankaNazivFormated>
  <DomainObject.Predmet.ProtustrankaNazivFormatedOIB>
    <izvorni_sadrzaj>KVARNER TIM d.o.o., OIB 89775833170</izvorni_sadrzaj>
    <derivirana_varijabla naziv="DomainObject.Predmet.ProtustrankaNazivFormatedOIB_1">KVARNER TIM d.o.o., OIB 89775833170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TIM d.o.o.</item>
    </izvorni_sadrzaj>
    <derivirana_varijabla naziv="DomainObject.Predmet.ProtuStrankaListFormated_1">
      <item>KVARNER TIM d.o.o.</item>
    </derivirana_varijabla>
  </DomainObject.Predmet.ProtuStrankaListFormated>
  <DomainObject.Predmet.ProtuStrankaListFormatedOIB>
    <izvorni_sadrzaj>
      <item>KVARNER TIM d.o.o., OIB 89775833170</item>
    </izvorni_sadrzaj>
    <derivirana_varijabla naziv="DomainObject.Predmet.ProtuStrankaListFormatedOIB_1">
      <item>KVARNER TIM d.o.o., OIB 89775833170</item>
    </derivirana_varijabla>
  </DomainObject.Predmet.ProtuStrankaListFormatedOIB>
  <DomainObject.Predmet.ProtuStrankaListFormatedWithAdress>
    <izvorni_sadrzaj>
      <item>KVARNER TIM d.o.o., Obala Frana Supila 1, 51410 Opatija</item>
    </izvorni_sadrzaj>
    <derivirana_varijabla naziv="DomainObject.Predmet.ProtuStrankaListFormatedWithAdress_1">
      <item>KVARNER TIM d.o.o., Obala Frana Supila 1, 51410 Opatija</item>
    </derivirana_varijabla>
  </DomainObject.Predmet.ProtuStrankaListFormatedWithAdress>
  <DomainObject.Predmet.ProtuStrankaListFormatedWithAdressOIB>
    <izvorni_sadrzaj>
      <item>KVARNER TIM d.o.o., OIB 89775833170, Obala Frana Supila 1, 51410 Opatija</item>
    </izvorni_sadrzaj>
    <derivirana_varijabla naziv="DomainObject.Predmet.ProtuStrankaListFormatedWithAdressOIB_1">
      <item>KVARNER TIM d.o.o., OIB 89775833170, Obala Frana Supila 1, 51410 Opatija</item>
    </derivirana_varijabla>
  </DomainObject.Predmet.ProtuStrankaListFormatedWithAdressOIB>
  <DomainObject.Predmet.ProtuStrankaListNazivFormated>
    <izvorni_sadrzaj>
      <item>KVARNER TIM d.o.o.</item>
    </izvorni_sadrzaj>
    <derivirana_varijabla naziv="DomainObject.Predmet.ProtuStrankaListNazivFormated_1">
      <item>KVARNER TIM d.o.o.</item>
    </derivirana_varijabla>
  </DomainObject.Predmet.ProtuStrankaListNazivFormated>
  <DomainObject.Predmet.ProtuStrankaListNazivFormatedOIB>
    <izvorni_sadrzaj>
      <item>KVARNER TIM d.o.o., OIB 89775833170</item>
    </izvorni_sadrzaj>
    <derivirana_varijabla naziv="DomainObject.Predmet.ProtuStrankaListNazivFormatedOIB_1">
      <item>KVARNER TIM d.o.o., OIB 89775833170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TIM d.o.o.</izvorni_sadrzaj>
    <derivirana_varijabla naziv="DomainObject.Predmet.ProtustrankaIDrugi_1">KVARNER TIM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TIM d.o.o., OIB 89775833170, Obala Frana Supila 1, 51410 Opatija</izvorni_sadrzaj>
    <derivirana_varijabla naziv="DomainObject.Predmet.ProtustrankaIDrugiAdressOIB_1">KVARNER TIM d.o.o., OIB 89775833170, Obala Frana Supila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TIM d.o.o.</item>
    </izvorni_sadrzaj>
    <derivirana_varijabla naziv="DomainObject.Predmet.SudioniciListNaziv_1">
      <item>FINA  Rijeka</item>
      <item>KVARNER TIM d.o.o.</item>
    </derivirana_varijabla>
  </DomainObject.Predmet.SudioniciListNaziv>
  <DomainObject.Predmet.SudioniciListAdressOIB>
    <izvorni_sadrzaj>
      <item>FINA  Rijeka, OIB 85821130368, Frana Kurelca 8,51000 Rijeka</item>
      <item>KVARNER TIM d.o.o., OIB 89775833170, Obala Frana Supila 1,51410 Opatija</item>
    </izvorni_sadrzaj>
    <derivirana_varijabla naziv="DomainObject.Predmet.SudioniciListAdressOIB_1">
      <item>FINA  Rijeka, OIB 85821130368, Frana Kurelca 8,51000 Rijeka</item>
      <item>KVARNER TIM d.o.o., OIB 89775833170, Obala Frana Supila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89775833170</item>
    </izvorni_sadrzaj>
    <derivirana_varijabla naziv="DomainObject.Predmet.SudioniciListNazivOIB_1">
      <item>, OIB 85821130368</item>
      <item>, OIB 89775833170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1889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2017-05-10T09:02:00Z</dcterms:created>
  <dc:creator>Vera Jelenović</dc:creator>
  <cp:lastModifiedBy>Danijela Fumić</cp:lastModifiedBy>
  <cp:lastPrinted>2017-05-10T09:02:00Z</cp:lastPrinted>
  <dcterms:modified xmlns:xsi="http://www.w3.org/2001/XMLSchema-instance" xsi:type="dcterms:W3CDTF">2017-05-10T09:03:00Z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