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9b6a" w14:paraId="37c9b6a" w:rsidRDefault="001F04EF" w:rsidP="0066219A" w:rsidR="00F8426C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8426C" w:rsidP="0066219A" w:rsidR="00F8426C">
      <w:pPr>
        <w:jc w:val="both"/>
      </w:pPr>
      <w:r>
        <w:t>REPUBLIKA HRVATSKA</w:t>
      </w:r>
    </w:p>
    <w:p w:rsidRDefault="00F8426C" w:rsidP="0066219A" w:rsidR="00F8426C">
      <w:pPr>
        <w:jc w:val="both"/>
      </w:pPr>
      <w:r>
        <w:t xml:space="preserve">TRGOVAČKI SUD U ZAGREBU                                                                </w:t>
      </w:r>
      <w:r w:rsidR="0066219A">
        <w:t>18</w:t>
      </w:r>
      <w:r>
        <w:t>. St-</w:t>
      </w:r>
      <w:r w:rsidR="0066219A">
        <w:t>712/2019</w:t>
      </w:r>
    </w:p>
    <w:p w:rsidRDefault="00F8426C" w:rsidP="0066219A" w:rsidR="00F8426C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F8426C" w:rsidP="0066219A" w:rsidR="00F8426C">
      <w:pPr>
        <w:jc w:val="both"/>
      </w:pPr>
    </w:p>
    <w:p w:rsidRDefault="001F04EF" w:rsidP="0066219A" w:rsidR="001F04EF">
      <w:pPr>
        <w:jc w:val="both"/>
      </w:pPr>
    </w:p>
    <w:p w:rsidRDefault="00F8426C" w:rsidP="0066219A" w:rsidR="00F8426C">
      <w:pPr>
        <w:ind w:firstLine="708" w:left="2124"/>
        <w:jc w:val="both"/>
      </w:pPr>
      <w:r>
        <w:t>R E P U B L I K A   H R V A T S K A</w:t>
      </w:r>
    </w:p>
    <w:p w:rsidRDefault="00F8426C" w:rsidP="0066219A" w:rsidR="00F8426C">
      <w:pPr>
        <w:jc w:val="both"/>
      </w:pPr>
    </w:p>
    <w:p w:rsidRDefault="00F8426C" w:rsidP="0066219A" w:rsidR="00F8426C">
      <w:pPr>
        <w:jc w:val="both"/>
      </w:pPr>
      <w:r>
        <w:t xml:space="preserve">   </w:t>
      </w:r>
      <w:r w:rsidR="0066219A">
        <w:tab/>
      </w:r>
      <w:r w:rsidR="0066219A">
        <w:tab/>
      </w:r>
      <w:r w:rsidR="0066219A">
        <w:tab/>
      </w:r>
      <w:r w:rsidR="0066219A">
        <w:tab/>
      </w:r>
      <w:r w:rsidR="0066219A">
        <w:tab/>
      </w:r>
      <w:r>
        <w:t xml:space="preserve"> R J E Š E NJ E</w:t>
      </w:r>
    </w:p>
    <w:p w:rsidRDefault="00F8426C" w:rsidP="0066219A" w:rsidR="00F8426C">
      <w:pPr>
        <w:jc w:val="both"/>
      </w:pPr>
    </w:p>
    <w:p w:rsidRDefault="00F8426C" w:rsidP="0066219A" w:rsidR="00F8426C">
      <w:pPr>
        <w:jc w:val="both"/>
      </w:pPr>
    </w:p>
    <w:p w:rsidRDefault="00F8426C" w:rsidP="0066219A" w:rsidR="00F8426C">
      <w:pPr>
        <w:ind w:firstLine="708"/>
        <w:jc w:val="both"/>
      </w:pPr>
      <w:r>
        <w:t>Trgovački sud u Zagrebu, sudac Danijela Uzelac u stečajnom postupku u povodu prijedloga predlagatelja FINANCIJSKE AGENCIJE, OIB 85821130368,  Zagreb, Ulica grada Vukovara 70, za otvaranje stečajnog postupka nad dužnikom</w:t>
      </w:r>
      <w:r w:rsidR="0066219A" w:rsidRPr="0066219A">
        <w:t xml:space="preserve"> MERLIN COMMERCE d.o.o., OIB 8993</w:t>
      </w:r>
      <w:r w:rsidR="0066219A">
        <w:t xml:space="preserve">9853682, Zagreb, </w:t>
      </w:r>
      <w:proofErr w:type="spellStart"/>
      <w:r w:rsidR="0066219A">
        <w:t>Merlinov</w:t>
      </w:r>
      <w:proofErr w:type="spellEnd"/>
      <w:r w:rsidR="0066219A">
        <w:t xml:space="preserve"> Put 5</w:t>
      </w:r>
      <w:r w:rsidR="001F04EF">
        <w:t>, 11. lipnja</w:t>
      </w:r>
      <w:r>
        <w:t xml:space="preserve"> 2019.</w:t>
      </w:r>
    </w:p>
    <w:p w:rsidRDefault="00F8426C" w:rsidP="0066219A" w:rsidR="00F8426C">
      <w:pPr>
        <w:jc w:val="both"/>
      </w:pPr>
    </w:p>
    <w:p w:rsidRDefault="00F8426C" w:rsidP="0066219A" w:rsidR="00F8426C">
      <w:pPr>
        <w:jc w:val="both"/>
      </w:pPr>
    </w:p>
    <w:p w:rsidRDefault="00F8426C" w:rsidP="0066219A" w:rsidR="00F8426C">
      <w:pPr>
        <w:jc w:val="both"/>
      </w:pPr>
      <w:r>
        <w:t xml:space="preserve">  </w:t>
      </w:r>
      <w:r w:rsidR="001F04EF">
        <w:tab/>
      </w:r>
      <w:r w:rsidR="001F04EF">
        <w:tab/>
      </w:r>
      <w:r w:rsidR="001F04EF">
        <w:tab/>
      </w:r>
      <w:r w:rsidR="001F04EF">
        <w:tab/>
        <w:t xml:space="preserve">                 </w:t>
      </w:r>
      <w:r>
        <w:t>r i j e š i o     j e</w:t>
      </w:r>
    </w:p>
    <w:p w:rsidRDefault="00F8426C" w:rsidP="0066219A" w:rsidR="00F8426C">
      <w:pPr>
        <w:jc w:val="both"/>
      </w:pPr>
    </w:p>
    <w:p w:rsidRDefault="00F8426C" w:rsidP="0066219A" w:rsidR="00F8426C">
      <w:pPr>
        <w:jc w:val="both"/>
      </w:pPr>
    </w:p>
    <w:p w:rsidRDefault="00F8426C" w:rsidP="0066219A" w:rsidR="00F8426C">
      <w:pPr>
        <w:ind w:firstLine="708"/>
        <w:jc w:val="both"/>
      </w:pPr>
      <w:r>
        <w:t>I.</w:t>
      </w:r>
      <w:r w:rsidR="00DC236D">
        <w:t xml:space="preserve"> </w:t>
      </w:r>
      <w:r>
        <w:t>Pozivaju se osobe koje imaju pravni interes za provedbom stečajnoga postupaka nad  dužnikom</w:t>
      </w:r>
      <w:r w:rsidR="0066219A" w:rsidRPr="0066219A">
        <w:t xml:space="preserve"> MERLIN COMMERCE d.o.o., OIB 89939853682, Zagreb, </w:t>
      </w:r>
      <w:proofErr w:type="spellStart"/>
      <w:r w:rsidR="0066219A" w:rsidRPr="0066219A">
        <w:t>Merlinov</w:t>
      </w:r>
      <w:proofErr w:type="spellEnd"/>
      <w:r w:rsidR="0066219A" w:rsidRPr="0066219A">
        <w:t xml:space="preserve"> Put 5,</w:t>
      </w:r>
      <w:r>
        <w:t xml:space="preserve">, u roku 15 dana predujmiti iznos od </w:t>
      </w:r>
      <w:r w:rsidR="00E37C4F">
        <w:t>4.661</w:t>
      </w:r>
      <w:r w:rsidR="00134250">
        <w:t xml:space="preserve">,93 </w:t>
      </w:r>
      <w:r>
        <w:t xml:space="preserve">kn za pokriće troškova prethodnog i stečajnog postupka na račun Trgovačkog suda u Zagrebu otvoren pri Hrvatskoj poštanskoj banci d.d. Zagreb broj IBAN HR9223900011300000460, model 05, poziv na broj </w:t>
      </w:r>
      <w:r w:rsidR="0066219A">
        <w:t>712-2019.</w:t>
      </w:r>
    </w:p>
    <w:p w:rsidRDefault="00F8426C" w:rsidP="0066219A" w:rsidR="00F8426C">
      <w:pPr>
        <w:jc w:val="both"/>
      </w:pPr>
    </w:p>
    <w:p w:rsidRDefault="00F8426C" w:rsidP="0066219A" w:rsidR="00F8426C">
      <w:pPr>
        <w:ind w:firstLine="708"/>
        <w:jc w:val="both"/>
      </w:pPr>
      <w:r>
        <w:t>II. Ako osobe koje imaju pravni interes za provedbom stečajnoga postupaka nad dužnikom ne postupe u skladu s točkom I. ovog rješenja sud će donijeti rješenje o otvaranju i zaključenju stečajnog postupka.</w:t>
      </w:r>
    </w:p>
    <w:p w:rsidRDefault="00F8426C" w:rsidP="0066219A" w:rsidR="00F8426C">
      <w:pPr>
        <w:jc w:val="both"/>
      </w:pPr>
    </w:p>
    <w:p w:rsidRDefault="00F8426C" w:rsidP="0066219A" w:rsidR="001F04EF">
      <w:pPr>
        <w:jc w:val="both"/>
      </w:pPr>
      <w:r>
        <w:t xml:space="preserve"> </w:t>
      </w:r>
      <w:r w:rsidR="0066219A">
        <w:tab/>
      </w:r>
      <w:r w:rsidR="0066219A">
        <w:tab/>
      </w:r>
      <w:r w:rsidR="0066219A">
        <w:tab/>
      </w:r>
      <w:r w:rsidR="0066219A">
        <w:tab/>
      </w:r>
      <w:r w:rsidR="0066219A">
        <w:tab/>
      </w:r>
    </w:p>
    <w:p w:rsidRDefault="00F8426C" w:rsidP="001F04EF" w:rsidR="00F8426C">
      <w:pPr>
        <w:ind w:firstLine="708" w:left="2832"/>
        <w:jc w:val="both"/>
      </w:pPr>
      <w:r>
        <w:t xml:space="preserve"> Obrazloženje</w:t>
      </w:r>
    </w:p>
    <w:p w:rsidRDefault="00F8426C" w:rsidP="0066219A" w:rsidR="00F8426C">
      <w:pPr>
        <w:jc w:val="both"/>
      </w:pPr>
    </w:p>
    <w:p w:rsidRDefault="00F8426C" w:rsidP="0066219A" w:rsidR="00F8426C">
      <w:pPr>
        <w:jc w:val="both"/>
      </w:pPr>
    </w:p>
    <w:p w:rsidRDefault="00F8426C" w:rsidP="0066219A" w:rsidR="00F8426C">
      <w:pPr>
        <w:ind w:firstLine="708"/>
        <w:jc w:val="both"/>
      </w:pPr>
      <w:r>
        <w:t xml:space="preserve">Na temelju prijedloga Financijske agencije za otvaranje stečajnog postupka nad dužnikom, sud je rješenjem od </w:t>
      </w:r>
      <w:r w:rsidR="003E4AA0">
        <w:t>21. ožujka 2019.</w:t>
      </w:r>
      <w:r>
        <w:t xml:space="preserve"> pokrenuo prethodni postupak radi utvrđivanja pretpostavki za otvaranje stečajnoga postupka, a zaključkom od </w:t>
      </w:r>
      <w:r w:rsidR="003E4AA0">
        <w:t>21. ožujka 2019</w:t>
      </w:r>
      <w:r>
        <w:t xml:space="preserve">. pozvao je zastupnika po zakonu dužnika dostaviti pisano izvješće o financijsko-gospodarskom stanju dužnika te ga je pozvao na ročište radi očitovanja o prijedlogu za otvaranje stečajnog postupka. </w:t>
      </w:r>
    </w:p>
    <w:p w:rsidRDefault="00F8426C" w:rsidP="0066219A" w:rsidR="00F8426C">
      <w:pPr>
        <w:jc w:val="both"/>
      </w:pPr>
    </w:p>
    <w:p w:rsidRDefault="00F8426C" w:rsidP="0066219A" w:rsidR="00F8426C">
      <w:pPr>
        <w:ind w:firstLine="708"/>
        <w:jc w:val="both"/>
      </w:pPr>
      <w:r>
        <w:t xml:space="preserve">Tijekom prethodnog postupka sud je na temelju potvrde Financijske agencije od </w:t>
      </w:r>
      <w:r w:rsidR="0066219A">
        <w:t>28.</w:t>
      </w:r>
      <w:r>
        <w:t xml:space="preserve"> </w:t>
      </w:r>
      <w:r w:rsidR="0066219A">
        <w:t>ožujka 2019.</w:t>
      </w:r>
      <w:r>
        <w:t xml:space="preserve">  (list </w:t>
      </w:r>
      <w:r w:rsidR="0066219A">
        <w:t>12</w:t>
      </w:r>
      <w:r>
        <w:t xml:space="preserve"> spisa) utvrdio da je dužnik na taj dan u Očevidniku redoslijeda osnova za plaćanje dužnik imao neizvršene osnove za plaćanje u neprekinutom razdoblju od </w:t>
      </w:r>
      <w:r w:rsidR="0066219A">
        <w:t>133</w:t>
      </w:r>
      <w:r>
        <w:t xml:space="preserve"> dana.</w:t>
      </w:r>
    </w:p>
    <w:p w:rsidRDefault="00F8426C" w:rsidP="0066219A" w:rsidR="00F8426C">
      <w:pPr>
        <w:jc w:val="both"/>
      </w:pPr>
    </w:p>
    <w:p w:rsidRDefault="00F8426C" w:rsidP="0066219A" w:rsidR="00F8426C">
      <w:pPr>
        <w:ind w:firstLine="708"/>
        <w:jc w:val="both"/>
      </w:pPr>
      <w:r>
        <w:lastRenderedPageBreak/>
        <w:t>Na temelju ovlasti iz čl. 11. st. 3. Stečajnog zakona („Narodne novine“ broj 71/15. i 104/17., dalje: SZ) sud je uvidom u Zajednički informacijski susta</w:t>
      </w:r>
      <w:r w:rsidR="00D83F75">
        <w:t xml:space="preserve">v zemljišnih knjiga i katastra </w:t>
      </w:r>
      <w:r>
        <w:t xml:space="preserve">utvrdio kako dužnik nije vlasnik nekretnina. Nadalje, na temelju uvida u Uvjerenje Stanice za tehnički pregled vozila od </w:t>
      </w:r>
      <w:r w:rsidR="003E4AA0" w:rsidRPr="003E4AA0">
        <w:t>4. travnja 2019. iz kojeg proizlazi kako je dužnik evidentiran kao vlasnik teretnog vozila marke Volkswagen Transporter D te osobnog vozila marke Lada 1.5 model 21043</w:t>
      </w:r>
      <w:r w:rsidR="003E4AA0">
        <w:t>,</w:t>
      </w:r>
      <w:r w:rsidR="003E4AA0" w:rsidRPr="003E4AA0">
        <w:t xml:space="preserve"> koja vozila su odjavljena. Iz uvjerenja proizlazi da na vozilima nema upisanih tereta.</w:t>
      </w:r>
    </w:p>
    <w:p w:rsidRDefault="00F8426C" w:rsidP="0066219A" w:rsidR="00F8426C">
      <w:pPr>
        <w:jc w:val="both"/>
      </w:pPr>
    </w:p>
    <w:p w:rsidRDefault="00F8426C" w:rsidP="0066219A" w:rsidR="00F8426C">
      <w:pPr>
        <w:ind w:firstLine="708"/>
        <w:jc w:val="both"/>
      </w:pPr>
      <w:r>
        <w:t xml:space="preserve">Privremeni stečajni upravitelj je u pisanom izvješću od </w:t>
      </w:r>
      <w:r w:rsidR="00494364">
        <w:t>22. svibnja</w:t>
      </w:r>
      <w:r>
        <w:t xml:space="preserve"> 2019., a što je potvrdio i na ročištu </w:t>
      </w:r>
      <w:r w:rsidR="00494364">
        <w:t>10. lipnja</w:t>
      </w:r>
      <w:r>
        <w:t xml:space="preserve"> 2019. izjavio da je u odnosu na dužnika ostvaren stečajni razlog nesposobnosti za plaćanje i prezaduženosti, kao i da dužnikova imovina nije dostatna za pokriće troškova prethodnog i stečajnog postupka</w:t>
      </w:r>
      <w:r w:rsidR="00494364">
        <w:t xml:space="preserve"> odnosno da je nema</w:t>
      </w:r>
      <w:r w:rsidR="00AD2DC1">
        <w:t>. Naime, privremeni stečajni upravitelj je utvrdio da je</w:t>
      </w:r>
      <w:r w:rsidR="006A10EF">
        <w:t xml:space="preserve"> vozilo marke  Lada,  koje je proizvedeno koje je 1992., a odjavljeno 21. ožujka 2002.</w:t>
      </w:r>
      <w:r w:rsidR="00DA1D19">
        <w:t xml:space="preserve"> zbog neispravnosti,</w:t>
      </w:r>
      <w:r w:rsidR="006A10EF">
        <w:t xml:space="preserve"> </w:t>
      </w:r>
      <w:r w:rsidR="00DA1D19">
        <w:t>n</w:t>
      </w:r>
      <w:r w:rsidR="006A10EF">
        <w:t xml:space="preserve">akon odjave dužnik navedeno koristio za dijelove, a ostatke je predao na otpad odnosno reciklažu. </w:t>
      </w:r>
      <w:r w:rsidR="00DA1D19">
        <w:t>Pored navedenog, utvrdio je da je v</w:t>
      </w:r>
      <w:r w:rsidR="006A10EF">
        <w:t xml:space="preserve">rijednost vozila u </w:t>
      </w:r>
      <w:r w:rsidR="00AD2DC1">
        <w:t>trenutku predaje na reciklažu</w:t>
      </w:r>
      <w:r w:rsidR="006A10EF">
        <w:t xml:space="preserve"> bila manja od iznosa troškova odvoz</w:t>
      </w:r>
      <w:r w:rsidR="00DA1D19">
        <w:t xml:space="preserve">a vozila na reciklažu. </w:t>
      </w:r>
      <w:r w:rsidR="006A10EF">
        <w:t xml:space="preserve">U odnosu na motorno vozilo Volkswagen Transporter D 1,6  </w:t>
      </w:r>
      <w:r w:rsidR="00DA1D19">
        <w:t>privremeni stečajni upravitelj je utvrdio</w:t>
      </w:r>
      <w:r w:rsidR="006A10EF">
        <w:t xml:space="preserve"> da je to vozilo prodano 25. ožujka 2008. gospodinu Željku </w:t>
      </w:r>
      <w:proofErr w:type="spellStart"/>
      <w:r w:rsidR="006A10EF">
        <w:t>H</w:t>
      </w:r>
      <w:r w:rsidR="00D83F75">
        <w:t>rgiću</w:t>
      </w:r>
      <w:proofErr w:type="spellEnd"/>
      <w:r w:rsidR="00D83F75">
        <w:t xml:space="preserve"> za iznos od 1.403,00 kn, </w:t>
      </w:r>
      <w:r w:rsidR="006A10EF">
        <w:t xml:space="preserve">da je dužnik izdao </w:t>
      </w:r>
      <w:r w:rsidR="00D83F75">
        <w:t xml:space="preserve">kupcu račun broj 8962/08, a da je kupac </w:t>
      </w:r>
      <w:r w:rsidR="006A10EF">
        <w:t xml:space="preserve">po računu platio </w:t>
      </w:r>
      <w:r w:rsidR="00D83F75">
        <w:t xml:space="preserve">dužniku </w:t>
      </w:r>
      <w:r w:rsidR="006A10EF">
        <w:t xml:space="preserve">kupoprodajnu cijenu 29. travnja 2008., a dokaz je izvadak broj 191 koji je priložen u spis. </w:t>
      </w:r>
      <w:r w:rsidR="00485974">
        <w:t xml:space="preserve">Također utvrdio je da nema nikakve druge imovine. </w:t>
      </w:r>
      <w:r w:rsidR="00D83F75">
        <w:t xml:space="preserve">Budući da dužnik nema imovine </w:t>
      </w:r>
      <w:r>
        <w:t>predložio</w:t>
      </w:r>
      <w:r w:rsidR="00D83F75">
        <w:t xml:space="preserve"> </w:t>
      </w:r>
      <w:r w:rsidR="00485974">
        <w:t>je</w:t>
      </w:r>
      <w:r>
        <w:t xml:space="preserve"> da se zainteresirane osobe pozovu na uplatu predujma za pokriće predvidivih troškova p</w:t>
      </w:r>
      <w:r w:rsidR="001A2B46">
        <w:t>rethodnog i stečajnog postupka</w:t>
      </w:r>
      <w:r>
        <w:t>.</w:t>
      </w:r>
    </w:p>
    <w:p w:rsidRDefault="00F8426C" w:rsidP="0066219A" w:rsidR="00F8426C">
      <w:pPr>
        <w:jc w:val="both"/>
      </w:pPr>
    </w:p>
    <w:p w:rsidRDefault="00F8426C" w:rsidP="0066219A" w:rsidR="00F8426C">
      <w:pPr>
        <w:jc w:val="both"/>
      </w:pPr>
      <w:r>
        <w:t xml:space="preserve"> </w:t>
      </w:r>
      <w:r>
        <w:tab/>
        <w:t xml:space="preserve">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F8426C" w:rsidP="0066219A" w:rsidR="00F8426C">
      <w:pPr>
        <w:jc w:val="both"/>
      </w:pPr>
    </w:p>
    <w:p w:rsidRDefault="00F8426C" w:rsidP="0066219A" w:rsidR="00F8426C">
      <w:pPr>
        <w:jc w:val="both"/>
      </w:pPr>
      <w:r>
        <w:tab/>
        <w:t xml:space="preserve">U smislu citirane odredbe čl. 132. st. 1. SZ-a pozvane su osobe koje imaju pravni interes za provedbom stečajnoga postupka predujmiti troškove prethodnoga i otvorenoga stečajnog postupka za pokriće predvidivih troškova prethodnog i stečajnog postupka, ali je na iznos od </w:t>
      </w:r>
      <w:r w:rsidR="00384F24">
        <w:t>19.920,00</w:t>
      </w:r>
      <w:r>
        <w:t xml:space="preserve"> kn kako je to predložio privremeni upravitelj, jer su previsoki.</w:t>
      </w:r>
    </w:p>
    <w:p w:rsidRDefault="00F8426C" w:rsidP="0066219A" w:rsidR="00F8426C">
      <w:pPr>
        <w:jc w:val="both"/>
      </w:pPr>
    </w:p>
    <w:p w:rsidRDefault="003D1B3F" w:rsidP="0066219A" w:rsidR="003D1B3F">
      <w:pPr>
        <w:ind w:firstLine="708"/>
        <w:jc w:val="both"/>
      </w:pPr>
      <w:r>
        <w:t xml:space="preserve">Po ocjeni ovoga suda troškovi knjigovodstva iznosili bi mjesečno 750,00 kn odnosno 4.500,00 kn utemeljeno na trajanju postupka od 6 mjeseci, troškovi izrade pečata iznosili bi 160,00 kn, materijalni troškovi koji se sastoje od troškova fotokopiranja, nabave uredskog materijala, primjerice papira, kuverti te drugog uredskog materijala i pribora u iznosu od 70,00 kn mjesečno odnosno za šest mjeseci 420,00 kn, troškovi poštanskih i telefonskih usluga 70,00 kn mjesečno, odnosno 420,00 kn za šest mjeseci, troškovi upravnih pristojbi u </w:t>
      </w:r>
      <w:r w:rsidR="00632C73">
        <w:t xml:space="preserve">iznosu od 20 </w:t>
      </w:r>
      <w:r>
        <w:t xml:space="preserve">kn mjesečno, odnosno za šest mjeseci </w:t>
      </w:r>
      <w:r w:rsidR="00632C73">
        <w:t>120</w:t>
      </w:r>
      <w:r>
        <w:t xml:space="preserve">,00 kn. Pored navedenog,  troškovi vođenja računa poslovnih subjekata kod banaka iznose mjesečno od 20,00 do 50,00 kn ovisno o banci. Primjerice,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minimalno 120,00 kn za šest mjeseci, troškovi zatvaranja računa razlikuju se od banke do banke, tako primjerice, u </w:t>
      </w:r>
      <w:proofErr w:type="spellStart"/>
      <w:r>
        <w:t>Sberbank</w:t>
      </w:r>
      <w:proofErr w:type="spellEnd"/>
      <w:r>
        <w:t xml:space="preserve"> d.d. iznose 150,00 kn, a troškovi izdavanja potvrde o izvršenju naloga u navedenoj </w:t>
      </w:r>
      <w:r>
        <w:lastRenderedPageBreak/>
        <w:t>banci iznose 10,00 kn po potvrdi, dakle 20,00 kn mjesečno za dvije potvrde, a za šest mjeseci 120,00 kn. Nastali bi i troškovi objave GFI prema Cjeniku usluga javne objave godišnjih financijskih izvještaja i dokumenata Financijske agencije iz članka 30. Zakona o računovodstvu, a koji cjenik je javno objavljen i prema kojem troškovi objave iznose od 160,00 kn do 350,00 kn u slučaju da je dokumentacija predana u roku, s time da naknada varira ovisno o tome je li poduzetnik obveznik revizije ili nije, te ovisno o načinu predaje dokumentacije, elektroničkim putem ili papirnatim putem. Ovaj sud je uzeo najniž</w:t>
      </w:r>
      <w:r w:rsidR="00FC5EA4">
        <w:t>i trošak u iznosu od 160,00 kn, što sveukupno iznosi 6.</w:t>
      </w:r>
      <w:r w:rsidR="00632C73">
        <w:t>1</w:t>
      </w:r>
      <w:r w:rsidR="00E37C4F">
        <w:t>70</w:t>
      </w:r>
      <w:r w:rsidR="00FC5EA4">
        <w:t>,00 kn.</w:t>
      </w:r>
    </w:p>
    <w:p w:rsidRDefault="003D1B3F" w:rsidP="0066219A" w:rsidR="003D1B3F">
      <w:pPr>
        <w:jc w:val="both"/>
      </w:pPr>
    </w:p>
    <w:p w:rsidRDefault="003D1B3F" w:rsidP="0066219A" w:rsidR="003D1B3F">
      <w:pPr>
        <w:ind w:firstLine="708"/>
        <w:jc w:val="both"/>
      </w:pPr>
      <w:r>
        <w:t xml:space="preserve">S obzirom da iz obavijesti Financijske agencije proizlazi da su zaplijenjena sredstava na ime predujma za namirenje troškova stečajnog postupka u smislu odredbe čl. 112. st. 5. SZ-a, zaplijenjeni troškovi od </w:t>
      </w:r>
      <w:r w:rsidR="00FC5EA4">
        <w:t>4.508,07</w:t>
      </w:r>
      <w:r>
        <w:t xml:space="preserve"> kn iz navedenog iznosa nakon što bude prebačen na račun Fonda za namirenje troškova postupka- račun broj IBAN HR9223900011300000460, model 05, poziv na broj 339-2019., namirit će se prvenstveno trošak nagrade privremenog stečajnog upravitelja</w:t>
      </w:r>
      <w:r w:rsidR="00EC38B6">
        <w:t xml:space="preserve"> u iznosu</w:t>
      </w:r>
      <w:r>
        <w:t xml:space="preserve"> od 3.000,00 kn</w:t>
      </w:r>
      <w:r w:rsidR="00427293">
        <w:t>, što predstavlja najniži iznos</w:t>
      </w:r>
      <w:r w:rsidR="00FC5EA4">
        <w:t xml:space="preserve">, </w:t>
      </w:r>
      <w:r w:rsidR="001A2B46">
        <w:t xml:space="preserve">dok će preostati iznos od 1.508,07 kn </w:t>
      </w:r>
      <w:r w:rsidR="00FC5EA4">
        <w:t>tako da je</w:t>
      </w:r>
      <w:r w:rsidR="00427293">
        <w:t xml:space="preserve"> ukupan iznos troškova </w:t>
      </w:r>
      <w:r w:rsidR="00FC5EA4">
        <w:t xml:space="preserve">od </w:t>
      </w:r>
      <w:r w:rsidR="001A2B46">
        <w:t>6.</w:t>
      </w:r>
      <w:r w:rsidR="00E37C4F">
        <w:t>170</w:t>
      </w:r>
      <w:r w:rsidR="001A2B46">
        <w:t>,00 kn umanjen za</w:t>
      </w:r>
      <w:r w:rsidR="00EC38B6" w:rsidRPr="00EC38B6">
        <w:t xml:space="preserve"> </w:t>
      </w:r>
      <w:r w:rsidR="00EC38B6">
        <w:t xml:space="preserve">iznos od </w:t>
      </w:r>
      <w:r w:rsidR="00EC38B6" w:rsidRPr="00EC38B6">
        <w:t>1.508,07 kn</w:t>
      </w:r>
      <w:r w:rsidR="00EC38B6">
        <w:t>, što iznosi 4.</w:t>
      </w:r>
      <w:r w:rsidR="00E37C4F">
        <w:t>661,93</w:t>
      </w:r>
      <w:r w:rsidR="00EC38B6">
        <w:t xml:space="preserve"> kn</w:t>
      </w:r>
      <w:r>
        <w:t>.</w:t>
      </w:r>
    </w:p>
    <w:p w:rsidRDefault="00F8426C" w:rsidP="0066219A" w:rsidR="00F8426C">
      <w:pPr>
        <w:jc w:val="both"/>
      </w:pPr>
    </w:p>
    <w:p w:rsidRDefault="00F8426C" w:rsidP="0066219A" w:rsidR="00F8426C">
      <w:pPr>
        <w:jc w:val="both"/>
      </w:pPr>
      <w:r>
        <w:tab/>
        <w:t>Imajući u vidu navode privremenog stečajnog</w:t>
      </w:r>
      <w:r w:rsidR="00363E88">
        <w:t xml:space="preserve"> upravitelja slijedi da dužnik</w:t>
      </w:r>
      <w:r>
        <w:t xml:space="preserve"> </w:t>
      </w:r>
      <w:r w:rsidR="00363E88">
        <w:t xml:space="preserve">nema imovine, </w:t>
      </w:r>
      <w:r>
        <w:t xml:space="preserve">u smislu odredbe čl. 132. st. 1. SZ-a pozvane </w:t>
      </w:r>
      <w:r w:rsidR="00363E88">
        <w:t>su</w:t>
      </w:r>
      <w:r>
        <w:t xml:space="preserve"> osobe koje imaju pravni interes za provedbu stečajnog postupka na predujmljivanje iznosa troškova prethodnog i otvorenoga stečajnog postupka (točka I. izreke). Navedene osobe su  upozorene na pravne posljedice ne postupanja u skladu s  točkom I. Izreke sukladno odredbi članka 132. st. 2. SZ-a (točka II. izreke). </w:t>
      </w:r>
    </w:p>
    <w:p w:rsidRDefault="00F8426C" w:rsidP="0066219A" w:rsidR="00F8426C">
      <w:pPr>
        <w:jc w:val="both"/>
      </w:pPr>
    </w:p>
    <w:p w:rsidRDefault="004F323D" w:rsidP="0066219A" w:rsidR="00F8426C">
      <w:pPr>
        <w:ind w:firstLine="708" w:left="2124"/>
        <w:jc w:val="both"/>
      </w:pPr>
      <w:r>
        <w:t xml:space="preserve">  </w:t>
      </w:r>
      <w:r w:rsidR="00F8426C">
        <w:t>U Zagrebu 11. lipnja 2019.</w:t>
      </w:r>
    </w:p>
    <w:p w:rsidRDefault="00F8426C" w:rsidP="0066219A" w:rsidR="00F8426C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</w:t>
      </w:r>
    </w:p>
    <w:p w:rsidRDefault="00F8426C" w:rsidP="0066219A" w:rsidR="00F8426C">
      <w:pPr>
        <w:ind w:firstLine="708" w:left="6372"/>
        <w:jc w:val="both"/>
      </w:pPr>
      <w:r>
        <w:t>Danijela Uzelac</w:t>
      </w:r>
      <w:r w:rsidR="00F378ED">
        <w:t>, v.r.</w:t>
      </w:r>
    </w:p>
    <w:p w:rsidRDefault="00F8426C" w:rsidP="0066219A" w:rsidR="00F8426C">
      <w:pPr>
        <w:jc w:val="both"/>
      </w:pPr>
    </w:p>
    <w:p w:rsidRDefault="00F8426C" w:rsidP="0066219A" w:rsidR="00F8426C">
      <w:pPr>
        <w:jc w:val="both"/>
      </w:pPr>
      <w:r>
        <w:t>Uputa o pravnom lijeku: Protiv ovog rješenja nezadovoljna stranka može izjaviti žalbu u roku od 8 dana od dana dostave rješenja s time da se dostava smatra obavljenom istekom osmoga dana od dana objave ovog rješenja na mrežnoj stranici e-oglasna ploča (čl. 12. st. 1. SZ). Žalba se podnosi Trgovačkom sudu u Zagrebu u 2 primjerka, a o žalbi odlučuje Visoki trgovački sud Republike Hrvatske.</w:t>
      </w:r>
    </w:p>
    <w:p w:rsidRDefault="00F8426C" w:rsidP="0066219A" w:rsidR="00F8426C">
      <w:pPr>
        <w:jc w:val="both"/>
      </w:pPr>
    </w:p>
    <w:p w:rsidRDefault="00F378ED" w:rsidP="00F378ED" w:rsidR="00F378ED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F378ED" w:rsidP="00F378ED" w:rsidR="00F378ED">
      <w:pPr>
        <w:jc w:val="right"/>
      </w:pPr>
      <w:r>
        <w:t>Katarina Franjić</w:t>
      </w:r>
    </w:p>
    <w:p w:rsidRDefault="00F378ED" w:rsidP="0066219A" w:rsidR="00F378ED">
      <w:pPr>
        <w:jc w:val="both"/>
      </w:pPr>
    </w:p>
    <w:p w:rsidRDefault="004531F8" w:rsidP="0066219A" w:rsidR="004531F8">
      <w:pPr>
        <w:jc w:val="both"/>
      </w:pPr>
    </w:p>
    <w:sectPr w:rsidR="004531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D02"/>
    <w:rsid w:val="00134250"/>
    <w:rsid w:val="001A2B46"/>
    <w:rsid w:val="001F04EF"/>
    <w:rsid w:val="002C3966"/>
    <w:rsid w:val="00363E88"/>
    <w:rsid w:val="00384F24"/>
    <w:rsid w:val="003D1B3F"/>
    <w:rsid w:val="003E4AA0"/>
    <w:rsid w:val="00427293"/>
    <w:rsid w:val="004531F8"/>
    <w:rsid w:val="00485974"/>
    <w:rsid w:val="00494364"/>
    <w:rsid w:val="004F323D"/>
    <w:rsid w:val="00632C73"/>
    <w:rsid w:val="0066219A"/>
    <w:rsid w:val="006A10EF"/>
    <w:rsid w:val="008C0D02"/>
    <w:rsid w:val="00A75B2C"/>
    <w:rsid w:val="00AD2DC1"/>
    <w:rsid w:val="00D83F75"/>
    <w:rsid w:val="00DA1D19"/>
    <w:rsid w:val="00DC236D"/>
    <w:rsid w:val="00E37C4F"/>
    <w:rsid w:val="00EC38B6"/>
    <w:rsid w:val="00F378ED"/>
    <w:rsid w:val="00F8426C"/>
    <w:rsid w:val="00FC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C23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236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C236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39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9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9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9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9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C23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236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C236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39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9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9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9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9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St-712/2019</izvorni_sadrzaj>
    <derivirana_varijabla naziv="DomainObject.Predmet.OznakaBroj_1">St-712/2019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MERLIN COMMERCE d.o.o.</izvorni_sadrzaj>
    <derivirana_varijabla naziv="DomainObject.Predmet.ProtustrankaFormated_1">  MERLIN COMMERCE d.o.o.</derivirana_varijabla>
  </DomainObject.Predmet.ProtustrankaFormated>
  <DomainObject.Predmet.ProtustrankaFormatedOIB>
    <izvorni_sadrzaj>  MERLIN COMMERCE d.o.o., OIB 89939853682</izvorni_sadrzaj>
    <derivirana_varijabla naziv="DomainObject.Predmet.ProtustrankaFormatedOIB_1">  MERLIN COMMERCE d.o.o., OIB 89939853682</derivirana_varijabla>
  </DomainObject.Predmet.ProtustrankaFormatedOIB>
  <DomainObject.Predmet.ProtustrankaFormatedWithAdress>
    <izvorni_sadrzaj> MERLIN COMMERCE d.o.o., Merlinov Put 5, 10000 Zagreb</izvorni_sadrzaj>
    <derivirana_varijabla naziv="DomainObject.Predmet.ProtustrankaFormatedWithAdress_1"> MERLIN COMMERCE d.o.o., Merlinov Put 5, 10000 Zagreb</derivirana_varijabla>
  </DomainObject.Predmet.ProtustrankaFormatedWithAdress>
  <DomainObject.Predmet.ProtustrankaFormatedWithAdressOIB>
    <izvorni_sadrzaj> MERLIN COMMERCE d.o.o., OIB 89939853682, Merlinov Put 5, 10000 Zagreb</izvorni_sadrzaj>
    <derivirana_varijabla naziv="DomainObject.Predmet.ProtustrankaFormatedWithAdressOIB_1"> MERLIN COMMERCE d.o.o., OIB 89939853682, Merlinov Put 5, 10000 Zagreb</derivirana_varijabla>
  </DomainObject.Predmet.ProtustrankaFormatedWithAdressOIB>
  <DomainObject.Predmet.ProtustrankaWithAdress>
    <izvorni_sadrzaj>MERLIN COMMERCE d.o.o. Merlinov Put 5, 10000 Zagreb</izvorni_sadrzaj>
    <derivirana_varijabla naziv="DomainObject.Predmet.ProtustrankaWithAdress_1">MERLIN COMMERCE d.o.o. Merlinov Put 5, 10000 Zagreb</derivirana_varijabla>
  </DomainObject.Predmet.ProtustrankaWithAdress>
  <DomainObject.Predmet.ProtustrankaWithAdressOIB>
    <izvorni_sadrzaj>MERLIN COMMERCE d.o.o., OIB 89939853682, Merlinov Put 5, 10000 Zagreb</izvorni_sadrzaj>
    <derivirana_varijabla naziv="DomainObject.Predmet.ProtustrankaWithAdressOIB_1">MERLIN COMMERCE d.o.o., OIB 89939853682, Merlinov Put 5, 10000 Zagreb</derivirana_varijabla>
  </DomainObject.Predmet.ProtustrankaWithAdressOIB>
  <DomainObject.Predmet.ProtustrankaNazivFormated>
    <izvorni_sadrzaj>MERLIN COMMERCE d.o.o.</izvorni_sadrzaj>
    <derivirana_varijabla naziv="DomainObject.Predmet.ProtustrankaNazivFormated_1">MERLIN COMMERCE d.o.o.</derivirana_varijabla>
  </DomainObject.Predmet.ProtustrankaNazivFormated>
  <DomainObject.Predmet.ProtustrankaNazivFormatedOIB>
    <izvorni_sadrzaj>MERLIN COMMERCE d.o.o., OIB 89939853682</izvorni_sadrzaj>
    <derivirana_varijabla naziv="DomainObject.Predmet.ProtustrankaNazivFormatedOIB_1">MERLIN COMMERCE d.o.o., OIB 89939853682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MERLIN COMMERCE d.o.o.</item>
    </izvorni_sadrzaj>
    <derivirana_varijabla naziv="DomainObject.Predmet.ProtuStrankaListFormated_1">
      <item>MERLIN COMMERCE d.o.o.</item>
    </derivirana_varijabla>
  </DomainObject.Predmet.ProtuStrankaListFormated>
  <DomainObject.Predmet.ProtuStrankaListFormatedOIB>
    <izvorni_sadrzaj>
      <item>MERLIN COMMERCE d.o.o., OIB 89939853682</item>
    </izvorni_sadrzaj>
    <derivirana_varijabla naziv="DomainObject.Predmet.ProtuStrankaListFormatedOIB_1">
      <item>MERLIN COMMERCE d.o.o., OIB 89939853682</item>
    </derivirana_varijabla>
  </DomainObject.Predmet.ProtuStrankaListFormatedOIB>
  <DomainObject.Predmet.ProtuStrankaListFormatedWithAdress>
    <izvorni_sadrzaj>
      <item>MERLIN COMMERCE d.o.o., Merlinov Put 5, 10000 Zagreb</item>
    </izvorni_sadrzaj>
    <derivirana_varijabla naziv="DomainObject.Predmet.ProtuStrankaListFormatedWithAdress_1">
      <item>MERLIN COMMERCE d.o.o., Merlinov Put 5, 10000 Zagreb</item>
    </derivirana_varijabla>
  </DomainObject.Predmet.ProtuStrankaListFormatedWithAdress>
  <DomainObject.Predmet.ProtuStrankaListFormatedWithAdressOIB>
    <izvorni_sadrzaj>
      <item>MERLIN COMMERCE d.o.o., OIB 89939853682, Merlinov Put 5, 10000 Zagreb</item>
    </izvorni_sadrzaj>
    <derivirana_varijabla naziv="DomainObject.Predmet.ProtuStrankaListFormatedWithAdressOIB_1">
      <item>MERLIN COMMERCE d.o.o., OIB 89939853682, Merlinov Put 5, 10000 Zagreb</item>
    </derivirana_varijabla>
  </DomainObject.Predmet.ProtuStrankaListFormatedWithAdressOIB>
  <DomainObject.Predmet.ProtuStrankaListNazivFormated>
    <izvorni_sadrzaj>
      <item>MERLIN COMMERCE d.o.o.</item>
    </izvorni_sadrzaj>
    <derivirana_varijabla naziv="DomainObject.Predmet.ProtuStrankaListNazivFormated_1">
      <item>MERLIN COMMERCE d.o.o.</item>
    </derivirana_varijabla>
  </DomainObject.Predmet.ProtuStrankaListNazivFormated>
  <DomainObject.Predmet.ProtuStrankaListNazivFormatedOIB>
    <izvorni_sadrzaj>
      <item>MERLIN COMMERCE d.o.o., OIB 89939853682</item>
    </izvorni_sadrzaj>
    <derivirana_varijabla naziv="DomainObject.Predmet.ProtuStrankaListNazivFormatedOIB_1">
      <item>MERLIN COMMERCE d.o.o., OIB 89939853682</item>
    </derivirana_varijabla>
  </DomainObject.Predmet.ProtuStrankaListNazivFormatedOIB>
  <DomainObject.Predmet.OstaliListFormated>
    <izvorni_sadrzaj>
      <item>Željko Merlin</item>
      <item>Raiffeisenbank Austria d.d.</item>
      <item>BAOTIĆ dioničko društvo za trgovinu, popravak i održavanje vozila</item>
    </izvorni_sadrzaj>
    <derivirana_varijabla naziv="DomainObject.Predmet.OstaliListFormated_1">
      <item>Željko Merlin</item>
      <item>Raiffeisenbank Austria d.d.</item>
      <item>BAOTIĆ dioničko društvo za trgovinu, popravak i održavanje vozila</item>
    </derivirana_varijabla>
  </DomainObject.Predmet.OstaliListFormated>
  <DomainObject.Predmet.OstaliListFormatedOIB>
    <izvorni_sadrzaj>
      <item>Željko Merlin, OIB 97238252986</item>
      <item>Raiffeisenbank Austria d.d., OIB 53056966535</item>
      <item>BAOTIĆ dioničko društvo za trgovinu, popravak i održavanje vozila, OIB 64453957424</item>
    </izvorni_sadrzaj>
    <derivirana_varijabla naziv="DomainObject.Predmet.OstaliListFormatedOIB_1">
      <item>Željko Merlin, OIB 97238252986</item>
      <item>Raiffeisenbank Austria d.d., OIB 53056966535</item>
      <item>BAOTIĆ dioničko društvo za trgovinu, popravak i održavanje vozila, OIB 64453957424</item>
    </derivirana_varijabla>
  </DomainObject.Predmet.OstaliListFormatedOIB>
  <DomainObject.Predmet.OstaliListFormatedWithAdress>
    <izvorni_sadrzaj>
      <item>Željko Merlin, Merlinov Put 5, 10000 Zagreb</item>
      <item>Raiffeisenbank Austria d.d., Magazinska cesta 69, 10000 Zagreb</item>
      <item>BAOTIĆ dioničko društvo za trgovinu, popravak i održavanje vozila, Maksimirska Cesta 282, 10000 Zagreb</item>
    </izvorni_sadrzaj>
    <derivirana_varijabla naziv="DomainObject.Predmet.OstaliListFormatedWithAdress_1">
      <item>Željko Merlin, Merlinov Put 5, 10000 Zagreb</item>
      <item>Raiffeisenbank Austria d.d., Magazinska cesta 69, 10000 Zagreb</item>
      <item>BAOTIĆ dioničko društvo za trgovinu, popravak i održavanje vozila, Maksimirska Cesta 282, 10000 Zagreb</item>
    </derivirana_varijabla>
  </DomainObject.Predmet.OstaliListFormatedWithAdress>
  <DomainObject.Predmet.OstaliListFormatedWithAdressOIB>
    <izvorni_sadrzaj>
      <item>Željko Merlin, OIB 97238252986, Merlinov Put 5, 10000 Zagreb</item>
      <item>Raiffeisenbank Austria d.d., OIB 53056966535, Magazinska cesta 69, 10000 Zagreb</item>
      <item>BAOTIĆ dioničko društvo za trgovinu, popravak i održavanje vozila, OIB 64453957424, Maksimirska Cesta 282, 10000 Zagreb</item>
    </izvorni_sadrzaj>
    <derivirana_varijabla naziv="DomainObject.Predmet.OstaliListFormatedWithAdressOIB_1">
      <item>Željko Merlin, OIB 97238252986, Merlinov Put 5, 10000 Zagreb</item>
      <item>Raiffeisenbank Austria d.d., OIB 53056966535, Magazinska cesta 69, 10000 Zagreb</item>
      <item>BAOTIĆ dioničko društvo za trgovinu, popravak i održavanje vozila, OIB 64453957424, Maksimirska Cesta 282, 10000 Zagreb</item>
    </derivirana_varijabla>
  </DomainObject.Predmet.OstaliListFormatedWithAdressOIB>
  <DomainObject.Predmet.OstaliListNazivFormated>
    <izvorni_sadrzaj>
      <item>Željko Merlin</item>
      <item>Raiffeisenbank Austria d.d.</item>
      <item>BAOTIĆ dioničko društvo za trgovinu, popravak i održavanje vozila</item>
    </izvorni_sadrzaj>
    <derivirana_varijabla naziv="DomainObject.Predmet.OstaliListNazivFormated_1">
      <item>Željko Merlin</item>
      <item>Raiffeisenbank Austria d.d.</item>
      <item>BAOTIĆ dioničko društvo za trgovinu, popravak i održavanje vozila</item>
    </derivirana_varijabla>
  </DomainObject.Predmet.OstaliListNazivFormated>
  <DomainObject.Predmet.OstaliListNazivFormatedOIB>
    <izvorni_sadrzaj>
      <item>Željko Merlin, OIB 97238252986</item>
      <item>Raiffeisenbank Austria d.d., OIB 53056966535</item>
      <item>BAOTIĆ dioničko društvo za trgovinu, popravak i održavanje vozila, OIB 64453957424</item>
    </izvorni_sadrzaj>
    <derivirana_varijabla naziv="DomainObject.Predmet.OstaliListNazivFormatedOIB_1">
      <item>Željko Merlin, OIB 97238252986</item>
      <item>Raiffeisenbank Austria d.d., OIB 53056966535</item>
      <item>BAOTIĆ dioničko društvo za trgovinu, popravak i održavanje vozila, OIB 64453957424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MERLIN COMMERCE d.o.o.</izvorni_sadrzaj>
    <derivirana_varijabla naziv="DomainObject.Predmet.ProtustrankaIDrugi_1">MERLIN COMMERCE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MERLIN COMMERCE d.o.o., OIB 89939853682, Merlinov Put 5, 10000 Zagreb</izvorni_sadrzaj>
    <derivirana_varijabla naziv="DomainObject.Predmet.ProtustrankaIDrugiAdressOIB_1">MERLIN COMMERCE d.o.o., OIB 89939853682, Merlinov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MERLIN COMMERCE d.o.o.</item>
      <item>FINANCIJSKA AGENCIJA, RC Zagreb</item>
      <item>Željko Merlin</item>
      <item>Raiffeisenbank Austria d.d.</item>
      <item>BAOTIĆ dioničko društvo za trgovinu, popravak i održavanje vozila</item>
    </izvorni_sadrzaj>
    <derivirana_varijabla naziv="DomainObject.Predmet.SudioniciListNaziv_1">
      <item>MERLIN COMMERCE d.o.o.</item>
      <item>FINANCIJSKA AGENCIJA, RC Zagreb</item>
      <item>Željko Merlin</item>
      <item>Raiffeisenbank Austria d.d.</item>
      <item>BAOTIĆ dioničko društvo za trgovinu, popravak i održavanje vozila</item>
    </derivirana_varijabla>
  </DomainObject.Predmet.SudioniciListNaziv>
  <DomainObject.Predmet.SudioniciListAdressOIB>
    <izvorni_sadrzaj>
      <item>MERLIN COMMERCE d.o.o., OIB 89939853682, Merlinov Put 5,10000 Zagreb</item>
      <item>FINANCIJSKA AGENCIJA, RC Zagreb, OIB 85821130368, Trg svibanjskih žrtava 1995. 1,10000 Zagreb</item>
      <item>Željko Merlin, OIB 97238252986, Merlinov Put 5,10000 Zagreb</item>
      <item>Raiffeisenbank Austria d.d., OIB 53056966535, Magazinska cesta 69,10000 Zagreb</item>
      <item>BAOTIĆ dioničko društvo za trgovinu, popravak i održavanje vozila, OIB 64453957424, Maksimirska Cesta 282,10000 Zagreb</item>
    </izvorni_sadrzaj>
    <derivirana_varijabla naziv="DomainObject.Predmet.SudioniciListAdressOIB_1">
      <item>MERLIN COMMERCE d.o.o., OIB 89939853682, Merlinov Put 5,10000 Zagreb</item>
      <item>FINANCIJSKA AGENCIJA, RC Zagreb, OIB 85821130368, Trg svibanjskih žrtava 1995. 1,10000 Zagreb</item>
      <item>Željko Merlin, OIB 97238252986, Merlinov Put 5,10000 Zagreb</item>
      <item>Raiffeisenbank Austria d.d., OIB 53056966535, Magazinska cesta 69,10000 Zagreb</item>
      <item>BAOTIĆ dioničko društvo za trgovinu, popravak i održavanje vozila, OIB 64453957424, Maksimirska Cesta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89939853682</item>
      <item>, OIB 85821130368</item>
      <item>, OIB 97238252986</item>
      <item>, OIB 53056966535</item>
      <item>, OIB 64453957424</item>
    </izvorni_sadrzaj>
    <derivirana_varijabla naziv="DomainObject.Predmet.SudioniciListNazivOIB_1">
      <item>, OIB 89939853682</item>
      <item>, OIB 85821130368</item>
      <item>, OIB 97238252986</item>
      <item>, OIB 53056966535</item>
      <item>, OIB 64453957424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lipnja 2019.</izvorni_sadrzaj>
    <derivirana_varijabla naziv="DomainObject.Predmet.DatumZadnjeOdrzaneSudskeRadnje_1">10. lipnja 2019.</derivirana_varijabla>
  </DomainObject.Predmet.DatumZadnjeOdrzaneSudskeRadnje>
  <DomainObject.PredzadnjaOdlukaIzPredmeta.DatumDonosenjaOdluke>
    <izvorni_sadrzaj>15. svibnja 2019.</izvorni_sadrzaj>
    <derivirana_varijabla naziv="DomainObject.PredzadnjaOdlukaIzPredmeta.DatumDonosenjaOdluke_1">15. svibnja 2019.</derivirana_varijabla>
  </DomainObject.PredzadnjaOdlukaIzPredmeta.DatumDonosenjaOdluke>
  <DomainObject.PredzadnjaOdlukaIzPredmeta.Oznaka>
    <izvorni_sadrzaj>St-712/2019-17</izvorni_sadrzaj>
    <derivirana_varijabla naziv="DomainObject.PredzadnjaOdlukaIzPredmeta.Oznaka_1">St-712/2019-17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1251</properties:Words>
  <properties:Characters>6774</properties:Characters>
  <properties:Lines>134</properties:Lines>
  <properties:Paragraphs>25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2019-06-11T06:09:00Z</dcterms:created>
  <dc:creator>Danijela Uzelac</dc:creator>
  <dc:description/>
  <cp:keywords/>
  <cp:lastModifiedBy>Katarina Franjić</cp:lastModifiedBy>
  <cp:lastPrinted>2019-06-11T06:57:00Z</cp:lastPrinted>
  <dcterms:modified xmlns:xsi="http://www.w3.org/2001/XMLSchema-instance" xsi:type="dcterms:W3CDTF">2019-06-11T07:06:00Z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(st-712-19 rješenje predujam 132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