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0a171" w14:paraId="b30a171" w:rsidRDefault="00563186" w:rsidP="00B542FA" w:rsidR="00563186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681B1A" w:rsidR="002D60CE" w:rsidRPr="00B9015B">
      <w:r w:rsidRPr="00B9015B">
        <w:t xml:space="preserve">TRGOVAČKI SUD U ZAGREBU                                                                </w:t>
      </w:r>
      <w:r w:rsidR="00060193">
        <w:t>85</w:t>
      </w:r>
      <w:r w:rsidRPr="00B9015B">
        <w:t>. St</w:t>
      </w:r>
      <w:r w:rsidR="00857AD7">
        <w:t>-</w:t>
      </w:r>
      <w:r w:rsidR="00C75AEA">
        <w:t>6247</w:t>
      </w:r>
      <w:r w:rsidR="00A446AE">
        <w:t>/16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 xml:space="preserve">rebu, po sucu </w:t>
      </w:r>
      <w:r w:rsidR="00D04E2A">
        <w:t>mr.sc. Ivani Koštarić F</w:t>
      </w:r>
      <w:r w:rsidR="00681B1A">
        <w:t>egeš</w:t>
      </w:r>
      <w:r w:rsidR="00591F57">
        <w:t>, u</w:t>
      </w:r>
      <w:r w:rsidRPr="00F53100">
        <w:rPr>
          <w:lang w:val="pt-BR"/>
        </w:rPr>
        <w:t xml:space="preserve"> stečajnom p</w:t>
      </w:r>
      <w:r w:rsidR="00C63030">
        <w:rPr>
          <w:lang w:val="pt-BR"/>
        </w:rPr>
        <w:t>ostupku</w:t>
      </w:r>
      <w:r w:rsidRPr="00F53100">
        <w:rPr>
          <w:lang w:val="pt-BR"/>
        </w:rPr>
        <w:t xml:space="preserve"> u povodu prijedloga predlagatelja </w:t>
      </w:r>
      <w:r w:rsidR="00C63030" w:rsidRPr="00C63030">
        <w:rPr>
          <w:lang w:val="pt-BR"/>
        </w:rPr>
        <w:t>FINANCIJSK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 AGENCIJ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, Zagreb, Ulica grada Vukovara 70, OIB: </w:t>
      </w:r>
      <w:r w:rsidR="00C63030" w:rsidRPr="00C63030">
        <w:t>85821130368</w:t>
      </w:r>
      <w:r w:rsidR="00C63030" w:rsidRPr="00C63030">
        <w:rPr>
          <w:lang w:val="pt-BR"/>
        </w:rPr>
        <w:t xml:space="preserve">, za otvaranje stečajnog postupka nad dužnikom </w:t>
      </w:r>
      <w:r w:rsidR="00392A4C">
        <w:rPr>
          <w:lang w:val="pt-BR"/>
        </w:rPr>
        <w:t xml:space="preserve">DON KORLEONE j.d.o.o., Zagreb, Savska cesta 164, OIB: </w:t>
      </w:r>
      <w:r w:rsidR="00392A4C" w:rsidRPr="00166405">
        <w:t>82223116951</w:t>
      </w:r>
      <w:r w:rsidR="00400D27" w:rsidRPr="00400D27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C75AEA">
        <w:rPr>
          <w:lang w:val="pt-BR"/>
        </w:rPr>
        <w:t>25</w:t>
      </w:r>
      <w:r w:rsidR="00563186">
        <w:rPr>
          <w:lang w:val="pt-BR"/>
        </w:rPr>
        <w:t xml:space="preserve">. </w:t>
      </w:r>
      <w:r w:rsidR="00C75AEA">
        <w:rPr>
          <w:lang w:val="pt-BR"/>
        </w:rPr>
        <w:t>kolovoza</w:t>
      </w:r>
      <w:r w:rsidR="00DD5222">
        <w:rPr>
          <w:lang w:val="pt-BR"/>
        </w:rPr>
        <w:t xml:space="preserve"> 2017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D01E10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692F07">
        <w:rPr>
          <w:lang w:val="pt-BR"/>
        </w:rPr>
        <w:t xml:space="preserve">DON KORLEONE j.d.o.o., Zagreb, Savska cesta 164, OIB: </w:t>
      </w:r>
      <w:r w:rsidR="00692F07" w:rsidRPr="00166405">
        <w:t>82223116951</w:t>
      </w:r>
      <w:r w:rsidR="00E444EA" w:rsidRPr="00E444EA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>za pokriće troškova prethodnog</w:t>
      </w:r>
      <w:r w:rsidR="00D92741">
        <w:t>a</w:t>
      </w:r>
      <w:r w:rsidRPr="00B9015B">
        <w:t xml:space="preserve"> i </w:t>
      </w:r>
      <w:r w:rsidR="00D92741">
        <w:t xml:space="preserve">otvorenoga </w:t>
      </w:r>
      <w:r w:rsidRPr="00B9015B">
        <w:t xml:space="preserve">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C75AEA">
        <w:t>6247</w:t>
      </w:r>
      <w:r w:rsidR="00535D8E" w:rsidRPr="00B9015B">
        <w:t>-</w:t>
      </w:r>
      <w:r w:rsidR="00A446AE">
        <w:t>16</w:t>
      </w:r>
      <w:r w:rsidR="00A0793E" w:rsidRPr="00B9015B">
        <w:t>.</w:t>
      </w:r>
    </w:p>
    <w:p w:rsidRDefault="008019C2" w:rsidP="0021298E" w:rsidR="008019C2">
      <w:pPr>
        <w:ind w:firstLine="708"/>
        <w:jc w:val="both"/>
      </w:pP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</w:t>
      </w:r>
      <w:r w:rsidR="00121434">
        <w:rPr>
          <w:lang w:val="pt-BR"/>
        </w:rPr>
        <w:t xml:space="preserve">DON KORLEONE j.d.o.o., Zagreb, Savska cesta 164, OIB: </w:t>
      </w:r>
      <w:r w:rsidR="00121434" w:rsidRPr="00166405">
        <w:t>82223116951</w:t>
      </w:r>
      <w:r w:rsidR="005B004F" w:rsidRPr="005B004F">
        <w:rPr>
          <w:lang w:val="pt-BR"/>
        </w:rPr>
        <w:t>,</w:t>
      </w:r>
      <w:r w:rsidR="00BF6A07">
        <w:t xml:space="preserve"> </w:t>
      </w:r>
      <w:r w:rsidRPr="00B9015B">
        <w:t xml:space="preserve">ne postupe u skladu s </w:t>
      </w:r>
      <w:r w:rsidR="00082C15">
        <w:t xml:space="preserve">pozivom ovog suda iz </w:t>
      </w:r>
      <w:r w:rsidRPr="00B9015B">
        <w:t>točk</w:t>
      </w:r>
      <w:r w:rsidR="00082C15">
        <w:t>e</w:t>
      </w:r>
      <w:r w:rsidRPr="00B9015B">
        <w:t xml:space="preserve"> I</w:t>
      </w:r>
      <w:r w:rsidR="00D677F7" w:rsidRPr="00B9015B">
        <w:t>.</w:t>
      </w:r>
      <w:r w:rsidRPr="00B9015B">
        <w:t xml:space="preserve"> </w:t>
      </w:r>
      <w:r w:rsidR="00082C15">
        <w:t xml:space="preserve">izreke </w:t>
      </w:r>
      <w:r w:rsidRPr="00B9015B">
        <w:t>ovog rješenja</w:t>
      </w:r>
      <w:r w:rsidR="00082C15">
        <w:t>,</w:t>
      </w:r>
      <w:r w:rsidRPr="00B9015B">
        <w:t xml:space="preserve"> </w:t>
      </w:r>
      <w:r w:rsidR="00F324F6">
        <w:t>sud</w:t>
      </w:r>
      <w:r w:rsidRPr="00B9015B">
        <w:t xml:space="preserve"> će donijeti rješenje o otvaranju i zaključenju stečajnog</w:t>
      </w:r>
      <w:r w:rsidR="00082C15">
        <w:t>a</w:t>
      </w:r>
      <w:r w:rsidRPr="00B9015B">
        <w:t xml:space="preserve">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082C15" w:rsidP="004005AE" w:rsidR="004005AE">
      <w:pPr>
        <w:ind w:firstLine="709"/>
        <w:jc w:val="both"/>
      </w:pPr>
      <w:r w:rsidRPr="00082C15">
        <w:t>Financijska agencija</w:t>
      </w:r>
      <w:r w:rsidR="00BF6A07">
        <w:t xml:space="preserve"> </w:t>
      </w:r>
      <w:r w:rsidRPr="00082C15">
        <w:t xml:space="preserve">podnijela </w:t>
      </w:r>
      <w:r w:rsidR="000D37B5">
        <w:t xml:space="preserve">je </w:t>
      </w:r>
      <w:r w:rsidRPr="00082C15">
        <w:t xml:space="preserve">ovom sudu prijedlog za otvaranje stečajnog postupka nad dužnikom </w:t>
      </w:r>
      <w:r w:rsidR="00121434">
        <w:rPr>
          <w:lang w:val="pt-BR"/>
        </w:rPr>
        <w:t xml:space="preserve">DON KORLEONE j.d.o.o., Zagreb, Savska cesta 164, OIB: </w:t>
      </w:r>
      <w:r w:rsidR="00121434" w:rsidRPr="00166405">
        <w:t>82223116951</w:t>
      </w:r>
      <w:r w:rsidR="00BF6A07">
        <w:t xml:space="preserve"> </w:t>
      </w:r>
      <w:r w:rsidR="00C70FDE">
        <w:t>(dalje: dužnik)</w:t>
      </w:r>
      <w:r w:rsidRPr="00082C15">
        <w:rPr>
          <w:lang w:val="pt-BR"/>
        </w:rPr>
        <w:t xml:space="preserve">, na temelju odredbe </w:t>
      </w:r>
      <w:r w:rsidRPr="00082C15">
        <w:t>čl. 110. st. 1. Stečajnog zakona („Narodne novine“ broj 71/15, dalje: SZ).</w:t>
      </w:r>
      <w:r w:rsidR="008A27DD">
        <w:t xml:space="preserve"> </w:t>
      </w:r>
      <w:r w:rsidR="00121434">
        <w:t>U</w:t>
      </w:r>
      <w:r w:rsidR="00121434" w:rsidRPr="00E974B3">
        <w:t xml:space="preserve"> prijedlogu za otvaranje stečajnog postupka </w:t>
      </w:r>
      <w:r w:rsidR="00121434">
        <w:t xml:space="preserve">se u bitnome navodi </w:t>
      </w:r>
      <w:r w:rsidR="00121434" w:rsidRPr="00E974B3">
        <w:t xml:space="preserve">kako </w:t>
      </w:r>
      <w:r w:rsidR="00121434">
        <w:t xml:space="preserve">je na dan 4. listopada 2016. </w:t>
      </w:r>
      <w:r w:rsidR="00121434" w:rsidRPr="00E974B3">
        <w:t>dužnik u Očevidniku redoslijeda osnova za plaćanje ima</w:t>
      </w:r>
      <w:r w:rsidR="00121434">
        <w:t>o</w:t>
      </w:r>
      <w:r w:rsidR="00121434" w:rsidRPr="00E974B3">
        <w:t xml:space="preserve"> evidentirane neizvršene osnove za plaćanje</w:t>
      </w:r>
      <w:r w:rsidR="00121434">
        <w:t xml:space="preserve"> u neprekinutom razdoblju od 120 </w:t>
      </w:r>
      <w:r w:rsidR="00121434" w:rsidRPr="00E974B3">
        <w:t xml:space="preserve">dana, u ukupnom iznosu od </w:t>
      </w:r>
      <w:r w:rsidR="00121434">
        <w:t xml:space="preserve">53.763,98 </w:t>
      </w:r>
      <w:r w:rsidR="00121434" w:rsidRPr="00E974B3">
        <w:t xml:space="preserve">kn, </w:t>
      </w:r>
      <w:r w:rsidR="00121434">
        <w:t>te je imao 4</w:t>
      </w:r>
      <w:r w:rsidR="00121434" w:rsidRPr="00E974B3">
        <w:t xml:space="preserve"> zaposlen</w:t>
      </w:r>
      <w:r w:rsidR="00121434">
        <w:t>a.</w:t>
      </w:r>
    </w:p>
    <w:p w:rsidRDefault="00225613" w:rsidP="00250A6E" w:rsidR="00225613">
      <w:pPr>
        <w:pStyle w:val="Tijeloteksta"/>
        <w:ind w:firstLine="708"/>
      </w:pPr>
      <w:r>
        <w:t xml:space="preserve">Rješenjem ovoga suda od </w:t>
      </w:r>
      <w:r w:rsidR="00121434">
        <w:t>6</w:t>
      </w:r>
      <w:r w:rsidR="00250A6E">
        <w:t xml:space="preserve">. veljače 2017. pokrenut je prethodni postupak nad dužnikom u skladu </w:t>
      </w:r>
      <w:r w:rsidR="008019C2">
        <w:t xml:space="preserve">s odredbom čl. 115. st. 1. SZ-a, dok je </w:t>
      </w:r>
      <w:r w:rsidR="00121434">
        <w:t>2</w:t>
      </w:r>
      <w:r w:rsidR="008019C2">
        <w:t>. ožujka 2017. održan</w:t>
      </w:r>
      <w:r w:rsidR="00D23C1F">
        <w:t xml:space="preserve">o ročište </w:t>
      </w:r>
      <w:r>
        <w:t xml:space="preserve">radi </w:t>
      </w:r>
      <w:r w:rsidR="004005AE">
        <w:t>očitovanja o prijedlogu za otvaranje stečajnoga postupka</w:t>
      </w:r>
      <w:r>
        <w:t xml:space="preserve">, </w:t>
      </w:r>
      <w:r w:rsidR="00121434">
        <w:t>na koje nije pristupila uredno pozvana osoba ovlaštena za zastupanje dužnika Davor Vuraić.</w:t>
      </w:r>
    </w:p>
    <w:p w:rsidRDefault="0083257E" w:rsidP="0083257E" w:rsidR="001861A1">
      <w:pPr>
        <w:ind w:firstLine="708"/>
        <w:jc w:val="both"/>
      </w:pPr>
      <w:r>
        <w:t>Od</w:t>
      </w:r>
      <w:r w:rsidR="001861A1">
        <w:t>redb</w:t>
      </w:r>
      <w:r>
        <w:t>om</w:t>
      </w:r>
      <w:r w:rsidR="001861A1">
        <w:t xml:space="preserve"> čl. 132</w:t>
      </w:r>
      <w:r w:rsidR="001861A1" w:rsidRPr="00B9015B">
        <w:t>. st.</w:t>
      </w:r>
      <w:r w:rsidR="001861A1">
        <w:t xml:space="preserve"> 1. SZ-a</w:t>
      </w:r>
      <w:r w:rsidR="001861A1" w:rsidRPr="00B9015B">
        <w:t xml:space="preserve"> </w:t>
      </w:r>
      <w:r>
        <w:t xml:space="preserve">propisano je da </w:t>
      </w:r>
      <w:r w:rsidR="001861A1">
        <w:t>ak</w:t>
      </w:r>
      <w:r w:rsidR="001861A1"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 w:rsidR="001861A1">
        <w:t xml:space="preserve"> za provedbom stečajnoga postup</w:t>
      </w:r>
      <w:r w:rsidR="001861A1" w:rsidRPr="00704DD0">
        <w:t>ka da u roku od 15 dana uplate predujam za namirenje troškova prethodnoga i otvorenoga stečajnog postupka</w:t>
      </w:r>
      <w:r w:rsidR="001861A1" w:rsidRPr="00B9015B">
        <w:t xml:space="preserve">. </w:t>
      </w:r>
      <w:r w:rsidR="001861A1">
        <w:t>Stavkom 2. navedenog članka propisano je da a</w:t>
      </w:r>
      <w:r w:rsidR="001861A1" w:rsidRPr="00704DD0">
        <w:t xml:space="preserve">ko osobe iz stavka 1. </w:t>
      </w:r>
      <w:r>
        <w:t>toga</w:t>
      </w:r>
      <w:r w:rsidR="001861A1" w:rsidRPr="00704DD0">
        <w:t xml:space="preserve"> članka ne predujme traženi iznos, sud će donijeti rješenje o otvaranju i zaključenju stečajnoga postupka</w:t>
      </w:r>
      <w:r w:rsidR="001861A1">
        <w:t>.</w:t>
      </w:r>
    </w:p>
    <w:p w:rsidRDefault="00540560" w:rsidP="008019C2" w:rsidR="008019C2">
      <w:pPr>
        <w:ind w:firstLine="709"/>
        <w:jc w:val="both"/>
      </w:pPr>
      <w:r>
        <w:lastRenderedPageBreak/>
        <w:t xml:space="preserve">Iz </w:t>
      </w:r>
      <w:r w:rsidR="00E757C5" w:rsidRPr="00E757C5">
        <w:t xml:space="preserve">Potvrde o neizvršenim osnovama za plaćanje (list </w:t>
      </w:r>
      <w:r w:rsidR="00121434">
        <w:t>38</w:t>
      </w:r>
      <w:r w:rsidR="00E757C5" w:rsidRPr="00E757C5">
        <w:t xml:space="preserve">. spisa) proizlazi </w:t>
      </w:r>
      <w:r w:rsidR="00121434">
        <w:t>kako</w:t>
      </w:r>
      <w:r w:rsidR="00E757C5" w:rsidRPr="00E757C5">
        <w:t xml:space="preserve"> dužnik ima evidentirane neizvršene osnove za plaćanje u neprekinutom razdoblju od </w:t>
      </w:r>
      <w:r w:rsidR="00121434">
        <w:t>408</w:t>
      </w:r>
      <w:r w:rsidR="00E757C5" w:rsidRPr="00E757C5">
        <w:t xml:space="preserve"> dana</w:t>
      </w:r>
      <w:r w:rsidR="00121434">
        <w:t xml:space="preserve">. </w:t>
      </w:r>
      <w:r w:rsidR="008019C2">
        <w:t xml:space="preserve">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Slijedom navedenog sud je, </w:t>
      </w:r>
      <w:r w:rsidR="008019C2" w:rsidRPr="004E77EF">
        <w:t>na temelju odredbe čl. 5. st. 1. SZ-a</w:t>
      </w:r>
      <w:r w:rsidR="008019C2">
        <w:t>,</w:t>
      </w:r>
      <w:r w:rsidR="008019C2" w:rsidRPr="004E77EF">
        <w:t xml:space="preserve"> utvrdio postojanje stečajnog razloga nesposobnosti za plaćanje</w:t>
      </w:r>
      <w:r w:rsidR="008019C2">
        <w:t xml:space="preserve"> u smislu odredaba čl. 6. SZ-a.</w:t>
      </w:r>
    </w:p>
    <w:p w:rsidRDefault="00E757C5" w:rsidP="006D72C2" w:rsidR="008D5709">
      <w:pPr>
        <w:pStyle w:val="Tijeloteksta"/>
        <w:ind w:firstLine="708"/>
      </w:pPr>
      <w:r>
        <w:t xml:space="preserve">Uvidom u </w:t>
      </w:r>
      <w:r w:rsidR="0096363C">
        <w:t xml:space="preserve">izjavu od 16. kolovoza 2017. </w:t>
      </w:r>
      <w:r>
        <w:t xml:space="preserve">(list </w:t>
      </w:r>
      <w:r w:rsidR="0096363C">
        <w:t xml:space="preserve">47. spisa) </w:t>
      </w:r>
      <w:r>
        <w:t xml:space="preserve">utvrđeno je da dužnik nema imovine. </w:t>
      </w:r>
      <w:r w:rsidR="00540560">
        <w:t xml:space="preserve">Zbog toga su, </w:t>
      </w:r>
      <w:r w:rsidR="008D5709">
        <w:t xml:space="preserve">u skladu s odredbom čl. 132. st. 1. </w:t>
      </w:r>
      <w:r w:rsidR="00B07EF1">
        <w:t xml:space="preserve"> </w:t>
      </w:r>
      <w:r w:rsidR="008D5709">
        <w:t xml:space="preserve">SZ-a, </w:t>
      </w:r>
      <w:r w:rsidR="009B1748">
        <w:t xml:space="preserve">pozvane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</w:t>
      </w:r>
      <w:r>
        <w:t xml:space="preserve">nad dužnikom </w:t>
      </w:r>
      <w:r w:rsidR="009B1748">
        <w:t xml:space="preserve">predujmiti </w:t>
      </w:r>
      <w:r w:rsidR="009B1748" w:rsidRPr="00134F3A">
        <w:t>troškov</w:t>
      </w:r>
      <w:r w:rsidR="008D5709">
        <w:t>e</w:t>
      </w:r>
      <w:r w:rsidR="009B1748" w:rsidRPr="00134F3A">
        <w:t xml:space="preserve">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>og postupka u ukupnom iznosu  20</w:t>
      </w:r>
      <w:r w:rsidR="009B1748" w:rsidRPr="00134F3A">
        <w:t>.000,00 kn</w:t>
      </w:r>
      <w:r w:rsidR="008D5709">
        <w:t>.</w:t>
      </w:r>
    </w:p>
    <w:p w:rsidRDefault="00AC0FE4" w:rsidP="0054341C" w:rsidR="0054341C">
      <w:pPr>
        <w:ind w:firstLine="708"/>
        <w:jc w:val="both"/>
        <w:rPr>
          <w:color w:val="000000"/>
        </w:rPr>
      </w:pPr>
      <w:r w:rsidRPr="0054341C">
        <w:t xml:space="preserve">Prema odredbi čl. 94. st. 1. SZ-a, </w:t>
      </w:r>
      <w:r w:rsidR="000D4154" w:rsidRPr="0054341C">
        <w:t>s</w:t>
      </w:r>
      <w:r w:rsidRPr="00AC0FE4">
        <w:rPr>
          <w:color w:val="000000"/>
        </w:rPr>
        <w:t>tečajni upravitelj ima pravo na nagradu za svoj rad i naknadu stvarnih troškova.</w:t>
      </w:r>
      <w:r w:rsidR="000D4154" w:rsidRPr="0054341C">
        <w:rPr>
          <w:color w:val="000000"/>
        </w:rPr>
        <w:t xml:space="preserve"> </w:t>
      </w:r>
      <w:r w:rsidRPr="00AC0FE4">
        <w:rPr>
          <w:color w:val="000000"/>
        </w:rPr>
        <w:t>Nagradu stečajnom upravitelju rješenjem određuje sud prema uredbi kojom Vlada Republike Hrvatske utvrđuje kriterije i način obračuna i plaćanja nagrade stečajnim upraviteljima</w:t>
      </w:r>
      <w:r w:rsidR="000D4154" w:rsidRPr="0054341C">
        <w:rPr>
          <w:color w:val="000000"/>
        </w:rPr>
        <w:t xml:space="preserve"> (čl. 94. st. 2. SZ)</w:t>
      </w:r>
      <w:r w:rsidRPr="00AC0FE4">
        <w:rPr>
          <w:color w:val="000000"/>
        </w:rPr>
        <w:t>.</w:t>
      </w:r>
      <w:r w:rsidR="000D4154" w:rsidRPr="0054341C">
        <w:rPr>
          <w:color w:val="000000"/>
        </w:rPr>
        <w:t xml:space="preserve"> </w:t>
      </w:r>
      <w:r w:rsidR="0054341C" w:rsidRPr="0054341C">
        <w:rPr>
          <w:color w:val="000000"/>
        </w:rPr>
        <w:t>Sud rješenjem utvrđuje visinu nagrade, uzimajući u obzir obujam i složenost poslova, rad stečajnoga upravitelja na ispitivanju tražbina te vrijednost unovčene stečajne mase</w:t>
      </w:r>
      <w:r w:rsidR="0054341C">
        <w:rPr>
          <w:color w:val="000000"/>
        </w:rPr>
        <w:t xml:space="preserve"> (čl</w:t>
      </w:r>
      <w:r w:rsidR="0054341C" w:rsidRPr="0054341C">
        <w:rPr>
          <w:color w:val="000000"/>
        </w:rPr>
        <w:t>.</w:t>
      </w:r>
      <w:r w:rsidR="0054341C">
        <w:rPr>
          <w:color w:val="000000"/>
        </w:rPr>
        <w:t xml:space="preserve"> 5. st. 1. Uredbe o kriterijima i načinu obračuna i plaćanja nagrade stečajnim upraviteljima ("Narodne novine" broj </w:t>
      </w:r>
      <w:r w:rsidR="00302673">
        <w:rPr>
          <w:color w:val="000000"/>
        </w:rPr>
        <w:t>105/15; dalje: Uredba). Nagrada se određuje u bruto iznosu (čl. 15. st. 1. Uredbe).</w:t>
      </w:r>
    </w:p>
    <w:p w:rsidRDefault="00302673" w:rsidP="008D5709" w:rsidR="008F656F">
      <w:pPr>
        <w:pStyle w:val="Tijeloteksta"/>
        <w:ind w:firstLine="708"/>
      </w:pPr>
      <w:r>
        <w:t>U konkretnom slučaju t</w:t>
      </w:r>
      <w:r w:rsidR="008D5709" w:rsidRPr="000D4154">
        <w:t xml:space="preserve">roškovi prethodnoga i otvorenoga stečajnog postupka u </w:t>
      </w:r>
      <w:r>
        <w:t>ukupnom</w:t>
      </w:r>
      <w:r w:rsidR="008D5709" w:rsidRPr="000D4154">
        <w:t xml:space="preserve"> iznosu </w:t>
      </w:r>
      <w:r>
        <w:t xml:space="preserve">od </w:t>
      </w:r>
      <w:r w:rsidR="008D5709" w:rsidRPr="000D4154">
        <w:t>20.000,00 kn</w:t>
      </w:r>
      <w:r w:rsidR="00923F98">
        <w:t xml:space="preserve"> bazirani su na trajanju postupka u vremenu od 6 mjeseci, a sastoje se od: </w:t>
      </w:r>
      <w:r w:rsidR="009B1748" w:rsidRPr="000D4154">
        <w:t>nagrad</w:t>
      </w:r>
      <w:r>
        <w:t>e</w:t>
      </w:r>
      <w:r w:rsidR="009B1748" w:rsidRPr="000D4154">
        <w:t xml:space="preserve"> stečajnom upravitelju </w:t>
      </w:r>
      <w:r>
        <w:t xml:space="preserve">u ukupnom iznosu od </w:t>
      </w:r>
      <w:r w:rsidR="009B1748" w:rsidRPr="000D4154">
        <w:t>5.000</w:t>
      </w:r>
      <w:r w:rsidR="009B1748" w:rsidRPr="00134F3A">
        <w:t>,00 kn</w:t>
      </w:r>
      <w:r w:rsidR="00732F2C">
        <w:t xml:space="preserve"> bruto</w:t>
      </w:r>
      <w:r w:rsidR="009B1748" w:rsidRPr="00134F3A">
        <w:t>, troško</w:t>
      </w:r>
      <w:r w:rsidR="009B1748">
        <w:t>v</w:t>
      </w:r>
      <w:r>
        <w:t>a</w:t>
      </w:r>
      <w:r w:rsidR="009B1748">
        <w:t xml:space="preserve"> knjigovodstva 1</w:t>
      </w:r>
      <w:r w:rsidR="009B1748" w:rsidRPr="00134F3A">
        <w:t>.500,00 kn</w:t>
      </w:r>
      <w:r>
        <w:t xml:space="preserve"> mjesečno</w:t>
      </w:r>
      <w:r w:rsidR="00923F98">
        <w:t xml:space="preserve"> (1.500,00 kn x 6 mjeseci = 9.000,00 kn)</w:t>
      </w:r>
      <w:r w:rsidR="009B1748" w:rsidRPr="00134F3A">
        <w:t xml:space="preserve">, </w:t>
      </w:r>
      <w:r w:rsidR="009B1748">
        <w:t>troškov</w:t>
      </w:r>
      <w:r>
        <w:t>a</w:t>
      </w:r>
      <w:r w:rsidR="009B1748">
        <w:t xml:space="preserve"> platnog prom</w:t>
      </w:r>
      <w:r>
        <w:t>eta, blagajne, telefona, uredskih</w:t>
      </w:r>
      <w:r w:rsidR="009B1748">
        <w:t xml:space="preserve"> troškov</w:t>
      </w:r>
      <w:r>
        <w:t>a</w:t>
      </w:r>
      <w:r w:rsidR="009B1748">
        <w:t xml:space="preserve"> i troškov</w:t>
      </w:r>
      <w:r>
        <w:t>a</w:t>
      </w:r>
      <w:r w:rsidR="009B1748">
        <w:t xml:space="preserve"> ostalih admin</w:t>
      </w:r>
      <w:r w:rsidR="00591F57">
        <w:t>istrativnih poslova 1.0</w:t>
      </w:r>
      <w:r w:rsidR="009B1748">
        <w:t>00,00 kn</w:t>
      </w:r>
      <w:r>
        <w:t xml:space="preserve"> mjesečno</w:t>
      </w:r>
      <w:r w:rsidR="00923F98">
        <w:t xml:space="preserve"> (1.000</w:t>
      </w:r>
      <w:r w:rsidR="009B1748" w:rsidRPr="00134F3A">
        <w:t>,</w:t>
      </w:r>
      <w:r w:rsidR="00923F98">
        <w:t>00 kn x 6 mjeseci = 6.000,00 kn).</w:t>
      </w:r>
    </w:p>
    <w:p w:rsidRDefault="008F656F" w:rsidP="008D5709" w:rsidR="009B1748" w:rsidRPr="00134F3A">
      <w:pPr>
        <w:pStyle w:val="Tijeloteksta"/>
        <w:ind w:firstLine="708"/>
      </w:pPr>
      <w:r>
        <w:t>Slijedom navedenog, na temelju odredbe čl. 132. st. 1. SZ-a, odlučeno je kao u točki I. izreke ovog rješenja.</w:t>
      </w:r>
      <w:r w:rsidR="009B1748" w:rsidRPr="00134F3A">
        <w:t xml:space="preserve"> </w:t>
      </w:r>
    </w:p>
    <w:p w:rsidRDefault="009B1748" w:rsidP="00F60A6C" w:rsidR="008F656F">
      <w:pPr>
        <w:jc w:val="both"/>
      </w:pPr>
      <w:r>
        <w:tab/>
      </w:r>
      <w:r w:rsidR="008F656F">
        <w:t>Odluka iz točke II. izreke ovog rješenja temelji se na odredbi čl. 132. st. 2. SZ-a.</w:t>
      </w:r>
    </w:p>
    <w:p w:rsidRDefault="008F656F" w:rsidP="00732F2C" w:rsidR="008F656F">
      <w:pPr>
        <w:jc w:val="both"/>
      </w:pPr>
    </w:p>
    <w:p w:rsidRDefault="001013EE" w:rsidP="00732F2C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C75AEA">
        <w:t>25</w:t>
      </w:r>
      <w:r w:rsidR="00563186">
        <w:t xml:space="preserve">. </w:t>
      </w:r>
      <w:r w:rsidR="00C75AEA">
        <w:t>kolovoza</w:t>
      </w:r>
      <w:r w:rsidR="00563186">
        <w:t xml:space="preserve"> </w:t>
      </w:r>
      <w:r w:rsidR="00DD5222">
        <w:t xml:space="preserve"> 2017</w:t>
      </w:r>
      <w:r w:rsidR="00065B42" w:rsidRPr="00B9015B">
        <w:t>.</w:t>
      </w:r>
    </w:p>
    <w:p w:rsidRDefault="00065B42" w:rsidP="00DD5222" w:rsidR="00DD5222" w:rsidRPr="00DD5222">
      <w:pPr>
        <w:tabs>
          <w:tab w:pos="5100" w:val="left"/>
        </w:tabs>
        <w:ind w:firstLine="720"/>
      </w:pPr>
      <w:r w:rsidRPr="00B9015B">
        <w:t xml:space="preserve">                     </w:t>
      </w:r>
      <w:r w:rsidR="00DD5222">
        <w:tab/>
      </w:r>
      <w:r w:rsidR="00DD5222">
        <w:tab/>
      </w:r>
      <w:r w:rsidR="00DD5222">
        <w:tab/>
      </w:r>
      <w:r w:rsidR="00DD5222" w:rsidRPr="00DD5222">
        <w:t>Sudac:</w:t>
      </w:r>
    </w:p>
    <w:p w:rsidRDefault="00DD5222" w:rsidP="00DD5222" w:rsidR="00DD5222" w:rsidRPr="00DD5222">
      <w:pPr>
        <w:overflowPunct w:val="false"/>
        <w:autoSpaceDE w:val="false"/>
        <w:autoSpaceDN w:val="false"/>
        <w:adjustRightInd w:val="false"/>
        <w:ind w:left="5040"/>
        <w:jc w:val="right"/>
        <w:textAlignment w:val="baseline"/>
      </w:pPr>
      <w:r w:rsidRPr="00DD5222">
        <w:t xml:space="preserve"> mr.sc. Ivana Koštarić Fegeš</w:t>
      </w:r>
      <w:r w:rsidR="002D4A5B">
        <w:t>, v.r.</w:t>
      </w:r>
    </w:p>
    <w:p w:rsidRDefault="00540560" w:rsidP="00F110C5" w:rsidR="00540560">
      <w:pPr>
        <w:jc w:val="both"/>
        <w:rPr>
          <w:lang w:val="da-DK"/>
        </w:rPr>
      </w:pPr>
    </w:p>
    <w:p w:rsidRDefault="00F110C5" w:rsidP="00F110C5" w:rsidR="00F110C5" w:rsidRPr="00732F2C">
      <w:pPr>
        <w:jc w:val="both"/>
        <w:rPr>
          <w:lang w:val="da-DK"/>
        </w:rPr>
      </w:pPr>
      <w:r w:rsidRPr="00732F2C">
        <w:rPr>
          <w:lang w:val="da-DK"/>
        </w:rPr>
        <w:t>UPUTA O PRAVNOM LIJEKU:</w:t>
      </w:r>
    </w:p>
    <w:p w:rsidRDefault="00F110C5" w:rsidP="00F110C5" w:rsidR="00F110C5" w:rsidRPr="00732F2C">
      <w:pPr>
        <w:jc w:val="both"/>
        <w:rPr>
          <w:lang w:val="pl-PL"/>
        </w:rPr>
      </w:pPr>
      <w:r w:rsidRPr="00732F2C">
        <w:rPr>
          <w:lang w:val="pl-PL"/>
        </w:rPr>
        <w:t xml:space="preserve">Protiv ovog rješenja, nezadovoljna stranka može uložiti žalbu Visokom trgovačkom sudu Republike Hrvatske u roku od 8 dana </w:t>
      </w:r>
      <w:r w:rsidR="00496278">
        <w:rPr>
          <w:lang w:val="pl-PL"/>
        </w:rPr>
        <w:t xml:space="preserve">od dostave </w:t>
      </w:r>
      <w:r w:rsidRPr="00732F2C">
        <w:rPr>
          <w:lang w:val="pl-PL"/>
        </w:rPr>
        <w:t>rješenja, a ulaže se putem ovog suda u 2 primjerka.</w:t>
      </w:r>
    </w:p>
    <w:p w:rsidRDefault="00732F2C" w:rsidP="00065B42" w:rsidR="00732F2C"/>
    <w:p w:rsidRDefault="002D4A5B" w:rsidP="002D4A5B" w:rsidR="002D4A5B">
      <w:pPr>
        <w:autoSpaceDE w:val="false"/>
        <w:autoSpaceDN w:val="false"/>
        <w:adjustRightInd w:val="false"/>
        <w:rPr>
          <w:lang w:val="en-US"/>
        </w:rPr>
      </w:pPr>
    </w:p>
    <w:p w:rsidRDefault="002D4A5B" w:rsidP="002D4A5B" w:rsidR="002D4A5B">
      <w:pPr>
        <w:autoSpaceDE w:val="false"/>
        <w:autoSpaceDN w:val="false"/>
        <w:adjustRightInd w:val="false"/>
        <w:jc w:val="both"/>
      </w:pPr>
      <w:r>
        <w:t>Za točnost otpravka - ovlašteni službenik</w:t>
      </w:r>
    </w:p>
    <w:p w:rsidRDefault="002D4A5B" w:rsidP="002D4A5B" w:rsidR="00F110C5" w:rsidRPr="00B9015B">
      <w:r>
        <w:t>Petra Čiček</w:t>
      </w:r>
    </w:p>
    <w:sectPr w:rsidSect="00563186" w:rsidR="00F110C5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186" w:rsidP="00563186" w:rsidR="00563186">
      <w:r>
        <w:separator/>
      </w:r>
    </w:p>
  </w:endnote>
  <w:endnote w:id="0" w:type="continuationSeparator">
    <w:p w:rsidRDefault="00563186" w:rsidP="00563186" w:rsidR="00563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186" w:rsidP="00563186" w:rsidR="00563186">
      <w:r>
        <w:separator/>
      </w:r>
    </w:p>
  </w:footnote>
  <w:footnote w:id="0" w:type="continuationSeparator">
    <w:p w:rsidRDefault="00563186" w:rsidP="00563186" w:rsidR="005631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186" w:rsidP="00060193" w:rsidR="00563186" w:rsidRPr="00C75AEA">
    <w:pPr>
      <w:pStyle w:val="Zaglavlje"/>
      <w:tabs>
        <w:tab w:pos="6975" w:val="left"/>
      </w:tabs>
      <w:jc w:val="right"/>
      <w:rPr>
        <w:sz w:val="24"/>
        <w:szCs w:val="24"/>
      </w:rPr>
    </w:pPr>
    <w:r>
      <w:tab/>
    </w:r>
    <w:sdt>
      <w:sdtPr>
        <w:id w:val="-94631062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C75AEA">
          <w:rPr>
            <w:sz w:val="24"/>
            <w:szCs w:val="24"/>
          </w:rPr>
          <w:fldChar w:fldCharType="begin"/>
        </w:r>
        <w:r w:rsidRPr="00C75AEA">
          <w:rPr>
            <w:sz w:val="24"/>
            <w:szCs w:val="24"/>
          </w:rPr>
          <w:instrText>PAGE   \* MERGEFORMAT</w:instrText>
        </w:r>
        <w:r w:rsidRPr="00C75AEA">
          <w:rPr>
            <w:sz w:val="24"/>
            <w:szCs w:val="24"/>
          </w:rPr>
          <w:fldChar w:fldCharType="separate"/>
        </w:r>
        <w:r w:rsidR="002D4A5B">
          <w:rPr>
            <w:noProof/>
            <w:sz w:val="24"/>
            <w:szCs w:val="24"/>
          </w:rPr>
          <w:t>2</w:t>
        </w:r>
        <w:r w:rsidRPr="00C75AEA">
          <w:rPr>
            <w:sz w:val="24"/>
            <w:szCs w:val="24"/>
          </w:rPr>
          <w:fldChar w:fldCharType="end"/>
        </w:r>
      </w:sdtContent>
    </w:sdt>
    <w:r w:rsidRPr="00C75AEA">
      <w:rPr>
        <w:sz w:val="24"/>
        <w:szCs w:val="24"/>
      </w:rPr>
      <w:tab/>
    </w:r>
    <w:r w:rsidR="00060193" w:rsidRPr="00C75AEA">
      <w:rPr>
        <w:sz w:val="24"/>
        <w:szCs w:val="24"/>
      </w:rPr>
      <w:t>85</w:t>
    </w:r>
    <w:r w:rsidRPr="00C75AEA">
      <w:rPr>
        <w:sz w:val="24"/>
        <w:szCs w:val="24"/>
      </w:rPr>
      <w:t>. St-</w:t>
    </w:r>
    <w:r w:rsidR="00C75AEA">
      <w:rPr>
        <w:sz w:val="24"/>
        <w:szCs w:val="24"/>
      </w:rPr>
      <w:t>6247</w:t>
    </w:r>
    <w:r w:rsidRPr="00C75AEA">
      <w:rPr>
        <w:sz w:val="24"/>
        <w:szCs w:val="24"/>
      </w:rPr>
      <w:t>/16</w:t>
    </w:r>
  </w:p>
  <w:p w:rsidRDefault="00563186" w:rsidR="0056318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79AE"/>
    <w:rsid w:val="0005307D"/>
    <w:rsid w:val="00060193"/>
    <w:rsid w:val="0006539F"/>
    <w:rsid w:val="00065B42"/>
    <w:rsid w:val="00082C15"/>
    <w:rsid w:val="000B22E7"/>
    <w:rsid w:val="000C1F96"/>
    <w:rsid w:val="000D37B5"/>
    <w:rsid w:val="000D4154"/>
    <w:rsid w:val="000E0E52"/>
    <w:rsid w:val="000E335E"/>
    <w:rsid w:val="001013EE"/>
    <w:rsid w:val="00121434"/>
    <w:rsid w:val="00134F3A"/>
    <w:rsid w:val="00160B46"/>
    <w:rsid w:val="001861A1"/>
    <w:rsid w:val="001A762F"/>
    <w:rsid w:val="001E2FD2"/>
    <w:rsid w:val="0021298E"/>
    <w:rsid w:val="00225613"/>
    <w:rsid w:val="00233208"/>
    <w:rsid w:val="00250A6E"/>
    <w:rsid w:val="00260C00"/>
    <w:rsid w:val="00263FC1"/>
    <w:rsid w:val="002817DE"/>
    <w:rsid w:val="00297908"/>
    <w:rsid w:val="002C3072"/>
    <w:rsid w:val="002D4A5B"/>
    <w:rsid w:val="002D5087"/>
    <w:rsid w:val="002D60CE"/>
    <w:rsid w:val="00302673"/>
    <w:rsid w:val="00392A4C"/>
    <w:rsid w:val="003D0115"/>
    <w:rsid w:val="003D70DD"/>
    <w:rsid w:val="003F3702"/>
    <w:rsid w:val="004005AE"/>
    <w:rsid w:val="00400D27"/>
    <w:rsid w:val="004079DC"/>
    <w:rsid w:val="00412D47"/>
    <w:rsid w:val="0046518B"/>
    <w:rsid w:val="00496278"/>
    <w:rsid w:val="004C428C"/>
    <w:rsid w:val="00501EBB"/>
    <w:rsid w:val="00510C83"/>
    <w:rsid w:val="005356ED"/>
    <w:rsid w:val="00535D8E"/>
    <w:rsid w:val="00540560"/>
    <w:rsid w:val="0054341C"/>
    <w:rsid w:val="005543BD"/>
    <w:rsid w:val="00555473"/>
    <w:rsid w:val="00561583"/>
    <w:rsid w:val="00563186"/>
    <w:rsid w:val="0059075B"/>
    <w:rsid w:val="00591F57"/>
    <w:rsid w:val="005B004F"/>
    <w:rsid w:val="005F03BD"/>
    <w:rsid w:val="00606CC8"/>
    <w:rsid w:val="00662884"/>
    <w:rsid w:val="00681B1A"/>
    <w:rsid w:val="00692F07"/>
    <w:rsid w:val="006D72C2"/>
    <w:rsid w:val="00704DD0"/>
    <w:rsid w:val="007150E9"/>
    <w:rsid w:val="0073274A"/>
    <w:rsid w:val="00732F2C"/>
    <w:rsid w:val="00754CF2"/>
    <w:rsid w:val="007B068E"/>
    <w:rsid w:val="007D02E9"/>
    <w:rsid w:val="007D5510"/>
    <w:rsid w:val="007E6A6F"/>
    <w:rsid w:val="008019C2"/>
    <w:rsid w:val="008204DE"/>
    <w:rsid w:val="0083257E"/>
    <w:rsid w:val="00857AD7"/>
    <w:rsid w:val="0089151C"/>
    <w:rsid w:val="008A27DD"/>
    <w:rsid w:val="008B669A"/>
    <w:rsid w:val="008C2A21"/>
    <w:rsid w:val="008D5709"/>
    <w:rsid w:val="008F656F"/>
    <w:rsid w:val="00901CFD"/>
    <w:rsid w:val="00923F98"/>
    <w:rsid w:val="00937068"/>
    <w:rsid w:val="00947BCF"/>
    <w:rsid w:val="0096363C"/>
    <w:rsid w:val="00973C2C"/>
    <w:rsid w:val="009B1748"/>
    <w:rsid w:val="009B3D51"/>
    <w:rsid w:val="00A0793E"/>
    <w:rsid w:val="00A446AE"/>
    <w:rsid w:val="00A473F8"/>
    <w:rsid w:val="00A6064D"/>
    <w:rsid w:val="00A75EA1"/>
    <w:rsid w:val="00A75F17"/>
    <w:rsid w:val="00A851A3"/>
    <w:rsid w:val="00AA4086"/>
    <w:rsid w:val="00AC0FE4"/>
    <w:rsid w:val="00B07EF1"/>
    <w:rsid w:val="00B62E90"/>
    <w:rsid w:val="00B77471"/>
    <w:rsid w:val="00B9015B"/>
    <w:rsid w:val="00BC67EF"/>
    <w:rsid w:val="00BD0442"/>
    <w:rsid w:val="00BE2D6F"/>
    <w:rsid w:val="00BE5577"/>
    <w:rsid w:val="00BF01D0"/>
    <w:rsid w:val="00BF0DDB"/>
    <w:rsid w:val="00BF16F5"/>
    <w:rsid w:val="00BF6A07"/>
    <w:rsid w:val="00C23ADD"/>
    <w:rsid w:val="00C40A44"/>
    <w:rsid w:val="00C63030"/>
    <w:rsid w:val="00C70FDE"/>
    <w:rsid w:val="00C75AEA"/>
    <w:rsid w:val="00C90682"/>
    <w:rsid w:val="00CC17F9"/>
    <w:rsid w:val="00D01E10"/>
    <w:rsid w:val="00D04E2A"/>
    <w:rsid w:val="00D23C1F"/>
    <w:rsid w:val="00D24310"/>
    <w:rsid w:val="00D302B2"/>
    <w:rsid w:val="00D346E6"/>
    <w:rsid w:val="00D677F7"/>
    <w:rsid w:val="00D803A5"/>
    <w:rsid w:val="00D92741"/>
    <w:rsid w:val="00DD5222"/>
    <w:rsid w:val="00DE0F86"/>
    <w:rsid w:val="00E0682D"/>
    <w:rsid w:val="00E24B5E"/>
    <w:rsid w:val="00E375B5"/>
    <w:rsid w:val="00E444EA"/>
    <w:rsid w:val="00E50DB1"/>
    <w:rsid w:val="00E757C5"/>
    <w:rsid w:val="00EF3D26"/>
    <w:rsid w:val="00F110C5"/>
    <w:rsid w:val="00F324F6"/>
    <w:rsid w:val="00F46EE9"/>
    <w:rsid w:val="00F60A6C"/>
    <w:rsid w:val="00F617D8"/>
    <w:rsid w:val="00FA08F1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D4A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4A5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4A5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4A5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4A5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D4A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4A5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4A5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4A5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4A5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kolovoza 2017.</izvorni_sadrzaj>
    <derivirana_varijabla naziv="DomainObject.DatumDonosenjaOdluke_1">25.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St-6247/2016-22</izvorni_sadrzaj>
    <derivirana_varijabla naziv="DomainObject.Oznaka_1">St-6247/2016-22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6247</izvorni_sadrzaj>
    <derivirana_varijabla naziv="DomainObject.Predmet.Broj_1">6247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listopada 2016.</izvorni_sadrzaj>
    <derivirana_varijabla naziv="DomainObject.Predmet.DatumOsnivanja_1">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St-6247/2016</izvorni_sadrzaj>
    <derivirana_varijabla naziv="DomainObject.Predmet.OznakaBroj_1">St-6247/2016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DON KORLEONE j.d.o.o. za ugostiteljstvo i usluge</izvorni_sadrzaj>
    <derivirana_varijabla naziv="DomainObject.Predmet.ProtustrankaFormated_1">  DON KORLEONE j.d.o.o. za ugostiteljstvo i usluge</derivirana_varijabla>
  </DomainObject.Predmet.ProtustrankaFormated>
  <DomainObject.Predmet.ProtustrankaFormatedOIB>
    <izvorni_sadrzaj>  DON KORLEONE j.d.o.o. za ugostiteljstvo i usluge, OIB 82223116951</izvorni_sadrzaj>
    <derivirana_varijabla naziv="DomainObject.Predmet.ProtustrankaFormatedOIB_1">  DON KORLEONE j.d.o.o. za ugostiteljstvo i usluge, OIB 82223116951</derivirana_varijabla>
  </DomainObject.Predmet.ProtustrankaFormatedOIB>
  <DomainObject.Predmet.ProtustrankaFormatedWithAdress>
    <izvorni_sadrzaj> DON KORLEONE j.d.o.o. za ugostiteljstvo i usluge, Savska c. 164, 10000 Zagreb</izvorni_sadrzaj>
    <derivirana_varijabla naziv="DomainObject.Predmet.ProtustrankaFormatedWithAdress_1"> DON KORLEONE j.d.o.o. za ugostiteljstvo i usluge, Savska c. 164, 10000 Zagreb</derivirana_varijabla>
  </DomainObject.Predmet.ProtustrankaFormatedWithAdress>
  <DomainObject.Predmet.ProtustrankaFormatedWithAdressOIB>
    <izvorni_sadrzaj> DON KORLEONE j.d.o.o. za ugostiteljstvo i usluge, OIB 82223116951, Savska c. 164, 10000 Zagreb</izvorni_sadrzaj>
    <derivirana_varijabla naziv="DomainObject.Predmet.ProtustrankaFormatedWithAdressOIB_1"> DON KORLEONE j.d.o.o. za ugostiteljstvo i usluge, OIB 82223116951, Savska c. 164, 10000 Zagreb</derivirana_varijabla>
  </DomainObject.Predmet.ProtustrankaFormatedWithAdressOIB>
  <DomainObject.Predmet.ProtustrankaWithAdress>
    <izvorni_sadrzaj>DON KORLEONE j.d.o.o. za ugostiteljstvo i usluge Savska c. 164, 10000 Zagreb</izvorni_sadrzaj>
    <derivirana_varijabla naziv="DomainObject.Predmet.ProtustrankaWithAdress_1">DON KORLEONE j.d.o.o. za ugostiteljstvo i usluge Savska c. 164, 10000 Zagreb</derivirana_varijabla>
  </DomainObject.Predmet.ProtustrankaWithAdress>
  <DomainObject.Predmet.ProtustrankaWithAdressOIB>
    <izvorni_sadrzaj>DON KORLEONE j.d.o.o. za ugostiteljstvo i usluge, OIB 82223116951, Savska c. 164, 10000 Zagreb</izvorni_sadrzaj>
    <derivirana_varijabla naziv="DomainObject.Predmet.ProtustrankaWithAdressOIB_1">DON KORLEONE j.d.o.o. za ugostiteljstvo i usluge, OIB 82223116951, Savska c. 164, 10000 Zagreb</derivirana_varijabla>
  </DomainObject.Predmet.ProtustrankaWithAdressOIB>
  <DomainObject.Predmet.ProtustrankaNazivFormated>
    <izvorni_sadrzaj>DON KORLEONE j.d.o.o. za ugostiteljstvo i usluge</izvorni_sadrzaj>
    <derivirana_varijabla naziv="DomainObject.Predmet.ProtustrankaNazivFormated_1">DON KORLEONE j.d.o.o. za ugostiteljstvo i usluge</derivirana_varijabla>
  </DomainObject.Predmet.ProtustrankaNazivFormated>
  <DomainObject.Predmet.ProtustrankaNazivFormatedOIB>
    <izvorni_sadrzaj>DON KORLEONE j.d.o.o. za ugostiteljstvo i usluge, OIB 82223116951</izvorni_sadrzaj>
    <derivirana_varijabla naziv="DomainObject.Predmet.ProtustrankaNazivFormatedOIB_1">DON KORLEONE j.d.o.o. za ugostiteljstvo i usluge, OIB 82223116951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DON KORLEONE j.d.o.o. za ugostiteljstvo i usluge</item>
    </izvorni_sadrzaj>
    <derivirana_varijabla naziv="DomainObject.Predmet.ProtuStrankaListFormated_1">
      <item>DON KORLEONE j.d.o.o. za ugostiteljstvo i usluge</item>
    </derivirana_varijabla>
  </DomainObject.Predmet.ProtuStrankaListFormated>
  <DomainObject.Predmet.ProtuStrankaListFormatedOIB>
    <izvorni_sadrzaj>
      <item>DON KORLEONE j.d.o.o. za ugostiteljstvo i usluge, OIB 82223116951</item>
    </izvorni_sadrzaj>
    <derivirana_varijabla naziv="DomainObject.Predmet.ProtuStrankaListFormatedOIB_1">
      <item>DON KORLEONE j.d.o.o. za ugostiteljstvo i usluge, OIB 82223116951</item>
    </derivirana_varijabla>
  </DomainObject.Predmet.ProtuStrankaListFormatedOIB>
  <DomainObject.Predmet.ProtuStrankaListFormatedWithAdress>
    <izvorni_sadrzaj>
      <item>DON KORLEONE j.d.o.o. za ugostiteljstvo i usluge, Savska c. 164, 10000 Zagreb</item>
    </izvorni_sadrzaj>
    <derivirana_varijabla naziv="DomainObject.Predmet.ProtuStrankaListFormatedWithAdress_1">
      <item>DON KORLEONE j.d.o.o. za ugostiteljstvo i usluge, Savska c. 164, 10000 Zagreb</item>
    </derivirana_varijabla>
  </DomainObject.Predmet.ProtuStrankaListFormatedWithAdress>
  <DomainObject.Predmet.ProtuStrankaListFormatedWithAdressOIB>
    <izvorni_sadrzaj>
      <item>DON KORLEONE j.d.o.o. za ugostiteljstvo i usluge, OIB 82223116951, Savska c. 164, 10000 Zagreb</item>
    </izvorni_sadrzaj>
    <derivirana_varijabla naziv="DomainObject.Predmet.ProtuStrankaListFormatedWithAdressOIB_1">
      <item>DON KORLEONE j.d.o.o. za ugostiteljstvo i usluge, OIB 82223116951, Savska c. 164, 10000 Zagreb</item>
    </derivirana_varijabla>
  </DomainObject.Predmet.ProtuStrankaListFormatedWithAdressOIB>
  <DomainObject.Predmet.ProtuStrankaListNazivFormated>
    <izvorni_sadrzaj>
      <item>DON KORLEONE j.d.o.o. za ugostiteljstvo i usluge</item>
    </izvorni_sadrzaj>
    <derivirana_varijabla naziv="DomainObject.Predmet.ProtuStrankaListNazivFormated_1">
      <item>DON KORLEONE j.d.o.o. za ugostiteljstvo i usluge</item>
    </derivirana_varijabla>
  </DomainObject.Predmet.ProtuStrankaListNazivFormated>
  <DomainObject.Predmet.ProtuStrankaListNazivFormatedOIB>
    <izvorni_sadrzaj>
      <item>DON KORLEONE j.d.o.o. za ugostiteljstvo i usluge, OIB 82223116951</item>
    </izvorni_sadrzaj>
    <derivirana_varijabla naziv="DomainObject.Predmet.ProtuStrankaListNazivFormatedOIB_1">
      <item>DON KORLEONE j.d.o.o. za ugostiteljstvo i usluge, OIB 82223116951</item>
    </derivirana_varijabla>
  </DomainObject.Predmet.ProtuStrankaListNazivFormatedOIB>
  <DomainObject.Predmet.OstaliListFormated>
    <izvorni_sadrzaj>
      <item>Davor Vuraić</item>
      <item>PRIVREDNA BANKA ZAGREB - DIONIČKO DRUŠTVO</item>
    </izvorni_sadrzaj>
    <derivirana_varijabla naziv="DomainObject.Predmet.OstaliListFormated_1">
      <item>Davor Vuraić</item>
      <item>PRIVREDNA BANKA ZAGREB - DIONIČKO DRUŠTVO</item>
    </derivirana_varijabla>
  </DomainObject.Predmet.OstaliListFormated>
  <DomainObject.Predmet.OstaliListFormatedOIB>
    <izvorni_sadrzaj>
      <item>Davor Vuraić, OIB 79636148253</item>
      <item>PRIVREDNA BANKA ZAGREB - DIONIČKO DRUŠTVO, OIB 02535697732</item>
    </izvorni_sadrzaj>
    <derivirana_varijabla naziv="DomainObject.Predmet.OstaliListFormatedOIB_1">
      <item>Davor Vuraić, OIB 79636148253</item>
      <item>PRIVREDNA BANKA ZAGREB - DIONIČKO DRUŠTVO, OIB 02535697732</item>
    </derivirana_varijabla>
  </DomainObject.Predmet.OstaliListFormatedOIB>
  <DomainObject.Predmet.OstaliListFormatedWithAdress>
    <izvorni_sadrzaj>
      <item>Davor Vuraić, V.proveni Put 18, 10000 Zagreb</item>
      <item>PRIVREDNA BANKA ZAGREB - DIONIČKO DRUŠTVO, Radnička cesta 50, 10000 Zagreb</item>
    </izvorni_sadrzaj>
    <derivirana_varijabla naziv="DomainObject.Predmet.OstaliListFormatedWithAdress_1">
      <item>Davor Vuraić, V.proveni Put 18, 10000 Zagreb</item>
      <item>PRIVREDNA BANKA ZAGREB - DIONIČKO DRUŠTVO, Radnička cesta 50, 10000 Zagreb</item>
    </derivirana_varijabla>
  </DomainObject.Predmet.OstaliListFormatedWithAdress>
  <DomainObject.Predmet.OstaliListFormatedWithAdressOIB>
    <izvorni_sadrzaj>
      <item>Davor Vuraić, OIB 79636148253, V.proveni Put 18, 10000 Zagreb</item>
      <item>PRIVREDNA BANKA ZAGREB - DIONIČKO DRUŠTVO, OIB 02535697732, Radnička cesta 50, 10000 Zagreb</item>
    </izvorni_sadrzaj>
    <derivirana_varijabla naziv="DomainObject.Predmet.OstaliListFormatedWithAdressOIB_1">
      <item>Davor Vuraić, OIB 79636148253, V.proveni Put 18, 10000 Zagreb</item>
      <item>PRIVREDNA BANKA ZAGREB - DIONIČKO DRUŠTVO, OIB 02535697732, Radnička cesta 50, 10000 Zagreb</item>
    </derivirana_varijabla>
  </DomainObject.Predmet.OstaliListFormatedWithAdressOIB>
  <DomainObject.Predmet.OstaliListNazivFormated>
    <izvorni_sadrzaj>
      <item>Davor Vuraić</item>
      <item>PRIVREDNA BANKA ZAGREB - DIONIČKO DRUŠTVO</item>
    </izvorni_sadrzaj>
    <derivirana_varijabla naziv="DomainObject.Predmet.OstaliListNazivFormated_1">
      <item>Davor Vuraić</item>
      <item>PRIVREDNA BANKA ZAGREB - DIONIČKO DRUŠTVO</item>
    </derivirana_varijabla>
  </DomainObject.Predmet.OstaliListNazivFormated>
  <DomainObject.Predmet.OstaliListNazivFormatedOIB>
    <izvorni_sadrzaj>
      <item>Davor Vuraić, OIB 79636148253</item>
      <item>PRIVREDNA BANKA ZAGREB - DIONIČKO DRUŠTVO, OIB 02535697732</item>
    </izvorni_sadrzaj>
    <derivirana_varijabla naziv="DomainObject.Predmet.OstaliListNazivFormatedOIB_1">
      <item>Davor Vuraić, OIB 79636148253</item>
      <item>PRIVREDNA BANKA ZAGREB - DIONIČKO DRUŠTVO, OIB 02535697732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2017.</izvorni_sadrzaj>
    <derivirana_varijabla naziv="DomainObject.Datum_1">28. kolovoza 2017.</derivirana_varijabla>
  </DomainObject.Datum>
  <DomainObject.PoslovniBrojDokumenta>
    <izvorni_sadrzaj>St-6247/2016-22</izvorni_sadrzaj>
    <derivirana_varijabla naziv="DomainObject.PoslovniBrojDokumenta_1">St-6247/2016-22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DON KORLEONE j.d.o.o. za ugostiteljstvo i usluge</izvorni_sadrzaj>
    <derivirana_varijabla naziv="DomainObject.Predmet.ProtustrankaIDrugi_1">DON KORLEONE j.d.o.o. za ugostiteljstvo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DON KORLEONE j.d.o.o. za ugostiteljstvo i usluge, OIB 82223116951, Savska c. 164, 10000 Zagreb</izvorni_sadrzaj>
    <derivirana_varijabla naziv="DomainObject.Predmet.ProtustrankaIDrugiAdressOIB_1">DON KORLEONE j.d.o.o. za ugostiteljstvo i usluge, OIB 82223116951, Savska c. 164,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DON KORLEONE j.d.o.o. za ugostiteljstvo i usluge</item>
      <item>Davor Vuraić</item>
      <item>PRIVREDNA BANKA ZAGREB - DIONIČKO DRUŠTVO</item>
    </izvorni_sadrzaj>
    <derivirana_varijabla naziv="DomainObject.Predmet.SudioniciListNaziv_1">
      <item>FINA Regionalni centar Zagreb</item>
      <item>DON KORLEONE j.d.o.o. za ugostiteljstvo i usluge</item>
      <item>Davor Vuraić</item>
      <item>PRIVREDNA BANKA ZAGREB -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DON KORLEONE j.d.o.o. za ugostiteljstvo i usluge, OIB 82223116951, Savska c. 164,10000 Zagreb</item>
      <item>Davor Vuraić, OIB 79636148253, V.proveni Put 18,10000 Zagreb</item>
      <item>PRIVREDNA BANKA ZAGREB - DIONIČKO DRUŠTVO, OIB 02535697732, Radnička cesta 50,10000 Zagreb</item>
    </izvorni_sadrzaj>
    <derivirana_varijabla naziv="DomainObject.Predmet.SudioniciListAdressOIB_1">
      <item>FINA Regionalni centar Zagreb, OIB 85821130368, Trg svibanjskih žrtava 1995. Br. 1,10000 Zagreb</item>
      <item>DON KORLEONE j.d.o.o. za ugostiteljstvo i usluge, OIB 82223116951, Savska c. 164,10000 Zagreb</item>
      <item>Davor Vuraić, OIB 79636148253, V.proveni Put 18,10000 Zagreb</item>
      <item>PRIVREDNA BANKA ZAGREB - DIONIČKO DRUŠTVO, OIB 02535697732,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82223116951</item>
      <item>, OIB 79636148253</item>
      <item>, OIB 02535697732</item>
    </izvorni_sadrzaj>
    <derivirana_varijabla naziv="DomainObject.Predmet.SudioniciListNazivOIB_1">
      <item>, OIB 85821130368</item>
      <item>, OIB 82223116951</item>
      <item>, OIB 79636148253</item>
      <item>, OIB 02535697732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67AD64-9A9B-4CD3-BADD-455F63BDE0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843</properties:Words>
  <properties:Characters>4539</properties:Characters>
  <properties:Lines>88</properties:Lines>
  <properties:Paragraphs>26</properties:Paragraphs>
  <properties:TotalTime>107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5458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2017-03-01T12:03:00Z</dcterms:created>
  <dc:creator>gzubak</dc:creator>
  <cp:lastModifiedBy>Petra Čiček</cp:lastModifiedBy>
  <cp:lastPrinted>2017-08-28T10:51:00Z</cp:lastPrinted>
  <dcterms:modified xmlns:xsi="http://www.w3.org/2001/XMLSchema-instance" xsi:type="dcterms:W3CDTF">2017-08-28T10:52:00Z</dcterms:modified>
  <cp:revision>80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St-6247/2016-22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