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de3a" w14:paraId="8d1de3a" w:rsidRDefault="004A3D58" w:rsidP="004A3D58" w:rsidR="004A3D5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D58" w:rsidP="004A3D58" w:rsidR="004A3D5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A3D58" w:rsidP="004A3D58" w:rsidR="004A3D5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A3D58" w:rsidP="004A3D58" w:rsidR="004A3D5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A3D58" w:rsidP="004A3D58" w:rsidR="004A3D5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A3D58" w:rsidP="004A3D58" w:rsidR="004A3D5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A3D58" w:rsidP="004A3D58" w:rsidR="004A3D58" w:rsidRPr="005D578C">
      <w:pPr>
        <w:jc w:val="center"/>
        <w:rPr>
          <w:rFonts w:cs="Times New Roman" w:eastAsia="Times New Roman"/>
          <w:szCs w:val="24"/>
        </w:rPr>
      </w:pPr>
    </w:p>
    <w:p w:rsidRDefault="004A3D58" w:rsidP="004A3D58" w:rsidR="004A3D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A3D58" w:rsidP="004A3D58" w:rsidR="004A3D58" w:rsidRPr="005D578C">
      <w:pPr>
        <w:rPr>
          <w:rFonts w:cs="Times New Roman" w:eastAsia="Times New Roman"/>
          <w:szCs w:val="24"/>
        </w:rPr>
      </w:pPr>
    </w:p>
    <w:p w:rsidRDefault="004A3D58" w:rsidP="004A3D58" w:rsidR="004A3D5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ADRIATIC CRUISING d. o. o. Koromačno, Knapići 33, OIB 23335054029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130045139,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12550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4A3D58" w:rsidP="004A3D58" w:rsidR="004A3D58" w:rsidRPr="005D578C">
      <w:pPr>
        <w:rPr>
          <w:rFonts w:cs="Times New Roman" w:eastAsia="Times New Roman"/>
          <w:szCs w:val="24"/>
        </w:rPr>
      </w:pPr>
    </w:p>
    <w:p w:rsidRDefault="004A3D58" w:rsidP="004A3D58" w:rsidR="004A3D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A3D58" w:rsidP="004A3D58" w:rsidR="004A3D58" w:rsidRPr="005D578C">
      <w:pPr>
        <w:rPr>
          <w:rFonts w:cs="Times New Roman" w:eastAsia="Times New Roman"/>
          <w:szCs w:val="24"/>
        </w:rPr>
      </w:pPr>
    </w:p>
    <w:p w:rsidRDefault="004A3D58" w:rsidP="004A3D58" w:rsidR="004A3D5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ADRIATIC CRUISING d. o. o. Koromačno, Knapići 33, OIB 23335054029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130045139,</w:t>
      </w:r>
      <w:r w:rsidRPr="005D578C">
        <w:rPr>
          <w:rFonts w:cs="Times New Roman" w:eastAsia="Times New Roman"/>
          <w:szCs w:val="24"/>
        </w:rPr>
        <w:t xml:space="preserve"> s danom </w:t>
      </w:r>
      <w:r w:rsidR="00E12550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A3D58" w:rsidP="004A3D58" w:rsidR="004A3D58" w:rsidRPr="005D578C">
      <w:pPr>
        <w:rPr>
          <w:rFonts w:cs="Times New Roman" w:eastAsia="Times New Roman"/>
          <w:szCs w:val="24"/>
        </w:rPr>
      </w:pPr>
    </w:p>
    <w:p w:rsidRDefault="004A3D58" w:rsidP="004A3D58" w:rsidR="004A3D5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4A3D58" w:rsidP="004A3D58" w:rsidR="004A3D58">
      <w:pPr>
        <w:rPr>
          <w:rFonts w:cs="Times New Roman" w:eastAsia="Times New Roman"/>
          <w:szCs w:val="20"/>
        </w:rPr>
      </w:pPr>
    </w:p>
    <w:p w:rsidRDefault="004A3D58" w:rsidP="004A3D58" w:rsidR="004A3D5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ADRIATIC CRUISING d. o. o. Koromačno, Knapići 33, OIB 23335054029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130045139.</w:t>
      </w:r>
    </w:p>
    <w:p w:rsidRDefault="004A3D58" w:rsidP="004A3D58" w:rsidR="004A3D58">
      <w:pPr>
        <w:ind w:firstLine="709"/>
        <w:rPr>
          <w:rFonts w:cs="Times New Roman" w:eastAsia="Times New Roman"/>
          <w:szCs w:val="24"/>
        </w:rPr>
      </w:pPr>
    </w:p>
    <w:p w:rsidRDefault="004A3D58" w:rsidP="004A3D58" w:rsidR="004A3D5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ADRIATIC CRUISING d. o. o. Koromačno, Knapići 33, OIB 23335054029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130045139.</w:t>
      </w:r>
    </w:p>
    <w:p w:rsidRDefault="004A3D58" w:rsidP="004A3D58" w:rsidR="004A3D58">
      <w:pPr>
        <w:rPr>
          <w:rFonts w:cs="Times New Roman" w:eastAsia="Times New Roman"/>
          <w:szCs w:val="24"/>
        </w:rPr>
      </w:pPr>
    </w:p>
    <w:p w:rsidRDefault="00C56BCD" w:rsidP="004A3D58" w:rsidR="00C56BCD" w:rsidRPr="005D578C">
      <w:pPr>
        <w:rPr>
          <w:rFonts w:cs="Times New Roman" w:eastAsia="Times New Roman"/>
          <w:szCs w:val="24"/>
        </w:rPr>
      </w:pPr>
    </w:p>
    <w:p w:rsidRDefault="004A3D58" w:rsidP="004A3D58" w:rsidR="004A3D5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A3D58" w:rsidP="004A3D58" w:rsidR="004A3D58">
      <w:pPr>
        <w:ind w:firstLine="708"/>
        <w:rPr>
          <w:rFonts w:cs="Times New Roman" w:eastAsia="Times New Roman"/>
          <w:szCs w:val="24"/>
        </w:rPr>
      </w:pPr>
    </w:p>
    <w:p w:rsidRDefault="004A3D58" w:rsidP="004A3D58" w:rsidR="004A3D5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C56BCD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ADRIATIC CRUISING d. o. o. Koromačno.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St-876/2015-3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A3D58" w:rsidP="004A3D58" w:rsidR="004A3D5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A3D58" w:rsidP="004A3D58" w:rsidR="004A3D58" w:rsidRPr="005D578C">
      <w:pPr>
        <w:rPr>
          <w:rFonts w:cs="Times New Roman" w:eastAsia="Times New Roman"/>
          <w:szCs w:val="24"/>
        </w:rPr>
      </w:pPr>
    </w:p>
    <w:p w:rsidRDefault="004A3D58" w:rsidP="004A3D58" w:rsidR="004A3D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12550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A3D58" w:rsidP="004A3D58" w:rsidR="004A3D58">
      <w:pPr>
        <w:rPr>
          <w:rFonts w:cs="Times New Roman" w:eastAsia="Times New Roman"/>
          <w:szCs w:val="24"/>
        </w:rPr>
      </w:pPr>
    </w:p>
    <w:p w:rsidRDefault="004A3D58" w:rsidP="004A3D58" w:rsidR="004A3D5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A3D58" w:rsidP="004A3D58" w:rsidR="004A3D5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9780F">
        <w:rPr>
          <w:rFonts w:cs="Times New Roman" w:eastAsia="Times New Roman"/>
          <w:szCs w:val="24"/>
        </w:rPr>
        <w:t>, v.r.</w:t>
      </w:r>
    </w:p>
    <w:p w:rsidRDefault="004A3D58" w:rsidP="004A3D58" w:rsidR="004A3D58">
      <w:pPr>
        <w:jc w:val="left"/>
        <w:rPr>
          <w:rFonts w:cs="Times New Roman" w:eastAsia="Times New Roman"/>
          <w:szCs w:val="24"/>
        </w:rPr>
      </w:pPr>
    </w:p>
    <w:p w:rsidRDefault="004A3D58" w:rsidP="004A3D58" w:rsidR="004A3D58" w:rsidRPr="005D578C">
      <w:pPr>
        <w:jc w:val="left"/>
        <w:rPr>
          <w:rFonts w:cs="Times New Roman" w:eastAsia="Times New Roman"/>
          <w:szCs w:val="24"/>
        </w:rPr>
      </w:pPr>
    </w:p>
    <w:p w:rsidRDefault="004A3D58" w:rsidP="004A3D58" w:rsidR="004A3D5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A3D58" w:rsidP="004A3D58" w:rsidR="004A3D5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A3D58" w:rsidP="004A3D58" w:rsidR="004A3D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A3D58" w:rsidP="004A3D58" w:rsidR="004A3D58">
      <w:pPr>
        <w:rPr>
          <w:rFonts w:cs="Times New Roman" w:eastAsia="Times New Roman"/>
          <w:szCs w:val="24"/>
        </w:rPr>
      </w:pPr>
    </w:p>
    <w:p w:rsidRDefault="004A3D58" w:rsidP="004A3D58" w:rsidR="004A3D58" w:rsidRPr="005D578C">
      <w:pPr>
        <w:rPr>
          <w:rFonts w:cs="Times New Roman" w:eastAsia="Times New Roman"/>
          <w:szCs w:val="24"/>
        </w:rPr>
      </w:pPr>
    </w:p>
    <w:p w:rsidRDefault="004A3D58" w:rsidP="004A3D58" w:rsidR="004A3D5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A3D58" w:rsidP="004A3D58" w:rsidR="004A3D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A3D58" w:rsidP="004A3D58" w:rsidR="004A3D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ADRIATIC CRUISING d. o. o. Koromačno, Knapići 33,</w:t>
      </w:r>
    </w:p>
    <w:p w:rsidRDefault="004A3D58" w:rsidP="004A3D58" w:rsidR="004A3D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Valdi Hrvatin Jugovac, Koromačno, Stanišovi, Knapići 33,</w:t>
      </w:r>
    </w:p>
    <w:p w:rsidRDefault="004A3D58" w:rsidP="004A3D58" w:rsidR="004A3D5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A3D58" w:rsidP="004A3D58" w:rsidR="004A3D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A3D58" w:rsidP="004A3D58" w:rsidR="004A3D5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4A3D58" w:rsidP="004A3D58" w:rsidR="004A3D5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A3D58" w:rsidP="004A3D58" w:rsidR="004A3D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A3D58" w:rsidP="004A3D58" w:rsidR="004A3D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A3D58" w:rsidP="004A3D58" w:rsidR="004A3D58"/>
    <w:p w:rsidRDefault="004A3D58" w:rsidP="004A3D58" w:rsidR="004A3D58"/>
    <w:p w:rsidRDefault="004A3D58" w:rsidP="004A3D58" w:rsidR="004A3D58"/>
    <w:p w:rsidRDefault="004A3D58" w:rsidP="004A3D58" w:rsidR="004A3D58"/>
    <w:p w:rsidRDefault="004A3D58" w:rsidP="004A3D58" w:rsidR="004A3D58"/>
    <w:p w:rsidRDefault="004A3D58" w:rsidP="004A3D58" w:rsidR="004A3D58"/>
    <w:p w:rsidRDefault="004A3D58" w:rsidP="004A3D58" w:rsidR="004A3D58"/>
    <w:p w:rsidRDefault="004A3D58" w:rsidP="004A3D58" w:rsidR="004A3D58"/>
    <w:p w:rsidRDefault="004A3D58" w:rsidP="004A3D58" w:rsidR="004A3D58"/>
    <w:p w:rsidRDefault="004A3D58" w:rsidP="004A3D58" w:rsidR="004A3D58"/>
    <w:p w:rsidRDefault="004A3D58" w:rsidP="004A3D58" w:rsidR="004A3D58"/>
    <w:p w:rsidRDefault="004A3D58" w:rsidP="004A3D58" w:rsidR="004A3D58"/>
    <w:p w:rsidRDefault="004A3D58" w:rsidP="004A3D58" w:rsidR="004A3D58"/>
    <w:p w:rsidRDefault="004A3D58" w:rsidP="004A3D58" w:rsidR="004A3D58"/>
    <w:p w:rsidRDefault="0009780F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D58" w:rsidP="004A3D58" w:rsidR="004A3D58">
      <w:r>
        <w:separator/>
      </w:r>
    </w:p>
  </w:endnote>
  <w:endnote w:id="0" w:type="continuationSeparator">
    <w:p w:rsidRDefault="004A3D58" w:rsidP="004A3D58" w:rsidR="004A3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D58" w:rsidP="004A3D58" w:rsidR="004A3D58">
      <w:r>
        <w:separator/>
      </w:r>
    </w:p>
  </w:footnote>
  <w:footnote w:id="0" w:type="continuationSeparator">
    <w:p w:rsidRDefault="004A3D58" w:rsidP="004A3D58" w:rsidR="004A3D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D58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9780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St-876/2015-5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D58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St-876/2015-5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526"/>
    <w:rsid w:val="0009780F"/>
    <w:rsid w:val="001A4526"/>
    <w:rsid w:val="004A3D58"/>
    <w:rsid w:val="0075528E"/>
    <w:rsid w:val="0079403F"/>
    <w:rsid w:val="00C56BCD"/>
    <w:rsid w:val="00E1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3D5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3D5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3D5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3D5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3D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3D5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80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780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78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78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3D5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3D5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3D5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3D5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3D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3D5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80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780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78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78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St-876/2015</izvorni_sadrzaj>
    <derivirana_varijabla naziv="DomainObject.Predmet.OznakaBroj_1">St-876/2015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CRUISING d.o.o. KOROMAČNO</izvorni_sadrzaj>
    <derivirana_varijabla naziv="DomainObject.Predmet.ProtustrankaFormated_1">  ADRIATIC CRUISING d.o.o. KOROMAČNO</derivirana_varijabla>
  </DomainObject.Predmet.ProtustrankaFormated>
  <DomainObject.Predmet.ProtustrankaFormatedOIB>
    <izvorni_sadrzaj>  ADRIATIC CRUISING d.o.o. KOROMAČNO, OIB 23335054029</izvorni_sadrzaj>
    <derivirana_varijabla naziv="DomainObject.Predmet.ProtustrankaFormatedOIB_1">  ADRIATIC CRUISING d.o.o. KOROMAČNO, OIB 23335054029</derivirana_varijabla>
  </DomainObject.Predmet.ProtustrankaFormatedOIB>
  <DomainObject.Predmet.ProtustrankaFormatedWithAdress>
    <izvorni_sadrzaj> ADRIATIC CRUISING d.o.o. KOROMAČNO, Knapići 33, 52222 Koromačno</izvorni_sadrzaj>
    <derivirana_varijabla naziv="DomainObject.Predmet.ProtustrankaFormatedWithAdress_1"> ADRIATIC CRUISING d.o.o. KOROMAČNO, Knapići 33, 52222 Koromačno</derivirana_varijabla>
  </DomainObject.Predmet.ProtustrankaFormatedWithAdress>
  <DomainObject.Predmet.ProtustrankaFormatedWithAdressOIB>
    <izvorni_sadrzaj> ADRIATIC CRUISING d.o.o. KOROMAČNO, OIB 23335054029, Knapići 33, 52222 Koromačno</izvorni_sadrzaj>
    <derivirana_varijabla naziv="DomainObject.Predmet.ProtustrankaFormatedWithAdressOIB_1"> ADRIATIC CRUISING d.o.o. KOROMAČNO, OIB 23335054029, Knapići 33, 52222 Koromačno</derivirana_varijabla>
  </DomainObject.Predmet.ProtustrankaFormatedWithAdressOIB>
  <DomainObject.Predmet.ProtustrankaWithAdress>
    <izvorni_sadrzaj>ADRIATIC CRUISING d.o.o. KOROMAČNO Knapići 33, 52222 Koromačno</izvorni_sadrzaj>
    <derivirana_varijabla naziv="DomainObject.Predmet.ProtustrankaWithAdress_1">ADRIATIC CRUISING d.o.o. KOROMAČNO Knapići 33, 52222 Koromačno</derivirana_varijabla>
  </DomainObject.Predmet.ProtustrankaWithAdress>
  <DomainObject.Predmet.ProtustrankaWithAdressOIB>
    <izvorni_sadrzaj>ADRIATIC CRUISING d.o.o. KOROMAČNO, OIB 23335054029, Knapići 33, 52222 Koromačno</izvorni_sadrzaj>
    <derivirana_varijabla naziv="DomainObject.Predmet.ProtustrankaWithAdressOIB_1">ADRIATIC CRUISING d.o.o. KOROMAČNO, OIB 23335054029, Knapići 33, 52222 Koromačno</derivirana_varijabla>
  </DomainObject.Predmet.ProtustrankaWithAdressOIB>
  <DomainObject.Predmet.ProtustrankaNazivFormated>
    <izvorni_sadrzaj>ADRIATIC CRUISING d.o.o. KOROMAČNO</izvorni_sadrzaj>
    <derivirana_varijabla naziv="DomainObject.Predmet.ProtustrankaNazivFormated_1">ADRIATIC CRUISING d.o.o. KOROMAČNO</derivirana_varijabla>
  </DomainObject.Predmet.ProtustrankaNazivFormated>
  <DomainObject.Predmet.ProtustrankaNazivFormatedOIB>
    <izvorni_sadrzaj>ADRIATIC CRUISING d.o.o. KOROMAČNO, OIB 23335054029</izvorni_sadrzaj>
    <derivirana_varijabla naziv="DomainObject.Predmet.ProtustrankaNazivFormatedOIB_1">ADRIATIC CRUISING d.o.o. KOROMAČNO, OIB 23335054029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3284.46</izvorni_sadrzaj>
    <derivirana_varijabla naziv="DomainObject.Predmet.TrenutnaVrijednost_1">3284.46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ADRIATIC CRUISING d.o.o. KOROMAČNO</item>
    </izvorni_sadrzaj>
    <derivirana_varijabla naziv="DomainObject.Predmet.ProtuStrankaListFormated_1">
      <item>ADRIATIC CRUISING d.o.o. KOROMAČNO</item>
    </derivirana_varijabla>
  </DomainObject.Predmet.ProtuStrankaListFormated>
  <DomainObject.Predmet.ProtuStrankaListFormatedOIB>
    <izvorni_sadrzaj>
      <item>ADRIATIC CRUISING d.o.o. KOROMAČNO, OIB 23335054029</item>
    </izvorni_sadrzaj>
    <derivirana_varijabla naziv="DomainObject.Predmet.ProtuStrankaListFormatedOIB_1">
      <item>ADRIATIC CRUISING d.o.o. KOROMAČNO, OIB 23335054029</item>
    </derivirana_varijabla>
  </DomainObject.Predmet.ProtuStrankaListFormatedOIB>
  <DomainObject.Predmet.ProtuStrankaListFormatedWithAdress>
    <izvorni_sadrzaj>
      <item>ADRIATIC CRUISING d.o.o. KOROMAČNO, Knapići 33, 52222 Koromačno</item>
    </izvorni_sadrzaj>
    <derivirana_varijabla naziv="DomainObject.Predmet.ProtuStrankaListFormatedWithAdress_1">
      <item>ADRIATIC CRUISING d.o.o. KOROMAČNO, Knapići 33, 52222 Koromačno</item>
    </derivirana_varijabla>
  </DomainObject.Predmet.ProtuStrankaListFormatedWithAdress>
  <DomainObject.Predmet.ProtuStrankaListFormatedWithAdressOIB>
    <izvorni_sadrzaj>
      <item>ADRIATIC CRUISING d.o.o. KOROMAČNO, OIB 23335054029, Knapići 33, 52222 Koromačno</item>
    </izvorni_sadrzaj>
    <derivirana_varijabla naziv="DomainObject.Predmet.ProtuStrankaListFormatedWithAdressOIB_1">
      <item>ADRIATIC CRUISING d.o.o. KOROMAČNO, OIB 23335054029, Knapići 33, 52222 Koromačno</item>
    </derivirana_varijabla>
  </DomainObject.Predmet.ProtuStrankaListFormatedWithAdressOIB>
  <DomainObject.Predmet.ProtuStrankaListNazivFormated>
    <izvorni_sadrzaj>
      <item>ADRIATIC CRUISING d.o.o. KOROMAČNO</item>
    </izvorni_sadrzaj>
    <derivirana_varijabla naziv="DomainObject.Predmet.ProtuStrankaListNazivFormated_1">
      <item>ADRIATIC CRUISING d.o.o. KOROMAČNO</item>
    </derivirana_varijabla>
  </DomainObject.Predmet.ProtuStrankaListNazivFormated>
  <DomainObject.Predmet.ProtuStrankaListNazivFormatedOIB>
    <izvorni_sadrzaj>
      <item>ADRIATIC CRUISING d.o.o. KOROMAČNO, OIB 23335054029</item>
    </izvorni_sadrzaj>
    <derivirana_varijabla naziv="DomainObject.Predmet.ProtuStrankaListNazivFormatedOIB_1">
      <item>ADRIATIC CRUISING d.o.o. KOROMAČNO, OIB 23335054029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ADRIATIC CRUISING d.o.o. KOROMAČNO</izvorni_sadrzaj>
    <derivirana_varijabla naziv="DomainObject.Predmet.ProtustrankaIDrugi_1">ADRIATIC CRUISING d.o.o. KOROMAČNO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ADRIATIC CRUISING d.o.o. KOROMAČNO, OIB 23335054029, Knapići 33, 52222 Koromačno</izvorni_sadrzaj>
    <derivirana_varijabla naziv="DomainObject.Predmet.ProtustrankaIDrugiAdressOIB_1">ADRIATIC CRUISING d.o.o. KOROMAČNO, OIB 23335054029, Knapići 33, 52222 Koromačno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ADRIATIC CRUISING d.o.o. KOROMAČNO</item>
    </izvorni_sadrzaj>
    <derivirana_varijabla naziv="DomainObject.Predmet.SudioniciListNaziv_1">
      <item>FINANCIJSKA AGENCIJA, RC RIJEKA, PODRUŽNICA PULA, PULA</item>
      <item>ADRIATIC CRUISING d.o.o. KOROMAČNO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ADRIATIC CRUISING d.o.o. KOROMAČNO, OIB 23335054029, Knapići 33,52222 Koromačno</item>
    </izvorni_sadrzaj>
    <derivirana_varijabla naziv="DomainObject.Predmet.SudioniciListAdressOIB_1">
      <item>FINANCIJSKA AGENCIJA, RC RIJEKA, PODRUŽNICA PULA, PULA, OIB 85821130368, Ulica grada Vukovara 70,Zagreb</item>
      <item>ADRIATIC CRUISING d.o.o. KOROMAČNO, OIB 23335054029, Knapići 33,52222 Koromačno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23335054029</item>
    </izvorni_sadrzaj>
    <derivirana_varijabla naziv="DomainObject.Predmet.SudioniciListNazivOIB_1">
      <item>, OIB 85821130368</item>
      <item>, OIB 23335054029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3120</properties:Characters>
  <properties:Lines>92</properties:Lines>
  <properties:Paragraphs>30</properties:Paragraphs>
  <properties:TotalTime>5</properties:TotalTime>
  <properties:ScaleCrop>false</properties:ScaleCrop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2016-03-14T11:53:00Z</dcterms:created>
  <dc:creator>Mihaela Kaligari</dc:creator>
  <dc:description/>
  <cp:keywords/>
  <cp:lastModifiedBy>Ana Jeromela</cp:lastModifiedBy>
  <cp:lastPrinted>2016-03-30T06:21:00Z</cp:lastPrinted>
  <dcterms:modified xmlns:xsi="http://www.w3.org/2001/XMLSchema-instance" xsi:type="dcterms:W3CDTF">2016-03-30T06:21:00Z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