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dfde" w14:paraId="f44dfde" w:rsidRDefault="009D204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1975485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2041" w:rsidP="009D2041" w:rsidR="00AE649C">
      <w:pPr>
        <w:pStyle w:val="NormaleSPIS"/>
        <w:spacing w:after="0"/>
      </w:pPr>
      <w:r>
        <w:t xml:space="preserve">            Republika Hrvatska</w:t>
      </w:r>
    </w:p>
    <w:p w:rsidRDefault="009D2041" w:rsidP="009D2041" w:rsidR="009D2041">
      <w:pPr>
        <w:pStyle w:val="NormaleSPIS"/>
        <w:spacing w:after="0"/>
      </w:pPr>
      <w:r>
        <w:t xml:space="preserve">       Trgovački sud u Bjelovaru</w:t>
      </w:r>
    </w:p>
    <w:p w:rsidRDefault="009D2041" w:rsidP="009D2041" w:rsidR="009D2041">
      <w:pPr>
        <w:pStyle w:val="NormaleSPIS"/>
      </w:pPr>
      <w:r>
        <w:t>Bjelovar, Šetalište dr.I.Lebovića 42.</w:t>
      </w:r>
    </w:p>
    <w:p w:rsidRDefault="009D2041" w:rsidP="009D2041" w:rsidR="009D2041">
      <w:pPr>
        <w:pStyle w:val="NormaleSPIS"/>
        <w:spacing w:after="0"/>
        <w:jc w:val="right"/>
      </w:pPr>
      <w:r>
        <w:t>Poslovni broj:7 St-246/2017-41</w:t>
      </w:r>
    </w:p>
    <w:p w:rsidRDefault="009D2041" w:rsidP="009D2041" w:rsidR="009D2041">
      <w:pPr>
        <w:pStyle w:val="NormaleSPIS"/>
        <w:spacing w:after="0"/>
        <w:jc w:val="right"/>
      </w:pPr>
    </w:p>
    <w:p w:rsidRDefault="009D2041" w:rsidP="009D2041" w:rsidR="009D2041">
      <w:pPr>
        <w:jc w:val="center"/>
      </w:pPr>
      <w:r>
        <w:t>R E P U B L I K A  H R V A T S K A</w:t>
      </w:r>
    </w:p>
    <w:p w:rsidRDefault="009D2041" w:rsidP="009D2041" w:rsidR="009D2041">
      <w:pPr>
        <w:jc w:val="center"/>
      </w:pPr>
      <w:r>
        <w:t>R J E Š E N J E</w:t>
      </w:r>
    </w:p>
    <w:p w:rsidRDefault="009D2041" w:rsidP="009D2041" w:rsidR="009D2041">
      <w:pPr>
        <w:jc w:val="center"/>
      </w:pPr>
    </w:p>
    <w:p w:rsidRDefault="009D2041" w:rsidP="009D2041" w:rsidR="009D2041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trgovačkim  društvom TIM-GRADNJA d.o.o. za graditeljstvo, trgovinu i usluge u stečaju iz Zagreba, Ulica Lanište 15/B,  MBS 080510195, OIB 94579910350, 27. lipnja 2018. </w:t>
      </w:r>
    </w:p>
    <w:p w:rsidRDefault="009D2041" w:rsidP="009D2041" w:rsidR="009D2041">
      <w:pPr>
        <w:jc w:val="center"/>
      </w:pPr>
      <w:r>
        <w:t>r i j e š i o   j e</w:t>
      </w:r>
    </w:p>
    <w:p w:rsidRDefault="009D2041" w:rsidP="009D2041" w:rsidR="009D2041">
      <w:pPr>
        <w:spacing w:after="0"/>
        <w:ind w:firstLine="720"/>
        <w:jc w:val="both"/>
      </w:pPr>
      <w:r>
        <w:t>Stečajnom upravitelju Branku Valentiću iz Virovitice, Ferde Rusana 100, u stečajnom postupku nad dužnikom TIM-GRADNJA d.o.o. za graditeljstvo, trgovinu i usluge u stečaju iz Zagreba, Ulica Lanište 15/B,  MBS 080510195, OIB 94579910350, odobrava se isplata stvarnih troškova u iznosu od 18.794,23 kuna, sa dužnikovog računa nakon pravomoćnosti ovog rješenja.</w:t>
      </w:r>
    </w:p>
    <w:p w:rsidRDefault="009D2041" w:rsidP="009D2041" w:rsidR="009D2041">
      <w:pPr>
        <w:ind w:firstLine="720"/>
        <w:jc w:val="center"/>
      </w:pPr>
      <w:r w:rsidRPr="009D2041">
        <w:t>Obrazloženje</w:t>
      </w:r>
    </w:p>
    <w:p w:rsidRDefault="009D2041" w:rsidP="009D2041" w:rsidR="009D2041">
      <w:pPr>
        <w:jc w:val="both"/>
      </w:pPr>
      <w:r>
        <w:tab/>
        <w:t xml:space="preserve">Stečajni upravitelj podnio je sudu dana 14. lipnja 2018. godine zahtjev za odobrenje isplate stvarnih troškova stečajnog upravitelja, a koji stvarni troškovi su nastali u vremenskom razdoblju od dana 16. listopada 2017. godine pa sve do dana 31. svibnja 2018. godine. </w:t>
      </w:r>
    </w:p>
    <w:p w:rsidRDefault="009D2041" w:rsidP="009D2041" w:rsidR="009D2041">
      <w:pPr>
        <w:ind w:firstLine="720"/>
        <w:jc w:val="both"/>
      </w:pPr>
      <w:r>
        <w:t xml:space="preserve">Uz zahtjev za naknadu stvarnih troškova nastalih u vremenskom razdoblju od dana 16.  listopada 2017. godine pa sve do dana 31. svibnja 2018. godine, stečajni upravitelj dostavio je obračun putnih troškova i opis istih, a koji stvarni troškovi se odnose na trošak korištenja osobnog automobila u iznosu od 17.905,23 kuna (6111 km x 2,93 kn = 17.905,23 kn), na trošak parkiranja u iznosu od 105,00 kuna, trošak plaćenih cestarina u iznosu od 384,00 kuna i na trošak korištenja osobnog mobitela ( u paušalnom iznosu od 50,00 kuna mjesečno), a što daje sveukupni stvarni trošak u </w:t>
      </w:r>
      <w:proofErr w:type="spellStart"/>
      <w:r>
        <w:t>netto</w:t>
      </w:r>
      <w:proofErr w:type="spellEnd"/>
      <w:r>
        <w:t xml:space="preserve"> iznosu od 18.794,23 kuna, zbog čega je temeljem čl.94.st.1. i st.3. Stečajnog zakona odlučeno kao u izreci ovog rješenja.</w:t>
      </w:r>
    </w:p>
    <w:p w:rsidRDefault="009D2041" w:rsidP="009D2041" w:rsidR="009D2041">
      <w:pPr>
        <w:ind w:firstLine="720"/>
        <w:jc w:val="center"/>
      </w:pPr>
      <w:r>
        <w:t xml:space="preserve">Bjelovar 27. lipnja 2018. </w:t>
      </w:r>
    </w:p>
    <w:p w:rsidRDefault="009D2041" w:rsidP="009D2041" w:rsidR="009D204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9D2041" w:rsidP="009D2041" w:rsidR="009D204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9D2041" w:rsidP="009D2041" w:rsidR="009D2041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D2041" w:rsidP="009D2041" w:rsidR="009D2041">
      <w:pPr>
        <w:ind w:firstLine="720"/>
        <w:jc w:val="both"/>
      </w:pPr>
      <w:r>
        <w:t xml:space="preserve">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9D2041" w:rsidP="009D2041" w:rsidR="009D2041">
      <w:pPr>
        <w:ind w:firstLine="720"/>
        <w:jc w:val="both"/>
      </w:pPr>
      <w:bookmarkStart w:name="_GoBack" w:id="0"/>
      <w:bookmarkEnd w:id="0"/>
    </w:p>
    <w:p w:rsidRDefault="009D2041" w:rsidP="009D2041" w:rsidR="009D2041">
      <w:pPr>
        <w:spacing w:after="0"/>
        <w:jc w:val="center"/>
      </w:pPr>
      <w:r>
        <w:lastRenderedPageBreak/>
        <w:t>2</w:t>
      </w:r>
    </w:p>
    <w:p w:rsidRDefault="009D2041" w:rsidP="009D2041" w:rsidR="009D2041">
      <w:pPr>
        <w:jc w:val="right"/>
      </w:pPr>
      <w:r>
        <w:t>Poslovni broj:7 St-24672017-41</w:t>
      </w:r>
    </w:p>
    <w:p w:rsidRDefault="009D2041" w:rsidP="009D2041" w:rsidR="009D2041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</w:p>
    <w:p w:rsidRDefault="009D2041" w:rsidP="009D2041" w:rsidR="009D2041">
      <w:pPr>
        <w:jc w:val="both"/>
      </w:pPr>
    </w:p>
    <w:p w:rsidRDefault="009D2041" w:rsidP="009D2041" w:rsidR="009D2041">
      <w:pPr>
        <w:ind w:firstLine="720"/>
        <w:jc w:val="both"/>
      </w:pPr>
      <w:r>
        <w:tab/>
      </w:r>
    </w:p>
    <w:p w:rsidRDefault="009D2041" w:rsidP="009D2041" w:rsidR="009D2041">
      <w:pPr>
        <w:ind w:firstLine="720"/>
        <w:jc w:val="both"/>
      </w:pPr>
    </w:p>
    <w:p w:rsidRDefault="009D2041" w:rsidP="009D2041" w:rsidR="009D2041">
      <w:pPr>
        <w:ind w:firstLine="720"/>
        <w:jc w:val="both"/>
      </w:pPr>
    </w:p>
    <w:sectPr w:rsidSect="0032366B" w:rsidR="009D204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041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St-246/2017-41</izvorni_sadrzaj>
    <derivirana_varijabla naziv="DomainObject.Oznaka_1">St-246/2017-41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St-246/2017-41</izvorni_sadrzaj>
    <derivirana_varijabla naziv="DomainObject.PoslovniBrojDokumenta_1">St-246/2017-41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744AA3-E39D-4EB1-A854-26A4B8DB3F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1924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2018-06-27T12:23:00Z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St-246/2017-41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