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6182" w14:paraId="ec16182" w:rsidRDefault="00611562" w:rsidP="00611562" w:rsidR="00611562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11562" w:rsidP="00611562" w:rsidR="00611562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611562" w:rsidP="00611562" w:rsidR="00611562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11562" w:rsidP="00611562" w:rsidR="0061156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611562" w:rsidP="00611562" w:rsidR="0061156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St-877/2015</w:t>
      </w:r>
    </w:p>
    <w:p w:rsidRDefault="00611562" w:rsidP="00611562" w:rsidR="00611562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611562" w:rsidP="00611562" w:rsidR="00611562">
      <w:pPr>
        <w:jc w:val="center"/>
        <w:rPr>
          <w:rFonts w:hAnsi="Times New Roman" w:ascii="Times New Roman"/>
          <w:szCs w:val="24"/>
          <w:lang w:val="hr-HR"/>
        </w:rPr>
      </w:pPr>
    </w:p>
    <w:p w:rsidRDefault="00611562" w:rsidP="00611562" w:rsidR="0061156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11562" w:rsidP="00611562" w:rsidR="0061156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11562" w:rsidP="00611562" w:rsidR="0061156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11562" w:rsidP="00611562" w:rsidR="0061156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KRUNO SVIT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01725624911, </w:t>
      </w:r>
      <w:proofErr w:type="spellStart"/>
      <w:r>
        <w:rPr>
          <w:rFonts w:hAnsi="Times New Roman" w:ascii="Times New Roman"/>
          <w:szCs w:val="24"/>
        </w:rPr>
        <w:t>Samobor</w:t>
      </w:r>
      <w:proofErr w:type="spellEnd"/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Rude, Rude 82,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26.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11562" w:rsidP="00611562" w:rsidR="0061156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11562" w:rsidP="00611562" w:rsidR="0061156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11562" w:rsidP="00611562" w:rsidR="0061156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11562" w:rsidP="00611562" w:rsidR="0061156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KRUNO SVIT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01725624911, Samobor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Rude, Rude 82.</w:t>
      </w:r>
    </w:p>
    <w:p w:rsidRDefault="00611562" w:rsidP="00611562" w:rsidR="0061156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11562" w:rsidP="00611562" w:rsidR="00611562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siječnja 2016. godine u 14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11562" w:rsidP="00611562" w:rsidR="0061156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11562" w:rsidP="00611562" w:rsidR="00611562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Anđelko </w:t>
      </w:r>
      <w:proofErr w:type="spellStart"/>
      <w:r>
        <w:rPr>
          <w:rFonts w:hAnsi="Times New Roman" w:ascii="Times New Roman"/>
          <w:szCs w:val="24"/>
        </w:rPr>
        <w:t>Stankus</w:t>
      </w:r>
      <w:proofErr w:type="spellEnd"/>
      <w:r>
        <w:rPr>
          <w:rFonts w:hAnsi="Times New Roman" w:ascii="Times New Roman"/>
          <w:szCs w:val="24"/>
        </w:rPr>
        <w:t xml:space="preserve"> , OIB: 11168088853, </w:t>
      </w:r>
      <w:proofErr w:type="spellStart"/>
      <w:r>
        <w:rPr>
          <w:rFonts w:hAnsi="Times New Roman" w:ascii="Times New Roman"/>
          <w:szCs w:val="24"/>
        </w:rPr>
        <w:t>Jalkovec</w:t>
      </w:r>
      <w:proofErr w:type="spellEnd"/>
      <w:r>
        <w:rPr>
          <w:rFonts w:hAnsi="Times New Roman" w:ascii="Times New Roman"/>
          <w:szCs w:val="24"/>
        </w:rPr>
        <w:t xml:space="preserve"> Varaždin , Braće Radića 20.</w:t>
      </w:r>
    </w:p>
    <w:p w:rsidRDefault="00611562" w:rsidP="00611562" w:rsidR="00611562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11562" w:rsidP="00611562" w:rsidR="0061156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KRUNO SVIT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01725624911, Samobor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Rude, Rude 82.</w:t>
      </w:r>
    </w:p>
    <w:p w:rsidRDefault="00611562" w:rsidP="00611562" w:rsidR="0061156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11562" w:rsidP="00611562" w:rsidR="0061156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611562" w:rsidP="00611562" w:rsidR="0061156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11562" w:rsidP="00611562" w:rsidR="0061156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11562" w:rsidP="00611562" w:rsidR="0061156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11562" w:rsidP="00611562" w:rsidR="00611562">
      <w:pPr>
        <w:jc w:val="both"/>
        <w:rPr>
          <w:rFonts w:hAnsi="Times New Roman" w:ascii="Times New Roman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611562" w:rsidP="00611562" w:rsidR="00611562">
      <w:pPr>
        <w:jc w:val="both"/>
        <w:rPr>
          <w:rFonts w:hAnsi="Times New Roman" w:ascii="Times New Roman"/>
        </w:rPr>
      </w:pPr>
    </w:p>
    <w:p w:rsidRDefault="00611562" w:rsidP="00611562" w:rsidR="00611562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611562" w:rsidP="00611562" w:rsidR="0061156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11562" w:rsidP="00611562" w:rsidR="00611562">
      <w:pPr>
        <w:jc w:val="both"/>
        <w:rPr>
          <w:rFonts w:hAnsi="Times New Roman" w:ascii="Times New Roman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  <w:lang w:val="hr-HR"/>
        </w:rPr>
      </w:pPr>
    </w:p>
    <w:p w:rsidRDefault="00611562" w:rsidP="00611562" w:rsidR="0061156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siječnja 2016. godine</w:t>
      </w:r>
    </w:p>
    <w:p w:rsidRDefault="00611562" w:rsidP="00611562" w:rsidR="00611562">
      <w:pPr>
        <w:jc w:val="center"/>
        <w:rPr>
          <w:rFonts w:hAnsi="Times New Roman" w:ascii="Times New Roman"/>
          <w:lang w:val="hr-HR"/>
        </w:rPr>
      </w:pPr>
    </w:p>
    <w:p w:rsidRDefault="00611562" w:rsidP="00611562" w:rsidR="00611562">
      <w:pPr>
        <w:jc w:val="center"/>
        <w:rPr>
          <w:rFonts w:hAnsi="Times New Roman" w:ascii="Times New Roman"/>
          <w:lang w:val="hr-HR"/>
        </w:rPr>
      </w:pPr>
    </w:p>
    <w:p w:rsidRDefault="00611562" w:rsidP="00611562" w:rsidR="0061156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1562" w:rsidP="00611562" w:rsidR="0061156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611562" w:rsidP="00611562" w:rsidR="006115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11562" w:rsidP="00611562" w:rsidR="0061156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11562" w:rsidP="00611562" w:rsidR="006115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</w:rPr>
      </w:pPr>
    </w:p>
    <w:p w:rsidRDefault="00611562" w:rsidP="00611562" w:rsidR="00611562">
      <w:pPr>
        <w:jc w:val="both"/>
        <w:rPr>
          <w:rFonts w:hAnsi="Times New Roman" w:ascii="Times New Roman"/>
        </w:rPr>
      </w:pPr>
    </w:p>
    <w:p w:rsidRDefault="00611562" w:rsidP="00611562" w:rsidR="0061156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611562" w:rsidP="00611562" w:rsidR="00611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611562" w:rsidP="00611562" w:rsidR="0061156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611562" w:rsidP="00611562" w:rsidR="0061156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11562" w:rsidP="00611562" w:rsidR="0061156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11562" w:rsidP="00611562" w:rsidR="00611562" w:rsidRPr="00D44D4F">
      <w:pPr>
        <w:jc w:val="center"/>
        <w:rPr>
          <w:sz w:val="32"/>
          <w:u w:val="single"/>
          <w:lang w:val="hr-HR"/>
        </w:rPr>
      </w:pPr>
    </w:p>
    <w:p w:rsidRDefault="00611562" w:rsidP="00611562" w:rsidR="00611562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EEB" w:rsidR="00000000">
      <w:r>
        <w:separator/>
      </w:r>
    </w:p>
  </w:endnote>
  <w:endnote w:id="0" w:type="continuationSeparator">
    <w:p w:rsidRDefault="00463EE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EEB" w:rsidR="00000000">
      <w:r>
        <w:separator/>
      </w:r>
    </w:p>
  </w:footnote>
  <w:footnote w:id="0" w:type="continuationSeparator">
    <w:p w:rsidRDefault="00463EE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11562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St-877/2015</w:t>
        </w:r>
      </w:p>
    </w:sdtContent>
  </w:sdt>
  <w:p w:rsidRDefault="00611562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62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63EEB" w:rsidP="00840E3D" w:rsidR="00840E3D">
    <w:pPr>
      <w:pStyle w:val="Zaglavlje"/>
      <w:rPr>
        <w:lang w:val="hr-HR"/>
      </w:rPr>
    </w:pPr>
  </w:p>
  <w:p w:rsidRDefault="00611562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11562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2F2"/>
    <w:rsid w:val="00135025"/>
    <w:rsid w:val="00181F4E"/>
    <w:rsid w:val="00463EEB"/>
    <w:rsid w:val="00611562"/>
    <w:rsid w:val="00BA12F2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62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15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62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1156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1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6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3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E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62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15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62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1156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1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6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3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E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 SVIT d.o.o. zastupanog po punomoćniku KRUNOSLAV PLEVKO</izvorni_sadrzaj>
    <derivirana_varijabla naziv="DomainObject.Predmet.ProtustrankaFormated_1">  KRUNO SVIT d.o.o. zastupanog po punomoćniku KRUNOSLAV PLEVKO</derivirana_varijabla>
  </DomainObject.Predmet.ProtustrankaFormated>
  <DomainObject.Predmet.ProtustrankaFormatedOIB>
    <izvorni_sadrzaj>  KRUNO SVIT d.o.o., OIB 01725624911 zastupanog po punomoćniku KRUNOSLAV PLEVKO</izvorni_sadrzaj>
    <derivirana_varijabla naziv="DomainObject.Predmet.ProtustrankaFormatedOIB_1">  KRUNO SVIT d.o.o., OIB 01725624911 zastupanog po punomoćniku KRUNOSLAV PLEVKO</derivirana_varijabla>
  </DomainObject.Predmet.ProtustrankaFormatedOIB>
  <DomainObject.Predmet.ProtustrankaFormatedWithAdress>
    <izvorni_sadrzaj> KRUNO SVIT d.o.o., Rude, Rude 82, 10430 Samobor zastupanog po punomoćniku KRUNOSLAV PLEVKO</izvorni_sadrzaj>
    <derivirana_varijabla naziv="DomainObject.Predmet.ProtustrankaFormatedWithAdress_1"> KRUNO SVIT d.o.o., Rude, Rude 82, 10430 Samobor zastupanog po punomoćniku KRUNOSLAV PLEVKO</derivirana_varijabla>
  </DomainObject.Predmet.ProtustrankaFormatedWithAdress>
  <DomainObject.Predmet.ProtustrankaFormatedWithAdressOIB>
    <izvorni_sadrzaj> KRUNO SVIT d.o.o., OIB 01725624911, Rude, Rude 82, 10430 Samobor zastupanog po punomoćniku KRUNOSLAV PLEVKO</izvorni_sadrzaj>
    <derivirana_varijabla naziv="DomainObject.Predmet.ProtustrankaFormatedWithAdressOIB_1"> KRUNO SVIT d.o.o., OIB 01725624911, Rude, Rude 82, 10430 Samobor zastupanog po punomoćniku KRUNOSLAV PLEVKO</derivirana_varijabla>
  </DomainObject.Predmet.ProtustrankaFormatedWithAdressOIB>
  <DomainObject.Predmet.ProtustrankaWithAdress>
    <izvorni_sadrzaj>KRUNO SVIT d.o.o. Rude, Rude 82, 10430 Samobor</izvorni_sadrzaj>
    <derivirana_varijabla naziv="DomainObject.Predmet.ProtustrankaWithAdress_1">KRUNO SVIT d.o.o. Rude, Rude 82, 10430 Samobor</derivirana_varijabla>
  </DomainObject.Predmet.ProtustrankaWithAdress>
  <DomainObject.Predmet.ProtustrankaWithAdressOIB>
    <izvorni_sadrzaj>KRUNO SVIT d.o.o., OIB 01725624911, Rude, Rude 82, 10430 Samobor</izvorni_sadrzaj>
    <derivirana_varijabla naziv="DomainObject.Predmet.ProtustrankaWithAdressOIB_1">KRUNO SVIT d.o.o., OIB 01725624911, Rude, Rude 82, 10430 Samobor</derivirana_varijabla>
  </DomainObject.Predmet.ProtustrankaWithAdressOIB>
  <DomainObject.Predmet.ProtustrankaNazivFormated>
    <izvorni_sadrzaj>KRUNO SVIT d.o.o.</izvorni_sadrzaj>
    <derivirana_varijabla naziv="DomainObject.Predmet.ProtustrankaNazivFormated_1">KRUNO SVIT d.o.o.</derivirana_varijabla>
  </DomainObject.Predmet.ProtustrankaNazivFormated>
  <DomainObject.Predmet.ProtustrankaNazivFormatedOIB>
    <izvorni_sadrzaj>KRUNO SVIT d.o.o., OIB 01725624911</izvorni_sadrzaj>
    <derivirana_varijabla naziv="DomainObject.Predmet.ProtustrankaNazivFormatedOIB_1">KRUNO SVIT d.o.o., OIB 01725624911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KRUNO SVIT d.o.o. zastupanog po punomoćniku KRUNOSLAV PLEVKO</item>
    </izvorni_sadrzaj>
    <derivirana_varijabla naziv="DomainObject.Predmet.ProtuStrankaListFormated_1">
      <item>KRUNO SVIT d.o.o. zastupanog po punomoćniku KRUNOSLAV PLEVKO</item>
    </derivirana_varijabla>
  </DomainObject.Predmet.ProtuStrankaListFormated>
  <DomainObject.Predmet.ProtuStrankaListFormatedOIB>
    <izvorni_sadrzaj>
      <item>KRUNO SVIT d.o.o., OIB 01725624911 zastupanog po punomoćniku KRUNOSLAV PLEVKO</item>
    </izvorni_sadrzaj>
    <derivirana_varijabla naziv="DomainObject.Predmet.ProtuStrankaListFormatedOIB_1">
      <item>KRUNO SVIT d.o.o., OIB 01725624911 zastupanog po punomoćniku KRUNOSLAV PLEVKO</item>
    </derivirana_varijabla>
  </DomainObject.Predmet.ProtuStrankaListFormatedOIB>
  <DomainObject.Predmet.ProtuStrankaListFormatedWithAdress>
    <izvorni_sadrzaj>
      <item>KRUNO SVIT d.o.o., Rude, Rude 82, 10430 Samobor zastupanog po punomoćniku KRUNOSLAV PLEVKO</item>
    </izvorni_sadrzaj>
    <derivirana_varijabla naziv="DomainObject.Predmet.ProtuStrankaListFormatedWithAdress_1">
      <item>KRUNO SVIT d.o.o., Rude, Rude 82, 10430 Samobor zastupanog po punomoćniku KRUNOSLAV PLEVKO</item>
    </derivirana_varijabla>
  </DomainObject.Predmet.ProtuStrankaListFormatedWithAdress>
  <DomainObject.Predmet.ProtuStrankaListFormatedWithAdressOIB>
    <izvorni_sadrzaj>
      <item>KRUNO SVIT d.o.o., OIB 01725624911, Rude, Rude 82, 10430 Samobor zastupanog po punomoćniku KRUNOSLAV PLEVKO</item>
    </izvorni_sadrzaj>
    <derivirana_varijabla naziv="DomainObject.Predmet.ProtuStrankaListFormatedWithAdressOIB_1">
      <item>KRUNO SVIT d.o.o., OIB 01725624911, Rude, Rude 82, 10430 Samobor zastupanog po punomoćniku KRUNOSLAV PLEVKO</item>
    </derivirana_varijabla>
  </DomainObject.Predmet.ProtuStrankaListFormatedWithAdressOIB>
  <DomainObject.Predmet.ProtuStrankaListNazivFormated>
    <izvorni_sadrzaj>
      <item>KRUNO SVIT d.o.o.</item>
    </izvorni_sadrzaj>
    <derivirana_varijabla naziv="DomainObject.Predmet.ProtuStrankaListNazivFormated_1">
      <item>KRUNO SVIT d.o.o.</item>
    </derivirana_varijabla>
  </DomainObject.Predmet.ProtuStrankaListNazivFormated>
  <DomainObject.Predmet.ProtuStrankaListNazivFormatedOIB>
    <izvorni_sadrzaj>
      <item>KRUNO SVIT d.o.o., OIB 01725624911</item>
    </izvorni_sadrzaj>
    <derivirana_varijabla naziv="DomainObject.Predmet.ProtuStrankaListNazivFormatedOIB_1">
      <item>KRUNO SVIT d.o.o., OIB 01725624911</item>
    </derivirana_varijabla>
  </DomainObject.Predmet.ProtuStrankaListNazivFormatedOIB>
  <DomainObject.Predmet.OstaliListFormated>
    <izvorni_sadrzaj>
      <item>KRUNOSLAV PLEVKO punomoćnik sudionika u postupku KRUNO SVIT d.o.o.</item>
    </izvorni_sadrzaj>
    <derivirana_varijabla naziv="DomainObject.Predmet.OstaliListFormated_1">
      <item>KRUNOSLAV PLEVKO punomoćnik sudionika u postupku KRUNO SVIT d.o.o.</item>
    </derivirana_varijabla>
  </DomainObject.Predmet.OstaliListFormated>
  <DomainObject.Predmet.OstaliListFormatedOIB>
    <izvorni_sadrzaj>
      <item>KRUNOSLAV PLEVKO punomoćnik sudionika u postupku KRUNO SVIT d.o.o.</item>
    </izvorni_sadrzaj>
    <derivirana_varijabla naziv="DomainObject.Predmet.OstaliListFormatedOIB_1">
      <item>KRUNOSLAV PLEVKO punomoćnik sudionika u postupku KRUNO SVIT d.o.o.</item>
    </derivirana_varijabla>
  </DomainObject.Predmet.OstaliListFormatedOIB>
  <DomainObject.Predmet.OstaliListFormatedWithAdress>
    <izvorni_sadrzaj>
      <item>KRUNOSLAV PLEVKO, Rude, Rude 82, 10430 Samobor punomoćnik sudionika u postupku KRUNO SVIT d.o.o.</item>
    </izvorni_sadrzaj>
    <derivirana_varijabla naziv="DomainObject.Predmet.OstaliListFormatedWithAdress_1">
      <item>KRUNOSLAV PLEVKO, Rude, Rude 82, 10430 Samobor punomoćnik sudionika u postupku KRUNO SVIT d.o.o.</item>
    </derivirana_varijabla>
  </DomainObject.Predmet.OstaliListFormatedWithAdress>
  <DomainObject.Predmet.OstaliListFormatedWithAdressOIB>
    <izvorni_sadrzaj>
      <item>KRUNOSLAV PLEVKO, Rude, Rude 82, 10430 Samobor punomoćnik sudionika u postupku KRUNO SVIT d.o.o.</item>
    </izvorni_sadrzaj>
    <derivirana_varijabla naziv="DomainObject.Predmet.OstaliListFormatedWithAdressOIB_1">
      <item>KRUNOSLAV PLEVKO, Rude, Rude 82, 10430 Samobor punomoćnik sudionika u postupku KRUNO SVIT d.o.o.</item>
    </derivirana_varijabla>
  </DomainObject.Predmet.OstaliListFormatedWithAdressOIB>
  <DomainObject.Predmet.OstaliListNazivFormated>
    <izvorni_sadrzaj>
      <item>KRUNOSLAV PLEVKO</item>
    </izvorni_sadrzaj>
    <derivirana_varijabla naziv="DomainObject.Predmet.OstaliListNazivFormated_1">
      <item>KRUNOSLAV PLEVKO</item>
    </derivirana_varijabla>
  </DomainObject.Predmet.OstaliListNazivFormated>
  <DomainObject.Predmet.OstaliListNazivFormatedOIB>
    <izvorni_sadrzaj>
      <item>KRUNOSLAV PLEVKO</item>
    </izvorni_sadrzaj>
    <derivirana_varijabla naziv="DomainObject.Predmet.OstaliListNazivFormatedOIB_1">
      <item>KRUNOSLAV PLEVKO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KRUNO SVIT d.o.o.</izvorni_sadrzaj>
    <derivirana_varijabla naziv="DomainObject.Predmet.ProtustrankaIDrugi_1">KRUNO SVIT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KRUNO SVIT d.o.o., OIB 01725624911, Rude, Rude 82, 10430 Samobor</izvorni_sadrzaj>
    <derivirana_varijabla naziv="DomainObject.Predmet.ProtustrankaIDrugiAdressOIB_1">KRUNO SVIT d.o.o., OIB 01725624911, Rude, Rude 82,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KRUNO SVIT d.o.o.</item>
      <item>KRUNOSLAV PLEVKO</item>
    </izvorni_sadrzaj>
    <derivirana_varijabla naziv="DomainObject.Predmet.SudioniciListNaziv_1">
      <item>FINA Regionalni centar Zagreb</item>
      <item>KRUNO SVIT d.o.o.</item>
      <item>KRUNOSLAV PLEVKO</item>
    </derivirana_varijabla>
  </DomainObject.Predmet.SudioniciListNaziv>
  <DomainObject.Predmet.SudioniciListAdressOIB>
    <izvorni_sadrzaj>
      <item>FINA Regionalni centar Zagreb, OIB 85821130368, Trg svibanjskih žrtava 1995. 1,10000 Zagreb</item>
      <item>KRUNO SVIT d.o.o., OIB 01725624911, Rude, Rude 82,10430 Samobor</item>
      <item>KRUNOSLAV PLEVKO, Rude, Rude 82,10430 Samobor</item>
    </izvorni_sadrzaj>
    <derivirana_varijabla naziv="DomainObject.Predmet.SudioniciListAdressOIB_1">
      <item>FINA Regionalni centar Zagreb, OIB 85821130368, Trg svibanjskih žrtava 1995. 1,10000 Zagreb</item>
      <item>KRUNO SVIT d.o.o., OIB 01725624911, Rude, Rude 82,10430 Samobor</item>
      <item>KRUNOSLAV PLEVKO, Rude, Rude 82,10430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01725624911</item>
      <item>, OIB null</item>
    </izvorni_sadrzaj>
    <derivirana_varijabla naziv="DomainObject.Predmet.SudioniciListNazivOIB_1">
      <item>, OIB 85821130368</item>
      <item>, OIB 01725624911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2022</properties:Characters>
  <properties:Lines>77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2016-01-26T13:10:00Z</dcterms:created>
  <dc:creator>Marija Lukić</dc:creator>
  <dc:description/>
  <cp:keywords/>
  <cp:lastModifiedBy>Marija Lukić</cp:lastModifiedBy>
  <cp:lastPrinted>2016-01-26T13:11:00Z</cp:lastPrinted>
  <dcterms:modified xmlns:xsi="http://www.w3.org/2001/XMLSchema-instance" xsi:type="dcterms:W3CDTF">2016-01-26T13:12:00Z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