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4859" w14:paraId="9a34859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787521">
        <w:t xml:space="preserve"> REPUBLIKA HRVATSKA</w:t>
      </w:r>
      <w:r w:rsidR="005453B4">
        <w:t xml:space="preserve">, OIB: </w:t>
      </w:r>
      <w:r w:rsidR="003662B7">
        <w:t>52634238587, Ministarstvo</w:t>
      </w:r>
      <w:r w:rsidR="00787521">
        <w:t xml:space="preserve"> financija, Porezna </w:t>
      </w:r>
      <w:r w:rsidR="003662B7">
        <w:t>u</w:t>
      </w:r>
      <w:r w:rsidR="00787521">
        <w:t xml:space="preserve">prava, Područni ured Istra, Hrvatsko primorje, Gorski kotar i Lika, zastupana po Županijskom državnom odvjetništvu u Puli – Pola,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D83257">
        <w:t>ANNAPOLIS NEKRETNINE d.o.o. Novigrad, Rotonda</w:t>
      </w:r>
      <w:r w:rsidR="00A0405A">
        <w:t xml:space="preserve"> 1</w:t>
      </w:r>
      <w:r w:rsidR="00D83257">
        <w:t xml:space="preserve">, OIB: </w:t>
      </w:r>
      <w:r w:rsidR="00D83257" w:rsidRPr="00D83257">
        <w:t>84221918287</w:t>
      </w:r>
      <w:r w:rsidR="00D83257">
        <w:t xml:space="preserve">, MBS: </w:t>
      </w:r>
      <w:r w:rsidR="00A76E55">
        <w:t xml:space="preserve">130024159, </w:t>
      </w:r>
      <w:r w:rsidRPr="00713F9C">
        <w:t xml:space="preserve">dana </w:t>
      </w:r>
      <w:r w:rsidR="00787521">
        <w:t>28</w:t>
      </w:r>
      <w:r w:rsidR="00993FFC">
        <w:t>. rujna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EA3E08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88400C">
        <w:t xml:space="preserve">ANNAPOLIS NEKRETNINE d.o.o. Novigrad, Rotonda 1, OIB: </w:t>
      </w:r>
      <w:r w:rsidR="0088400C" w:rsidRPr="00D83257">
        <w:t>84221918287</w:t>
      </w:r>
      <w:r w:rsidR="0088400C">
        <w:t>, MBS: 130024159.</w:t>
      </w:r>
    </w:p>
    <w:p w:rsidRDefault="0088400C" w:rsidP="00713F9C" w:rsidR="0088400C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88400C">
        <w:t xml:space="preserve">Kristijan Mijandrušić iz Pazina, Stari trg 7.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EA3E08" w:rsidP="00713F9C" w:rsidR="00713F9C" w:rsidRPr="00AF0276">
      <w:pPr>
        <w:jc w:val="center"/>
      </w:pPr>
      <w:r>
        <w:t>6</w:t>
      </w:r>
      <w:r w:rsidR="00713F9C">
        <w:t xml:space="preserve">. </w:t>
      </w:r>
      <w:r>
        <w:t>studenog</w:t>
      </w:r>
      <w:r w:rsidR="00FB58E7">
        <w:t xml:space="preserve"> </w:t>
      </w:r>
      <w:r w:rsidR="00713F9C">
        <w:t xml:space="preserve">2015. godine u </w:t>
      </w:r>
      <w:r w:rsidR="00FB02E6">
        <w:t>10:0</w:t>
      </w:r>
      <w:r w:rsidR="00F802B7">
        <w:t>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8475C9">
        <w:t>28</w:t>
      </w:r>
      <w:r w:rsidR="00FC0265">
        <w:t>. rujna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 xml:space="preserve">- predlagatelj po </w:t>
      </w:r>
      <w:r w:rsidR="008475C9">
        <w:t>ŽDO Pula</w:t>
      </w:r>
    </w:p>
    <w:p w:rsidRDefault="00713F9C" w:rsidP="0019341C" w:rsidR="00FB02E6">
      <w:pPr>
        <w:jc w:val="both"/>
      </w:pPr>
      <w:r w:rsidRPr="00714756">
        <w:t xml:space="preserve">- dužnik </w:t>
      </w:r>
      <w:r w:rsidR="00FB02E6">
        <w:t>ANNAPOLIS NEKRETNINE d.o.o. Novigrad, Rotonda 1,</w:t>
      </w:r>
    </w:p>
    <w:p w:rsidRDefault="00713F9C" w:rsidP="00713F9C" w:rsidR="0019341C" w:rsidRPr="00714756">
      <w:pPr>
        <w:jc w:val="both"/>
      </w:pPr>
      <w:r w:rsidRPr="00714756">
        <w:t xml:space="preserve">- privremeni stečajni upravitelj </w:t>
      </w:r>
      <w:r w:rsidR="00FB02E6">
        <w:t>Kristijan Mijandrušić iz Pazina, Stari trg 7</w:t>
      </w:r>
      <w:r w:rsidRPr="00714756">
        <w:t>, uz prijedlog</w:t>
      </w:r>
      <w:r w:rsidR="0019341C" w:rsidRPr="00714756">
        <w:t xml:space="preserve"> s </w:t>
      </w:r>
    </w:p>
    <w:p w:rsidRDefault="0019341C" w:rsidP="00713F9C" w:rsidR="00713F9C" w:rsidRPr="00714756">
      <w:pPr>
        <w:jc w:val="both"/>
      </w:pPr>
      <w:r w:rsidRPr="00714756">
        <w:t xml:space="preserve">  prilozima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B958FA">
        <w:t>Poreč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0569C6" w:rsidR="00500701">
      <w:r>
        <w:t xml:space="preserve"> </w:t>
      </w:r>
    </w:p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D83257" w:rsidR="00D83257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777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D83257">
          <w:t>Posl. br. 1 St-58/15-9</w:t>
        </w:r>
      </w:p>
      <w:p w:rsidRDefault="00737777" w:rsidP="00D83257" w:rsidR="00DA15C9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D83257">
      <w:t>58/15-9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569C6"/>
    <w:rsid w:val="000B5E1F"/>
    <w:rsid w:val="000C79AE"/>
    <w:rsid w:val="00140152"/>
    <w:rsid w:val="0019341C"/>
    <w:rsid w:val="001F0164"/>
    <w:rsid w:val="00263219"/>
    <w:rsid w:val="002C09F2"/>
    <w:rsid w:val="00317B90"/>
    <w:rsid w:val="003647D5"/>
    <w:rsid w:val="003662B7"/>
    <w:rsid w:val="005453B4"/>
    <w:rsid w:val="00554328"/>
    <w:rsid w:val="00593AEF"/>
    <w:rsid w:val="00675A4A"/>
    <w:rsid w:val="00702C88"/>
    <w:rsid w:val="00713F9C"/>
    <w:rsid w:val="00714756"/>
    <w:rsid w:val="00737777"/>
    <w:rsid w:val="00787521"/>
    <w:rsid w:val="007A4F6C"/>
    <w:rsid w:val="007C1BC6"/>
    <w:rsid w:val="007E7BB0"/>
    <w:rsid w:val="008475C9"/>
    <w:rsid w:val="0085528A"/>
    <w:rsid w:val="0088400C"/>
    <w:rsid w:val="008A6093"/>
    <w:rsid w:val="00910F6E"/>
    <w:rsid w:val="00985388"/>
    <w:rsid w:val="00993FFC"/>
    <w:rsid w:val="009D6FE1"/>
    <w:rsid w:val="009E6595"/>
    <w:rsid w:val="00A0405A"/>
    <w:rsid w:val="00A76E55"/>
    <w:rsid w:val="00B17CEB"/>
    <w:rsid w:val="00B2338D"/>
    <w:rsid w:val="00B25913"/>
    <w:rsid w:val="00B958FA"/>
    <w:rsid w:val="00BD7364"/>
    <w:rsid w:val="00BF37CD"/>
    <w:rsid w:val="00CE63F8"/>
    <w:rsid w:val="00D766AB"/>
    <w:rsid w:val="00D83257"/>
    <w:rsid w:val="00DD14DA"/>
    <w:rsid w:val="00E04177"/>
    <w:rsid w:val="00E45FA8"/>
    <w:rsid w:val="00E46C9A"/>
    <w:rsid w:val="00EA3E08"/>
    <w:rsid w:val="00EF58FD"/>
    <w:rsid w:val="00F56F1B"/>
    <w:rsid w:val="00F70188"/>
    <w:rsid w:val="00F802B7"/>
    <w:rsid w:val="00F8269A"/>
    <w:rsid w:val="00FB02E6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77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7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7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7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77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7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7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7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4AB74-1009-473B-9B33-A570AC5DF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2939</properties:Characters>
  <properties:Lines>88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2015-09-28T08:50:00Z</dcterms:created>
  <dc:creator>Jasmina Matika</dc:creator>
  <cp:lastModifiedBy>Danijela Ivić</cp:lastModifiedBy>
  <cp:lastPrinted>2015-09-28T09:50:00Z</cp:lastPrinted>
  <dcterms:modified xmlns:xsi="http://www.w3.org/2001/XMLSchema-instance" xsi:type="dcterms:W3CDTF">2015-09-28T09:56:00Z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