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7398" w14:paraId="0b07398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1654E9">
        <w:rPr>
          <w:b/>
        </w:rPr>
        <w:t>273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125718" w:rsidRPr="00125718">
        <w:t>ŠKAJUN jednostavno društvo s ograničenom odgovornošću za trgovinu i usluge</w:t>
      </w:r>
      <w:r w:rsidR="0038716F">
        <w:t xml:space="preserve"> </w:t>
      </w:r>
      <w:r w:rsidR="00F867CE" w:rsidRPr="00F061F2">
        <w:t xml:space="preserve">, </w:t>
      </w:r>
      <w:r w:rsidR="00125718">
        <w:t>Josipa Jovića 51, Split,OIB:</w:t>
      </w:r>
      <w:r w:rsidR="00125718" w:rsidRPr="00125718">
        <w:t xml:space="preserve"> 99958480391</w:t>
      </w:r>
      <w:r w:rsidR="00125718">
        <w:t xml:space="preserve">, </w:t>
      </w:r>
      <w:r w:rsidR="00F867CE" w:rsidRPr="00F061F2">
        <w:t xml:space="preserve">dana </w:t>
      </w:r>
      <w:r w:rsidR="00125718">
        <w:t>11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C10F70" w:rsidRPr="00C10F70">
        <w:t>ŠKAJUN jednostavno društvo s ograničenom odgovornošću za trgovinu i usluge , Josipa Jovića 51, OIB: 99958480391</w:t>
      </w:r>
      <w:r w:rsidR="001E7893">
        <w:t>,OIB: 34812828834,  10</w:t>
      </w:r>
      <w:r w:rsidR="0019781D">
        <w:t xml:space="preserve">.siječnja 2019. </w:t>
      </w:r>
      <w:r w:rsidR="00485017">
        <w:t>g u 13,35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1654E9" w:rsidR="001654E9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1654E9">
        <w:t>Marko Fak iz Zagreba, Petrinjska 28., OIB: 25300508272.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125718" w:rsidRPr="00125718">
        <w:t xml:space="preserve">ŠKAJUN jednostavno društvo s ograničenom odgovornošću za trgovinu i usluge , Josipa Jovića 51, </w:t>
      </w:r>
      <w:r w:rsidR="00125718">
        <w:t xml:space="preserve">OIB: </w:t>
      </w:r>
      <w:r w:rsidR="00125718" w:rsidRPr="00125718">
        <w:t>99958480391</w:t>
      </w:r>
      <w:r w:rsidR="00125718">
        <w:t>,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CD4EB0">
        <w:t>28</w:t>
      </w:r>
      <w:r w:rsidR="003E7BC1" w:rsidRPr="00F061F2">
        <w:t>.</w:t>
      </w:r>
      <w:r w:rsidR="006108BC" w:rsidRPr="00F061F2">
        <w:t xml:space="preserve"> </w:t>
      </w:r>
      <w:r w:rsidR="00CD4EB0">
        <w:t>lipnja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1654E9">
        <w:t>330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lastRenderedPageBreak/>
        <w:t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1654E9">
        <w:t>25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1654E9">
        <w:t>25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125718">
        <w:rPr>
          <w:b/>
        </w:rPr>
        <w:t>11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lastRenderedPageBreak/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954" w:rsidP="00824DEA" w:rsidR="00AE2954">
      <w:r>
        <w:separator/>
      </w:r>
    </w:p>
  </w:endnote>
  <w:endnote w:id="0" w:type="continuationSeparator">
    <w:p w:rsidRDefault="00AE2954" w:rsidP="00824DEA" w:rsidR="00AE2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954" w:rsidP="00824DEA" w:rsidR="00AE2954">
      <w:r>
        <w:separator/>
      </w:r>
    </w:p>
  </w:footnote>
  <w:footnote w:id="0" w:type="continuationSeparator">
    <w:p w:rsidRDefault="00AE2954" w:rsidP="00824DEA" w:rsidR="00AE29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E4C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1654E9">
          <w:t>273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25718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85017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334B1"/>
    <w:rsid w:val="007C124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2954"/>
    <w:rsid w:val="00AE62B0"/>
    <w:rsid w:val="00AF5F67"/>
    <w:rsid w:val="00B03E4C"/>
    <w:rsid w:val="00B1663A"/>
    <w:rsid w:val="00B21086"/>
    <w:rsid w:val="00B469E7"/>
    <w:rsid w:val="00B5054E"/>
    <w:rsid w:val="00B552E3"/>
    <w:rsid w:val="00BA1E10"/>
    <w:rsid w:val="00C10F70"/>
    <w:rsid w:val="00C255CF"/>
    <w:rsid w:val="00C27444"/>
    <w:rsid w:val="00CD4EB0"/>
    <w:rsid w:val="00D01D5F"/>
    <w:rsid w:val="00D11AD0"/>
    <w:rsid w:val="00D3246E"/>
    <w:rsid w:val="00D331D9"/>
    <w:rsid w:val="00D33A03"/>
    <w:rsid w:val="00D613DD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E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E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E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E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E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E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E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E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St-273/2019</izvorni_sadrzaj>
    <derivirana_varijabla naziv="DomainObject.Predmet.OznakaBroj_1">St-273/2019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ŠKAJUN jednostavno društvo s ograničenom odgovornošću za trgovinu i usluge</izvorni_sadrzaj>
    <derivirana_varijabla naziv="DomainObject.Predmet.ProtustrankaFormated_1">  ŠKAJUN jednostavno društvo s ograničenom odgovornošću za trgovinu i usluge</derivirana_varijabla>
  </DomainObject.Predmet.ProtustrankaFormated>
  <DomainObject.Predmet.ProtustrankaFormatedOIB>
    <izvorni_sadrzaj>  ŠKAJUN jednostavno društvo s ograničenom odgovornošću za trgovinu i usluge, OIB 99958480391</izvorni_sadrzaj>
    <derivirana_varijabla naziv="DomainObject.Predmet.ProtustrankaFormatedOIB_1">  ŠKAJUN jednostavno društvo s ograničenom odgovornošću za trgovinu i usluge, OIB 99958480391</derivirana_varijabla>
  </DomainObject.Predmet.ProtustrankaFormatedOIB>
  <DomainObject.Predmet.ProtustrankaFormatedWithAdress>
    <izvorni_sadrzaj> ŠKAJUN jednostavno društvo s ograničenom odgovornošću za trgovinu i usluge, Josipa Jovića 51, 21000 Split</izvorni_sadrzaj>
    <derivirana_varijabla naziv="DomainObject.Predmet.ProtustrankaFormatedWithAdress_1"> ŠKAJUN jednostavno društvo s ograničenom odgovornošću za trgovinu i usluge, Josipa Jovića 51, 21000 Split</derivirana_varijabla>
  </DomainObject.Predmet.ProtustrankaFormatedWithAdress>
  <DomainObject.Predmet.ProtustrankaFormatedWithAdressOIB>
    <izvorni_sadrzaj> ŠKAJUN jednostavno društvo s ograničenom odgovornošću za trgovinu i usluge, OIB 99958480391, Josipa Jovića 51, 21000 Split</izvorni_sadrzaj>
    <derivirana_varijabla naziv="DomainObject.Predmet.ProtustrankaFormatedWithAdressOIB_1"> ŠKAJUN jednostavno društvo s ograničenom odgovornošću za trgovinu i usluge, OIB 99958480391, Josipa Jovića 51, 21000 Split</derivirana_varijabla>
  </DomainObject.Predmet.ProtustrankaFormatedWithAdressOIB>
  <DomainObject.Predmet.ProtustrankaWithAdress>
    <izvorni_sadrzaj>ŠKAJUN jednostavno društvo s ograničenom odgovornošću za trgovinu i usluge Josipa Jovića 51, 21000 Split</izvorni_sadrzaj>
    <derivirana_varijabla naziv="DomainObject.Predmet.ProtustrankaWithAdress_1">ŠKAJUN jednostavno društvo s ograničenom odgovornošću za trgovinu i usluge Josipa Jovića 51, 21000 Split</derivirana_varijabla>
  </DomainObject.Predmet.ProtustrankaWithAdress>
  <DomainObject.Predmet.ProtustrankaWithAdressOIB>
    <izvorni_sadrzaj>ŠKAJUN jednostavno društvo s ograničenom odgovornošću za trgovinu i usluge, OIB 99958480391, Josipa Jovića 51, 21000 Split</izvorni_sadrzaj>
    <derivirana_varijabla naziv="DomainObject.Predmet.ProtustrankaWithAdressOIB_1">ŠKAJUN jednostavno društvo s ograničenom odgovornošću za trgovinu i usluge, OIB 99958480391, Josipa Jovića 51, 21000 Split</derivirana_varijabla>
  </DomainObject.Predmet.ProtustrankaWithAdressOIB>
  <DomainObject.Predmet.ProtustrankaNazivFormated>
    <izvorni_sadrzaj>ŠKAJUN jednostavno društvo s ograničenom odgovornošću za trgovinu i usluge</izvorni_sadrzaj>
    <derivirana_varijabla naziv="DomainObject.Predmet.ProtustrankaNazivFormated_1">ŠKAJUN jednostavno društvo s ograničenom odgovornošću za trgovinu i usluge</derivirana_varijabla>
  </DomainObject.Predmet.ProtustrankaNazivFormated>
  <DomainObject.Predmet.ProtustrankaNazivFormatedOIB>
    <izvorni_sadrzaj>ŠKAJUN jednostavno društvo s ograničenom odgovornošću za trgovinu i usluge, OIB 99958480391</izvorni_sadrzaj>
    <derivirana_varijabla naziv="DomainObject.Predmet.ProtustrankaNazivFormatedOIB_1">ŠKAJUN jednostavno društvo s ograničenom odgovornošću za trgovinu i usluge, OIB 99958480391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40328.43</izvorni_sadrzaj>
    <derivirana_varijabla naziv="DomainObject.Predmet.TrenutnaVrijednost_1">40328.43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ŠKAJUN jednostavno društvo s ograničenom odgovornošću za trgovinu i usluge</item>
    </izvorni_sadrzaj>
    <derivirana_varijabla naziv="DomainObject.Predmet.ProtuStrankaListFormated_1">
      <item>ŠKAJUN jednostavno društvo s ograničenom odgovornošću za trgovinu i usluge</item>
    </derivirana_varijabla>
  </DomainObject.Predmet.ProtuStrankaListFormated>
  <DomainObject.Predmet.ProtuStrankaListFormatedOIB>
    <izvorni_sadrzaj>
      <item>ŠKAJUN jednostavno društvo s ograničenom odgovornošću za trgovinu i usluge, OIB 99958480391</item>
    </izvorni_sadrzaj>
    <derivirana_varijabla naziv="DomainObject.Predmet.ProtuStrankaListFormatedOIB_1">
      <item>ŠKAJUN jednostavno društvo s ograničenom odgovornošću za trgovinu i usluge, OIB 99958480391</item>
    </derivirana_varijabla>
  </DomainObject.Predmet.ProtuStrankaListFormatedOIB>
  <DomainObject.Predmet.ProtuStrankaListFormatedWithAdress>
    <izvorni_sadrzaj>
      <item>ŠKAJUN jednostavno društvo s ograničenom odgovornošću za trgovinu i usluge, Josipa Jovića 51, 21000 Split</item>
    </izvorni_sadrzaj>
    <derivirana_varijabla naziv="DomainObject.Predmet.ProtuStrankaListFormatedWithAdress_1">
      <item>ŠKAJUN jednostavno društvo s ograničenom odgovornošću za trgovinu i usluge, Josipa Jovića 51, 21000 Split</item>
    </derivirana_varijabla>
  </DomainObject.Predmet.ProtuStrankaListFormatedWithAdress>
  <DomainObject.Predmet.ProtuStrankaListFormatedWithAdressOIB>
    <izvorni_sadrzaj>
      <item>ŠKAJUN jednostavno društvo s ograničenom odgovornošću za trgovinu i usluge, OIB 99958480391, Josipa Jovića 51, 21000 Split</item>
    </izvorni_sadrzaj>
    <derivirana_varijabla naziv="DomainObject.Predmet.ProtuStrankaListFormatedWithAdressOIB_1">
      <item>ŠKAJUN jednostavno društvo s ograničenom odgovornošću za trgovinu i usluge, OIB 99958480391, Josipa Jovića 51, 21000 Split</item>
    </derivirana_varijabla>
  </DomainObject.Predmet.ProtuStrankaListFormatedWithAdressOIB>
  <DomainObject.Predmet.ProtuStrankaListNazivFormated>
    <izvorni_sadrzaj>
      <item>ŠKAJUN jednostavno društvo s ograničenom odgovornošću za trgovinu i usluge</item>
    </izvorni_sadrzaj>
    <derivirana_varijabla naziv="DomainObject.Predmet.ProtuStrankaListNazivFormated_1">
      <item>ŠKAJUN jednostavno društvo s ograničenom odgovornošću za trgovinu i usluge</item>
    </derivirana_varijabla>
  </DomainObject.Predmet.ProtuStrankaListNazivFormated>
  <DomainObject.Predmet.ProtuStrankaListNazivFormatedOIB>
    <izvorni_sadrzaj>
      <item>ŠKAJUN jednostavno društvo s ograničenom odgovornošću za trgovinu i usluge, OIB 99958480391</item>
    </izvorni_sadrzaj>
    <derivirana_varijabla naziv="DomainObject.Predmet.ProtuStrankaListNazivFormatedOIB_1">
      <item>ŠKAJUN jednostavno društvo s ograničenom odgovornošću za trgovinu i usluge, OIB 99958480391</item>
    </derivirana_varijabla>
  </DomainObject.Predmet.ProtuStrankaListNazivFormatedOIB>
  <DomainObject.Predmet.OstaliListFormated>
    <izvorni_sadrzaj>
      <item>Alma Zec</item>
    </izvorni_sadrzaj>
    <derivirana_varijabla naziv="DomainObject.Predmet.OstaliListFormated_1">
      <item>Alma Zec</item>
    </derivirana_varijabla>
  </DomainObject.Predmet.OstaliListFormated>
  <DomainObject.Predmet.OstaliListFormatedOIB>
    <izvorni_sadrzaj>
      <item>Alma Zec, OIB 29062808980</item>
    </izvorni_sadrzaj>
    <derivirana_varijabla naziv="DomainObject.Predmet.OstaliListFormatedOIB_1">
      <item>Alma Zec, OIB 29062808980</item>
    </derivirana_varijabla>
  </DomainObject.Predmet.OstaliListFormatedOIB>
  <DomainObject.Predmet.OstaliListFormatedWithAdress>
    <izvorni_sadrzaj>
      <item>Alma Zec, Mosorska 11c, 21214 Kaštel Gomilica</item>
    </izvorni_sadrzaj>
    <derivirana_varijabla naziv="DomainObject.Predmet.OstaliListFormatedWithAdress_1">
      <item>Alma Zec, Mosorska 11c, 21214 Kaštel Gomilica</item>
    </derivirana_varijabla>
  </DomainObject.Predmet.OstaliListFormatedWithAdress>
  <DomainObject.Predmet.OstaliListFormatedWithAdressOIB>
    <izvorni_sadrzaj>
      <item>Alma Zec, OIB 29062808980, Mosorska 11c, 21214 Kaštel Gomilica</item>
    </izvorni_sadrzaj>
    <derivirana_varijabla naziv="DomainObject.Predmet.OstaliListFormatedWithAdressOIB_1">
      <item>Alma Zec, OIB 29062808980, Mosorska 11c, 21214 Kaštel Gomilica</item>
    </derivirana_varijabla>
  </DomainObject.Predmet.OstaliListFormatedWithAdressOIB>
  <DomainObject.Predmet.OstaliListNazivFormated>
    <izvorni_sadrzaj>
      <item>Alma Zec</item>
    </izvorni_sadrzaj>
    <derivirana_varijabla naziv="DomainObject.Predmet.OstaliListNazivFormated_1">
      <item>Alma Zec</item>
    </derivirana_varijabla>
  </DomainObject.Predmet.OstaliListNazivFormated>
  <DomainObject.Predmet.OstaliListNazivFormatedOIB>
    <izvorni_sadrzaj>
      <item>Alma Zec, OIB 29062808980</item>
    </izvorni_sadrzaj>
    <derivirana_varijabla naziv="DomainObject.Predmet.OstaliListNazivFormatedOIB_1">
      <item>Alma Zec, OIB 29062808980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ŠKAJUN jednostavno društvo s ograničenom odgovornošću za trgovinu i usluge</izvorni_sadrzaj>
    <derivirana_varijabla naziv="DomainObject.Predmet.ProtustrankaIDrugi_1">ŠKAJUN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ŠKAJUN jednostavno društvo s ograničenom odgovornošću za trgovinu i usluge, OIB 99958480391, Josipa Jovića 51, 21000 Split</izvorni_sadrzaj>
    <derivirana_varijabla naziv="DomainObject.Predmet.ProtustrankaIDrugiAdressOIB_1">ŠKAJUN jednostavno društvo s ograničenom odgovornošću za trgovinu i usluge, OIB 99958480391, Josipa Jovića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ŠKAJUN jednostavno društvo s ograničenom odgovornošću za trgovinu i usluge</item>
      <item>Alma Zec</item>
      <item>FINANCIJSKA AGENCIJA, RC SPLIT</item>
    </izvorni_sadrzaj>
    <derivirana_varijabla naziv="DomainObject.Predmet.SudioniciListNaziv_1">
      <item>ŠKAJUN jednostavno društvo s ograničenom odgovornošću za trgovinu i usluge</item>
      <item>Alma Zec</item>
      <item>FINANCIJSKA AGENCIJA, RC SPLIT</item>
    </derivirana_varijabla>
  </DomainObject.Predmet.SudioniciListNaziv>
  <DomainObject.Predmet.SudioniciListAdressOIB>
    <izvorni_sadrzaj>
      <item>ŠKAJUN jednostavno društvo s ograničenom odgovornošću za trgovinu i usluge, OIB 99958480391, Josipa Jovića 51,21000 Split</item>
      <item>Alma Zec, OIB 29062808980, Mosorska 11c,21214 Kaštel Gomilica</item>
      <item>FINANCIJSKA AGENCIJA, RC SPLIT, OIB 85821130368, Mažuranićevo šetalište 24 b,21000 Split</item>
    </izvorni_sadrzaj>
    <derivirana_varijabla naziv="DomainObject.Predmet.SudioniciListAdressOIB_1">
      <item>ŠKAJUN jednostavno društvo s ograničenom odgovornošću za trgovinu i usluge, OIB 99958480391, Josipa Jovića 51,21000 Split</item>
      <item>Alma Zec, OIB 29062808980, Mosorska 11c,21214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99958480391</item>
      <item>, OIB 29062808980</item>
      <item>, OIB 85821130368</item>
    </izvorni_sadrzaj>
    <derivirana_varijabla naziv="DomainObject.Predmet.SudioniciListNazivOIB_1">
      <item>, OIB 99958480391</item>
      <item>, OIB 29062808980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619</properties:Words>
  <properties:Characters>3515</properties:Characters>
  <properties:Lines>97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2019-01-11T10:51:00Z</dcterms:created>
  <dc:creator>stanka grcic</dc:creator>
  <cp:lastModifiedBy>Sanja Vuković</cp:lastModifiedBy>
  <cp:lastPrinted>2018-06-28T09:27:00Z</cp:lastPrinted>
  <dcterms:modified xmlns:xsi="http://www.w3.org/2001/XMLSchema-instance" xsi:type="dcterms:W3CDTF">2019-01-11T12:26:00Z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(St-273-19 - čl.132.SZ-otvaranje i zaključenje - ŠKAJUN.docx)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