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840a" w14:paraId="166840a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381493">
        <w:t>232</w:t>
      </w:r>
      <w:r w:rsidR="001713C7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381493">
        <w:t>Privatna osnovna škola NOVA sa sjedištem u Zadru, Splitska Ulica 1, OIB: 73205233161, zastupanom po zastupnici i ravnateljici Dolores Mufa</w:t>
      </w:r>
      <w:r>
        <w:t xml:space="preserve">,  </w:t>
      </w:r>
      <w:r w:rsidR="00BE6BA9">
        <w:t>24</w:t>
      </w:r>
      <w:r w:rsidR="00226979">
        <w:t>. svibnja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67650" w:rsidRPr="001713C7">
        <w:rPr>
          <w:b/>
        </w:rPr>
        <w:t xml:space="preserve">8. lipnja 2017. u </w:t>
      </w:r>
      <w:r w:rsidR="00BE6BA9">
        <w:rPr>
          <w:b/>
        </w:rPr>
        <w:t>9,</w:t>
      </w:r>
      <w:r w:rsidR="00381493">
        <w:rPr>
          <w:b/>
        </w:rPr>
        <w:t>15</w:t>
      </w:r>
      <w:r>
        <w:t xml:space="preserve"> sati u zgradi ovog suda, sudnica broj </w:t>
      </w:r>
      <w:r w:rsidR="00226979">
        <w:t>26.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381493">
        <w:t>Dolores Mufa iz Zadra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C0918">
      <w:pPr>
        <w:ind w:firstLine="708"/>
        <w:jc w:val="both"/>
      </w:pPr>
      <w:r w:rsidRPr="00DC0918">
        <w:t xml:space="preserve">IV. Ako osoba ovlaštena za zastupanje dužnika po zakonu </w:t>
      </w:r>
      <w:r w:rsidR="00381493" w:rsidRPr="00DC0918">
        <w:t>Dolores Mufa</w:t>
      </w:r>
      <w:r w:rsidRPr="00DC0918">
        <w:t xml:space="preserve"> ne pristupi na navedeno ročište ili u daljnjem tijeku postupka odbije davanje odgovarajućih obavijesti sudu i drugim tijelima stečajnog postupka, kaznit će se novčanom kaznom u iznosu </w:t>
      </w:r>
      <w:r w:rsidR="00DC0918">
        <w:t>do</w:t>
      </w:r>
      <w:r w:rsidRPr="00DC0918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 w:rsidRPr="00DC0918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BE6BA9">
        <w:t>24</w:t>
      </w:r>
      <w:r w:rsidR="00226979">
        <w:t>. svibnja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381493">
        <w:t>Dolores Mufa</w:t>
      </w:r>
      <w:r w:rsidR="00A576FE">
        <w:t xml:space="preserve"> na adresu </w:t>
      </w:r>
      <w:r w:rsidR="00381493">
        <w:t>Lička Ulica 6, Zadar</w:t>
      </w:r>
      <w:r w:rsidR="00BB572E">
        <w:t>,</w:t>
      </w:r>
      <w:r w:rsidR="00A576FE">
        <w:t xml:space="preserve"> neposredno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565A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381493">
      <w:t>232</w:t>
    </w:r>
    <w:r w:rsidR="006A4863">
      <w:t>/</w:t>
    </w:r>
    <w:r w:rsidR="007B450B">
      <w:t>20</w:t>
    </w:r>
    <w:r w:rsidR="006A4863">
      <w:t>17-</w:t>
    </w:r>
    <w:r w:rsidR="001713C7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1493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E6DB9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BE6BA9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918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565A7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6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5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6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5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Privatna osnovna škola NOVA</izvorni_sadrzaj>
    <derivirana_varijabla naziv="DomainObject.Predmet.ProtustrankaFormated_1">  Privatna osnovna škola NOVA</derivirana_varijabla>
  </DomainObject.Predmet.ProtustrankaFormated>
  <DomainObject.Predmet.ProtustrankaFormatedOIB>
    <izvorni_sadrzaj>  Privatna osnovna škola NOVA, OIB 73205233161</izvorni_sadrzaj>
    <derivirana_varijabla naziv="DomainObject.Predmet.ProtustrankaFormatedOIB_1">  Privatna osnovna škola NOVA, OIB 73205233161</derivirana_varijabla>
  </DomainObject.Predmet.ProtustrankaFormatedOIB>
  <DomainObject.Predmet.ProtustrankaFormatedWithAdress>
    <izvorni_sadrzaj> Privatna osnovna škola NOVA, Splitska Ulica 1, 23000 Zadar</izvorni_sadrzaj>
    <derivirana_varijabla naziv="DomainObject.Predmet.ProtustrankaFormatedWithAdress_1"> Privatna osnovna škola NOVA, Splitska Ulica 1, 23000 Zadar</derivirana_varijabla>
  </DomainObject.Predmet.ProtustrankaFormatedWithAdress>
  <DomainObject.Predmet.ProtustrankaFormatedWithAdressOIB>
    <izvorni_sadrzaj> Privatna osnovna škola NOVA, OIB 73205233161, Splitska Ulica 1, 23000 Zadar</izvorni_sadrzaj>
    <derivirana_varijabla naziv="DomainObject.Predmet.ProtustrankaFormatedWithAdressOIB_1"> Privatna osnovna škola NOVA, OIB 73205233161, Splitska Ulica 1, 23000 Zadar</derivirana_varijabla>
  </DomainObject.Predmet.ProtustrankaFormatedWithAdressOIB>
  <DomainObject.Predmet.ProtustrankaWithAdress>
    <izvorni_sadrzaj>Privatna osnovna škola NOVA Splitska Ulica 1, 23000 Zadar</izvorni_sadrzaj>
    <derivirana_varijabla naziv="DomainObject.Predmet.ProtustrankaWithAdress_1">Privatna osnovna škola NOVA Splitska Ulica 1, 23000 Zadar</derivirana_varijabla>
  </DomainObject.Predmet.ProtustrankaWithAdress>
  <DomainObject.Predmet.ProtustrankaWithAdressOIB>
    <izvorni_sadrzaj>Privatna osnovna škola NOVA, OIB 73205233161, Splitska Ulica 1, 23000 Zadar</izvorni_sadrzaj>
    <derivirana_varijabla naziv="DomainObject.Predmet.ProtustrankaWithAdressOIB_1">Privatna osnovna škola NOVA, OIB 73205233161, Splitska Ulica 1, 23000 Zadar</derivirana_varijabla>
  </DomainObject.Predmet.ProtustrankaWithAdressOIB>
  <DomainObject.Predmet.ProtustrankaNazivFormated>
    <izvorni_sadrzaj>Privatna osnovna škola NOVA</izvorni_sadrzaj>
    <derivirana_varijabla naziv="DomainObject.Predmet.ProtustrankaNazivFormated_1">Privatna osnovna škola NOVA</derivirana_varijabla>
  </DomainObject.Predmet.ProtustrankaNazivFormated>
  <DomainObject.Predmet.ProtustrankaNazivFormatedOIB>
    <izvorni_sadrzaj>Privatna osnovna škola NOVA, OIB 73205233161</izvorni_sadrzaj>
    <derivirana_varijabla naziv="DomainObject.Predmet.ProtustrankaNazivFormatedOIB_1">Privatna osnovna škola NOVA, OIB 73205233161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Privatna osnovna škola NOVA</item>
    </izvorni_sadrzaj>
    <derivirana_varijabla naziv="DomainObject.Predmet.ProtuStrankaListFormated_1">
      <item>Privatna osnovna škola NOVA</item>
    </derivirana_varijabla>
  </DomainObject.Predmet.ProtuStrankaListFormated>
  <DomainObject.Predmet.ProtuStrankaListFormatedOIB>
    <izvorni_sadrzaj>
      <item>Privatna osnovna škola NOVA, OIB 73205233161</item>
    </izvorni_sadrzaj>
    <derivirana_varijabla naziv="DomainObject.Predmet.ProtuStrankaListFormatedOIB_1">
      <item>Privatna osnovna škola NOVA, OIB 73205233161</item>
    </derivirana_varijabla>
  </DomainObject.Predmet.ProtuStrankaListFormatedOIB>
  <DomainObject.Predmet.ProtuStrankaListFormatedWithAdress>
    <izvorni_sadrzaj>
      <item>Privatna osnovna škola NOVA, Splitska Ulica 1, 23000 Zadar</item>
    </izvorni_sadrzaj>
    <derivirana_varijabla naziv="DomainObject.Predmet.ProtuStrankaListFormatedWithAdress_1">
      <item>Privatna osnovna škola NOVA, Splitska Ulica 1, 23000 Zadar</item>
    </derivirana_varijabla>
  </DomainObject.Predmet.ProtuStrankaListFormatedWithAdress>
  <DomainObject.Predmet.ProtuStrankaListFormatedWithAdressOIB>
    <izvorni_sadrzaj>
      <item>Privatna osnovna škola NOVA, OIB 73205233161, Splitska Ulica 1, 23000 Zadar</item>
    </izvorni_sadrzaj>
    <derivirana_varijabla naziv="DomainObject.Predmet.ProtuStrankaListFormatedWithAdressOIB_1">
      <item>Privatna osnovna škola NOVA, OIB 73205233161, Splitska Ulica 1, 23000 Zadar</item>
    </derivirana_varijabla>
  </DomainObject.Predmet.ProtuStrankaListFormatedWithAdressOIB>
  <DomainObject.Predmet.ProtuStrankaListNazivFormated>
    <izvorni_sadrzaj>
      <item>Privatna osnovna škola NOVA</item>
    </izvorni_sadrzaj>
    <derivirana_varijabla naziv="DomainObject.Predmet.ProtuStrankaListNazivFormated_1">
      <item>Privatna osnovna škola NOVA</item>
    </derivirana_varijabla>
  </DomainObject.Predmet.ProtuStrankaListNazivFormated>
  <DomainObject.Predmet.ProtuStrankaListNazivFormatedOIB>
    <izvorni_sadrzaj>
      <item>Privatna osnovna škola NOVA, OIB 73205233161</item>
    </izvorni_sadrzaj>
    <derivirana_varijabla naziv="DomainObject.Predmet.ProtuStrankaListNazivFormatedOIB_1">
      <item>Privatna osnovna škola NOVA, OIB 73205233161</item>
    </derivirana_varijabla>
  </DomainObject.Predmet.ProtuStrankaListNazivFormatedOIB>
  <DomainObject.Predmet.OstaliListFormated>
    <izvorni_sadrzaj>
      <item>Dolores Mufa</item>
    </izvorni_sadrzaj>
    <derivirana_varijabla naziv="DomainObject.Predmet.OstaliListFormated_1">
      <item>Dolores Mufa</item>
    </derivirana_varijabla>
  </DomainObject.Predmet.OstaliListFormated>
  <DomainObject.Predmet.OstaliListFormatedOIB>
    <izvorni_sadrzaj>
      <item>Dolores Mufa, OIB 39873268714</item>
    </izvorni_sadrzaj>
    <derivirana_varijabla naziv="DomainObject.Predmet.OstaliListFormatedOIB_1">
      <item>Dolores Mufa, OIB 39873268714</item>
    </derivirana_varijabla>
  </DomainObject.Predmet.OstaliListFormatedOIB>
  <DomainObject.Predmet.OstaliListFormatedWithAdress>
    <izvorni_sadrzaj>
      <item>Dolores Mufa, Lička Ulica 6, 23000 Zadar</item>
    </izvorni_sadrzaj>
    <derivirana_varijabla naziv="DomainObject.Predmet.OstaliListFormatedWithAdress_1">
      <item>Dolores Mufa, Lička Ulica 6, 23000 Zadar</item>
    </derivirana_varijabla>
  </DomainObject.Predmet.OstaliListFormatedWithAdress>
  <DomainObject.Predmet.OstaliListFormatedWithAdressOIB>
    <izvorni_sadrzaj>
      <item>Dolores Mufa, OIB 39873268714, Lička Ulica 6, 23000 Zadar</item>
    </izvorni_sadrzaj>
    <derivirana_varijabla naziv="DomainObject.Predmet.OstaliListFormatedWithAdressOIB_1">
      <item>Dolores Mufa, OIB 39873268714, Lička Ulica 6, 23000 Zadar</item>
    </derivirana_varijabla>
  </DomainObject.Predmet.OstaliListFormatedWithAdressOIB>
  <DomainObject.Predmet.OstaliListNazivFormated>
    <izvorni_sadrzaj>
      <item>Dolores Mufa</item>
    </izvorni_sadrzaj>
    <derivirana_varijabla naziv="DomainObject.Predmet.OstaliListNazivFormated_1">
      <item>Dolores Mufa</item>
    </derivirana_varijabla>
  </DomainObject.Predmet.OstaliListNazivFormated>
  <DomainObject.Predmet.OstaliListNazivFormatedOIB>
    <izvorni_sadrzaj>
      <item>Dolores Mufa, OIB 39873268714</item>
    </izvorni_sadrzaj>
    <derivirana_varijabla naziv="DomainObject.Predmet.OstaliListNazivFormatedOIB_1">
      <item>Dolores Mufa, OIB 39873268714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Privatna osnovna škola NOVA</izvorni_sadrzaj>
    <derivirana_varijabla naziv="DomainObject.Predmet.ProtustrankaIDrugi_1">Privatna osnovna škola NOVA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Privatna osnovna škola NOVA, OIB 73205233161, Splitska Ulica 1, 23000 Zadar</izvorni_sadrzaj>
    <derivirana_varijabla naziv="DomainObject.Predmet.ProtustrankaIDrugiAdressOIB_1">Privatna osnovna škola NOVA, OIB 73205233161,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Privatna osnovna škola NOVA</item>
      <item>Dolores Mufa</item>
    </izvorni_sadrzaj>
    <derivirana_varijabla naziv="DomainObject.Predmet.SudioniciListNaziv_1">
      <item>FINA</item>
      <item>Privatna osnovna škola NOVA</item>
      <item>Dolores Mufa</item>
    </derivirana_varijabla>
  </DomainObject.Predmet.SudioniciListNaziv>
  <DomainObject.Predmet.SudioniciListAdressOIB>
    <izvorni_sadrzaj>
      <item>FINA, OIB 85821130368</item>
      <item>Privatna osnovna škola NOVA, OIB 73205233161, Splitska Ulica 1,23000 Zadar</item>
      <item>Dolores Mufa, OIB 39873268714, Lička Ulica 6,23000 Zadar</item>
    </izvorni_sadrzaj>
    <derivirana_varijabla naziv="DomainObject.Predmet.SudioniciListAdressOIB_1">
      <item>FINA, OIB 85821130368</item>
      <item>Privatna osnovna škola NOVA, OIB 73205233161, Splitska Ulica 1,23000 Zadar</item>
      <item>Dolores Mufa, OIB 39873268714,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73205233161</item>
      <item>, OIB 39873268714</item>
    </izvorni_sadrzaj>
    <derivirana_varijabla naziv="DomainObject.Predmet.SudioniciListNazivOIB_1">
      <item>, OIB 85821130368</item>
      <item>, OIB 73205233161</item>
      <item>, OIB 39873268714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B9387-0615-4147-8197-9DB90969A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1670</properties:Characters>
  <properties:Lines>60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2017-05-23T10:43:00Z</dcterms:created>
  <dc:creator>Administrator</dc:creator>
  <cp:lastModifiedBy>Nena Mužanović</cp:lastModifiedBy>
  <cp:lastPrinted>2017-05-24T09:32:00Z</cp:lastPrinted>
  <dcterms:modified xmlns:xsi="http://www.w3.org/2001/XMLSchema-instance" xsi:type="dcterms:W3CDTF">2017-05-24T11:57:00Z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