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a6847fc" w14:paraId="a6847fc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8D5257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7652E4">
              <w:rPr>
                <w:rFonts w:cs="Times New Roman" w:eastAsia="Times New Roman"/>
                <w:lang w:eastAsia="hr-HR"/>
              </w:rPr>
              <w:t>111/18-</w:t>
            </w:r>
            <w:r w:rsidR="002D791F">
              <w:rPr>
                <w:rFonts w:cs="Times New Roman" w:eastAsia="Times New Roman"/>
                <w:lang w:eastAsia="hr-HR"/>
              </w:rPr>
              <w:t>9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7652E4">
        <w:rPr>
          <w:rFonts w:cs="Times New Roman"/>
          <w:kern w:val="2"/>
        </w:rPr>
        <w:t xml:space="preserve"> SPORTILUS j.d.o.o., Čakovec, Zrinsko-Frankopanska 14, OIB: 64870772115</w:t>
      </w:r>
      <w:r w:rsidR="005D11BB">
        <w:t>,</w:t>
      </w:r>
      <w:r w:rsidR="00B87FE4">
        <w:t xml:space="preserve"> 3</w:t>
      </w:r>
      <w:r w:rsidR="007652E4">
        <w:t>. kolovoza</w:t>
      </w:r>
      <w:r w:rsidR="005D11BB">
        <w:t xml:space="preserve">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7652E4">
        <w:rPr>
          <w:rFonts w:cs="Times New Roman"/>
          <w:kern w:val="2"/>
        </w:rPr>
        <w:t xml:space="preserve"> SPORTILUS j.d.o.o., Čakovec, Zrinsko-Frankopanska 14, OIB: 64870772115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41227D">
        <w:rPr>
          <w:rFonts w:cs="Times New Roman"/>
        </w:rPr>
        <w:t xml:space="preserve"> </w:t>
      </w:r>
      <w:r w:rsidR="007652E4">
        <w:rPr>
          <w:rFonts w:cs="Times New Roman"/>
        </w:rPr>
        <w:t>Lidija Lesar, Travnička 26, Čakovec, OIB: 29389899347.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7652E4">
        <w:rPr>
          <w:rFonts w:cs="Times New Roman"/>
        </w:rPr>
        <w:t>27. ožujka</w:t>
      </w:r>
      <w:r w:rsidR="008D5257">
        <w:rPr>
          <w:rFonts w:cs="Times New Roman"/>
        </w:rPr>
        <w:t xml:space="preserve"> 2018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7652E4">
        <w:rPr>
          <w:rFonts w:cs="Times New Roman"/>
        </w:rPr>
        <w:t>23. ožujka 2018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8D5257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7652E4">
        <w:rPr>
          <w:rFonts w:cs="Times New Roman"/>
        </w:rPr>
        <w:t>7.086,44</w:t>
      </w:r>
      <w:r>
        <w:rPr>
          <w:rFonts w:cs="Times New Roman"/>
        </w:rPr>
        <w:t xml:space="preserve"> kn.</w:t>
      </w:r>
    </w:p>
    <w:p w:rsidRDefault="004E2A90" w:rsidP="007652E4" w:rsidR="007652E4" w:rsidRPr="00394F11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7652E4">
        <w:rPr>
          <w:rFonts w:cs="Times New Roman"/>
        </w:rPr>
        <w:t>23. svibnja</w:t>
      </w:r>
      <w:r w:rsidR="00B87FE4">
        <w:rPr>
          <w:rFonts w:cs="Times New Roman"/>
        </w:rPr>
        <w:t xml:space="preserve"> 2018</w:t>
      </w:r>
      <w:r w:rsidR="005D11BB">
        <w:rPr>
          <w:rFonts w:cs="Times New Roman"/>
        </w:rPr>
        <w:t xml:space="preserve">. na koje </w:t>
      </w:r>
      <w:r w:rsidR="007652E4">
        <w:rPr>
          <w:rFonts w:cs="Times New Roman"/>
        </w:rPr>
        <w:t>direktor</w:t>
      </w:r>
      <w:r w:rsidR="00394F11">
        <w:rPr>
          <w:rFonts w:cs="Times New Roman"/>
        </w:rPr>
        <w:t xml:space="preserve"> dužnika </w:t>
      </w:r>
      <w:r w:rsidR="007652E4">
        <w:rPr>
          <w:rFonts w:cs="Times New Roman"/>
        </w:rPr>
        <w:t xml:space="preserve">nije pristupio </w:t>
      </w:r>
      <w:r w:rsidR="007652E4">
        <w:rPr>
          <w:rFonts w:cs="Times New Roman" w:eastAsia="Calibri"/>
        </w:rPr>
        <w:t>iako je bio</w:t>
      </w:r>
      <w:r w:rsidR="00394F11" w:rsidRPr="00394F11">
        <w:rPr>
          <w:rFonts w:cs="Times New Roman" w:eastAsia="Calibri"/>
        </w:rPr>
        <w:t xml:space="preserve"> uredno pozvan</w:t>
      </w:r>
      <w:r w:rsidR="007652E4">
        <w:rPr>
          <w:rFonts w:cs="Times New Roman" w:eastAsia="Calibri"/>
        </w:rPr>
        <w:t xml:space="preserve"> te je na istom ročištu zastupnik Republike Hrvatske izjavio</w:t>
      </w:r>
      <w:r w:rsidR="007652E4" w:rsidRPr="00394F11">
        <w:rPr>
          <w:rFonts w:cs="Times New Roman" w:eastAsia="Calibri"/>
        </w:rPr>
        <w:t xml:space="preserve"> kako prema stanju računa poreznog obveznika na dan </w:t>
      </w:r>
      <w:r w:rsidR="007652E4">
        <w:rPr>
          <w:rFonts w:cs="Times New Roman" w:eastAsia="Calibri"/>
        </w:rPr>
        <w:t>11. travnja 2018</w:t>
      </w:r>
      <w:r w:rsidR="007652E4" w:rsidRPr="00394F11">
        <w:rPr>
          <w:rFonts w:cs="Times New Roman" w:eastAsia="Calibri"/>
        </w:rPr>
        <w:t xml:space="preserve">. proizlazi kako dug s osnova javnih davanja prema Republici Hrvatskoj iznosi </w:t>
      </w:r>
      <w:r w:rsidR="007652E4">
        <w:rPr>
          <w:rFonts w:cs="Times New Roman" w:eastAsia="Calibri"/>
        </w:rPr>
        <w:t>8.247,87</w:t>
      </w:r>
      <w:r w:rsidR="007652E4" w:rsidRPr="00394F11">
        <w:rPr>
          <w:rFonts w:cs="Times New Roman" w:eastAsia="Calibri"/>
        </w:rPr>
        <w:t xml:space="preserve"> kn.</w:t>
      </w:r>
    </w:p>
    <w:p w:rsidRDefault="007652E4" w:rsidP="00394F11" w:rsidR="007652E4">
      <w:pPr>
        <w:ind w:firstLine="708"/>
        <w:jc w:val="both"/>
        <w:rPr>
          <w:rFonts w:cs="Times New Roman" w:eastAsia="Calibri"/>
        </w:rPr>
      </w:pP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7652E4">
        <w:rPr>
          <w:rFonts w:cs="Times New Roman"/>
        </w:rPr>
        <w:t>23. svibnja</w:t>
      </w:r>
      <w:r w:rsidR="00B87FE4">
        <w:rPr>
          <w:rFonts w:cs="Times New Roman"/>
        </w:rPr>
        <w:t xml:space="preserve"> 2018</w:t>
      </w:r>
      <w:r>
        <w:rPr>
          <w:rFonts w:cs="Times New Roman"/>
        </w:rPr>
        <w:t>., poslovni broj St-</w:t>
      </w:r>
      <w:r w:rsidR="007652E4">
        <w:rPr>
          <w:rFonts w:cs="Times New Roman"/>
        </w:rPr>
        <w:t xml:space="preserve">111/18-8 </w:t>
      </w:r>
      <w:r>
        <w:rPr>
          <w:rFonts w:cs="Times New Roman"/>
        </w:rPr>
        <w:t>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7652E4">
        <w:rPr>
          <w:rFonts w:cs="Times New Roman"/>
        </w:rPr>
        <w:t>3. kolovoza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2A90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D25FE9">
        <w:rPr>
          <w:rFonts w:cs="Times New Roman"/>
        </w:rPr>
        <w:t>Čakovec</w:t>
      </w:r>
      <w:r w:rsidR="005D11BB">
        <w:rPr>
          <w:rFonts w:cs="Times New Roman"/>
        </w:rPr>
        <w:t xml:space="preserve">, Ispostava </w:t>
      </w:r>
      <w:r w:rsidR="00D25FE9">
        <w:rPr>
          <w:rFonts w:cs="Times New Roman"/>
        </w:rPr>
        <w:t>Čakovec, O. Keršovanija 11,</w:t>
      </w:r>
      <w:r w:rsidR="005D11BB">
        <w:rPr>
          <w:rFonts w:cs="Times New Roman"/>
        </w:rPr>
        <w:t xml:space="preserve"> 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D25FE9" w:rsidR="00D25FE9" w:rsidRPr="00D25FE9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7652E4">
        <w:rPr>
          <w:rFonts w:cs="Times New Roman"/>
          <w:kern w:val="2"/>
        </w:rPr>
        <w:t xml:space="preserve">SPORTILUS j.d.o.o., Čakovec, Zrinsko-Frankopanska 14, </w:t>
      </w:r>
    </w:p>
    <w:p w:rsidRDefault="007652E4" w:rsidP="00D25FE9" w:rsidR="00D25FE9" w:rsidRPr="00D25FE9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="00D25FE9">
        <w:rPr>
          <w:rFonts w:cs="Times New Roman"/>
        </w:rPr>
        <w:t xml:space="preserve"> dužnika, </w:t>
      </w:r>
      <w:r>
        <w:rPr>
          <w:rFonts w:cs="Times New Roman"/>
        </w:rPr>
        <w:t>Sanimir Radek, Okrugli Vrh 26/A, Okrugli Vrh, Lopatinec,</w:t>
      </w:r>
    </w:p>
    <w:p w:rsidRDefault="007652E4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Stečajna </w:t>
      </w:r>
      <w:r w:rsidR="00D25FE9">
        <w:rPr>
          <w:rFonts w:cs="Times New Roman"/>
        </w:rPr>
        <w:t>upravitelj</w:t>
      </w:r>
      <w:r>
        <w:rPr>
          <w:rFonts w:cs="Times New Roman"/>
        </w:rPr>
        <w:t>ica</w:t>
      </w:r>
      <w:r w:rsidR="0041227D">
        <w:rPr>
          <w:rFonts w:cs="Times New Roman"/>
        </w:rPr>
        <w:t>,</w:t>
      </w:r>
      <w:r w:rsidR="00D25FE9" w:rsidRPr="00D25FE9">
        <w:rPr>
          <w:rFonts w:cs="Times New Roman"/>
        </w:rPr>
        <w:t xml:space="preserve"> </w:t>
      </w:r>
      <w:r>
        <w:rPr>
          <w:rFonts w:cs="Times New Roman"/>
        </w:rPr>
        <w:t>Lidija Lesar, Travnička 26, Čakovec,</w:t>
      </w:r>
    </w:p>
    <w:p w:rsidRDefault="007652E4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Građansko-</w:t>
      </w:r>
      <w:r w:rsidR="004E2A90">
        <w:rPr>
          <w:rFonts w:cs="Times New Roman"/>
        </w:rPr>
        <w:t>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DC7" w:rsidP="004E2A90" w:rsidR="00360DC7">
      <w:pPr>
        <w:spacing w:after="0"/>
      </w:pPr>
      <w:r>
        <w:separator/>
      </w:r>
    </w:p>
  </w:endnote>
  <w:endnote w:id="0" w:type="continuationSeparator">
    <w:p w:rsidRDefault="00360DC7" w:rsidP="004E2A90" w:rsidR="00360D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DC7" w:rsidP="004E2A90" w:rsidR="00360DC7">
      <w:pPr>
        <w:spacing w:after="0"/>
      </w:pPr>
      <w:r>
        <w:separator/>
      </w:r>
    </w:p>
  </w:footnote>
  <w:footnote w:id="0" w:type="continuationSeparator">
    <w:p w:rsidRDefault="00360DC7" w:rsidP="004E2A90" w:rsidR="00360DC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4AD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7652E4">
      <w:t>111</w:t>
    </w:r>
    <w:r w:rsidR="002D791F">
      <w:t>/18-9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1814AD"/>
    <w:rsid w:val="0026698B"/>
    <w:rsid w:val="002D791F"/>
    <w:rsid w:val="003170CC"/>
    <w:rsid w:val="00320BA3"/>
    <w:rsid w:val="00346AE1"/>
    <w:rsid w:val="00360DC7"/>
    <w:rsid w:val="00394F11"/>
    <w:rsid w:val="003F275E"/>
    <w:rsid w:val="0041227D"/>
    <w:rsid w:val="004C7B2D"/>
    <w:rsid w:val="004E2A90"/>
    <w:rsid w:val="00502A42"/>
    <w:rsid w:val="005451F2"/>
    <w:rsid w:val="005D11BB"/>
    <w:rsid w:val="00664336"/>
    <w:rsid w:val="007652E4"/>
    <w:rsid w:val="00817A75"/>
    <w:rsid w:val="00826138"/>
    <w:rsid w:val="008757A7"/>
    <w:rsid w:val="008D295A"/>
    <w:rsid w:val="008D3CC4"/>
    <w:rsid w:val="008D5257"/>
    <w:rsid w:val="00930D39"/>
    <w:rsid w:val="00954519"/>
    <w:rsid w:val="009A173B"/>
    <w:rsid w:val="00B37617"/>
    <w:rsid w:val="00B83CB9"/>
    <w:rsid w:val="00B87FE4"/>
    <w:rsid w:val="00C56095"/>
    <w:rsid w:val="00D13923"/>
    <w:rsid w:val="00D15F81"/>
    <w:rsid w:val="00D25FE9"/>
    <w:rsid w:val="00D56B22"/>
    <w:rsid w:val="00E21B5F"/>
    <w:rsid w:val="00ED05AA"/>
    <w:rsid w:val="00EF608E"/>
    <w:rsid w:val="00F5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4AD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4AD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4AD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4AD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4AD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4AD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4AD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4AD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St-111/2018-9</izvorni_sadrzaj>
    <derivirana_varijabla naziv="DomainObject.Oznaka_1">St-111/2018-9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SPORTILUS jednostavno društvo s ograničenom odgovornošću za informatičku logistiku u sportu zastupanog po punomoćniku SANIMIR RADEK</izvorni_sadrzaj>
    <derivirana_varijabla naziv="DomainObject.Predmet.ProtustrankaFormated_1">  SPORTILUS jednostavno društvo s ograničenom odgovornošću za informatičku logistiku u sportu zastupanog po punomoćniku SANIMIR RADEK</derivirana_varijabla>
  </DomainObject.Predmet.ProtustrankaFormated>
  <DomainObject.Predmet.ProtustrankaFormatedOIB>
    <izvorni_sadrzaj>  SPORTILUS jednostavno društvo s ograničenom odgovornošću za informatičku logistiku u sportu, OIB 64870772115 zastupanog po punomoćniku SANIMIR RADEK</izvorni_sadrzaj>
    <derivirana_varijabla naziv="DomainObject.Predmet.ProtustrankaFormatedOIB_1">  SPORTILUS jednostavno društvo s ograničenom odgovornošću za informatičku logistiku u sportu, OIB 64870772115 zastupanog po punomoćniku SANIMIR RADEK</derivirana_varijabla>
  </DomainObject.Predmet.ProtustrankaFormatedOIB>
  <DomainObject.Predmet.ProtustrankaFormatedWithAdress>
    <izvorni_sadrzaj> SPORTILUS jednostavno društvo s ograničenom odgovornošću za informatičku logistiku u sportu, Zrinsko-Frankopanska 14, 40000 Čakovec zastupanog po punomoćniku SANIMIR RADEK</izvorni_sadrzaj>
    <derivirana_varijabla naziv="DomainObject.Predmet.ProtustrankaFormatedWithAdress_1"> SPORTILUS jednostavno društvo s ograničenom odgovornošću za informatičku logistiku u sportu, Zrinsko-Frankopanska 14, 40000 Čakovec zastupanog po punomoćniku SANIMIR RADEK</derivirana_varijabla>
  </DomainObject.Predmet.ProtustrankaFormatedWithAdress>
  <DomainObject.Predmet.ProtustrankaFormatedWithAdressOIB>
    <izvorni_sadrzaj> SPORTILUS jednostavno društvo s ograničenom odgovornošću za informatičku logistiku u sportu, OIB 64870772115, Zrinsko-Frankopanska 14, 40000 Čakovec zastupanog po punomoćniku SANIMIR RADEK</izvorni_sadrzaj>
    <derivirana_varijabla naziv="DomainObject.Predmet.ProtustrankaFormatedWithAdressOIB_1"> SPORTILUS jednostavno društvo s ograničenom odgovornošću za informatičku logistiku u sportu, OIB 64870772115, Zrinsko-Frankopanska 14, 40000 Čakovec zastupanog po punomoćniku SANIMIR RADEK</derivirana_varijabla>
  </DomainObject.Predmet.ProtustrankaFormatedWithAdressOIB>
  <DomainObject.Predmet.ProtustrankaWithAdress>
    <izvorni_sadrzaj>SPORTILUS jednostavno društvo s ograničenom odgovornošću za informatičku logistiku u sportu Zrinsko-Frankopanska 14, 40000 Čakovec</izvorni_sadrzaj>
    <derivirana_varijabla naziv="DomainObject.Predmet.ProtustrankaWithAdress_1">SPORTILUS jednostavno društvo s ograničenom odgovornošću za informatičku logistiku u sportu Zrinsko-Frankopanska 14, 40000 Čakovec</derivirana_varijabla>
  </DomainObject.Predmet.ProtustrankaWithAdress>
  <DomainObject.Predmet.ProtustrankaWithAdressOIB>
    <izvorni_sadrzaj>SPORTILUS jednostavno društvo s ograničenom odgovornošću za informatičku logistiku u sportu, OIB 64870772115, Zrinsko-Frankopanska 14, 40000 Čakovec</izvorni_sadrzaj>
    <derivirana_varijabla naziv="DomainObject.Predmet.ProtustrankaWithAdressOIB_1">SPORTILUS jednostavno društvo s ograničenom odgovornošću za informatičku logistiku u sportu, OIB 64870772115, Zrinsko-Frankopanska 14, 40000 Čakovec</derivirana_varijabla>
  </DomainObject.Predmet.ProtustrankaWithAdressOIB>
  <DomainObject.Predmet.ProtustrankaNazivFormated>
    <izvorni_sadrzaj>SPORTILUS jednostavno društvo s ograničenom odgovornošću za informatičku logistiku u sportu</izvorni_sadrzaj>
    <derivirana_varijabla naziv="DomainObject.Predmet.ProtustrankaNazivFormated_1">SPORTILUS jednostavno društvo s ograničenom odgovornošću za informatičku logistiku u sportu</derivirana_varijabla>
  </DomainObject.Predmet.ProtustrankaNazivFormated>
  <DomainObject.Predmet.ProtustrankaNazivFormatedOIB>
    <izvorni_sadrzaj>SPORTILUS jednostavno društvo s ograničenom odgovornošću za informatičku logistiku u sportu, OIB 64870772115</izvorni_sadrzaj>
    <derivirana_varijabla naziv="DomainObject.Predmet.ProtustrankaNazivFormatedOIB_1">SPORTILUS jednostavno društvo s ograničenom odgovornošću za informatičku logistiku u sportu, OIB 64870772115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7086.44</izvorni_sadrzaj>
    <derivirana_varijabla naziv="DomainObject.Predmet.TrenutnaVrijednost_1">7086.44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SPORTILUS jednostavno društvo s ograničenom odgovornošću za informatičku logistiku u sportu zastupanog po punomoćniku SANIMIR RADEK</item>
    </izvorni_sadrzaj>
    <derivirana_varijabla naziv="DomainObject.Predmet.ProtuStrankaListFormated_1">
      <item>SPORTILUS jednostavno društvo s ograničenom odgovornošću za informatičku logistiku u sportu zastupanog po punomoćniku SANIMIR RADEK</item>
    </derivirana_varijabla>
  </DomainObject.Predmet.ProtuStrankaListFormated>
  <DomainObject.Predmet.ProtuStrankaListFormatedOIB>
    <izvorni_sadrzaj>
      <item>SPORTILUS jednostavno društvo s ograničenom odgovornošću za informatičku logistiku u sportu, OIB 64870772115 zastupanog po punomoćniku SANIMIR RADEK</item>
    </izvorni_sadrzaj>
    <derivirana_varijabla naziv="DomainObject.Predmet.ProtuStrankaListFormatedOIB_1">
      <item>SPORTILUS jednostavno društvo s ograničenom odgovornošću za informatičku logistiku u sportu, OIB 64870772115 zastupanog po punomoćniku SANIMIR RADEK</item>
    </derivirana_varijabla>
  </DomainObject.Predmet.ProtuStrankaListFormatedOIB>
  <DomainObject.Predmet.ProtuStrankaListFormatedWithAdress>
    <izvorni_sadrzaj>
      <item>SPORTILUS jednostavno društvo s ograničenom odgovornošću za informatičku logistiku u sportu, Zrinsko-Frankopanska 14, 40000 Čakovec zastupanog po punomoćniku SANIMIR RADEK</item>
    </izvorni_sadrzaj>
    <derivirana_varijabla naziv="DomainObject.Predmet.ProtuStrankaListFormatedWithAdress_1">
      <item>SPORTILUS jednostavno društvo s ograničenom odgovornošću za informatičku logistiku u sportu, Zrinsko-Frankopanska 14, 40000 Čakovec zastupanog po punomoćniku SANIMIR RADEK</item>
    </derivirana_varijabla>
  </DomainObject.Predmet.ProtuStrankaListFormatedWithAdress>
  <DomainObject.Predmet.ProtuStrankaListFormatedWithAdressOIB>
    <izvorni_sadrzaj>
      <item>SPORTILUS jednostavno društvo s ograničenom odgovornošću za informatičku logistiku u sportu, OIB 64870772115, Zrinsko-Frankopanska 14, 40000 Čakovec zastupanog po punomoćniku SANIMIR RADEK</item>
    </izvorni_sadrzaj>
    <derivirana_varijabla naziv="DomainObject.Predmet.ProtuStrankaListFormatedWithAdressOIB_1">
      <item>SPORTILUS jednostavno društvo s ograničenom odgovornošću za informatičku logistiku u sportu, OIB 64870772115, Zrinsko-Frankopanska 14, 40000 Čakovec zastupanog po punomoćniku SANIMIR RADEK</item>
    </derivirana_varijabla>
  </DomainObject.Predmet.ProtuStrankaListFormatedWithAdressOIB>
  <DomainObject.Predmet.ProtuStrankaListNazivFormated>
    <izvorni_sadrzaj>
      <item>SPORTILUS jednostavno društvo s ograničenom odgovornošću za informatičku logistiku u sportu</item>
    </izvorni_sadrzaj>
    <derivirana_varijabla naziv="DomainObject.Predmet.ProtuStrankaListNazivFormated_1">
      <item>SPORTILUS jednostavno društvo s ograničenom odgovornošću za informatičku logistiku u sportu</item>
    </derivirana_varijabla>
  </DomainObject.Predmet.ProtuStrankaListNazivFormated>
  <DomainObject.Predmet.ProtuStrankaListNazivFormatedOIB>
    <izvorni_sadrzaj>
      <item>SPORTILUS jednostavno društvo s ograničenom odgovornošću za informatičku logistiku u sportu, OIB 64870772115</item>
    </izvorni_sadrzaj>
    <derivirana_varijabla naziv="DomainObject.Predmet.ProtuStrankaListNazivFormatedOIB_1">
      <item>SPORTILUS jednostavno društvo s ograničenom odgovornošću za informatičku logistiku u sportu, OIB 64870772115</item>
    </derivirana_varijabla>
  </DomainObject.Predmet.ProtuStrankaListNazivFormatedOIB>
  <DomainObject.Predmet.OstaliListFormated>
    <izvorni_sadrzaj>
      <item>Sudski registar</item>
      <item>SANIMIR RADEK punomoćnik sudionika u postupku SPORTILUS jednostavno društvo s ograničenom odgovornošću za informatičku logistiku u sportu</item>
    </izvorni_sadrzaj>
    <derivirana_varijabla naziv="DomainObject.Predmet.OstaliListFormated_1">
      <item>Sudski registar</item>
      <item>SANIMIR RADEK punomoćnik sudionika u postupku SPORTILUS jednostavno društvo s ograničenom odgovornošću za informatičku logistiku u sportu</item>
    </derivirana_varijabla>
  </DomainObject.Predmet.OstaliListFormated>
  <DomainObject.Predmet.OstaliListFormatedOIB>
    <izvorni_sadrzaj>
      <item>Sudski registar</item>
      <item>SANIMIR RADEK, OIB 17628500366 punomoćnik sudionika u postupku SPORTILUS jednostavno društvo s ograničenom odgovornošću za informatičku logistiku u sportu</item>
    </izvorni_sadrzaj>
    <derivirana_varijabla naziv="DomainObject.Predmet.OstaliListFormatedOIB_1">
      <item>Sudski registar</item>
      <item>SANIMIR RADEK, OIB 17628500366 punomoćnik sudionika u postupku SPORTILUS jednostavno društvo s ograničenom odgovornošću za informatičku logistiku u sportu</item>
    </derivirana_varijabla>
  </DomainObject.Predmet.OstaliListFormatedOIB>
  <DomainObject.Predmet.OstaliListFormatedWithAdress>
    <izvorni_sadrzaj>
      <item>Sudski registar</item>
      <item>SANIMIR RADEK, Okrugli Vrh 26/A, 40000 Okrugli Vrh punomoćnik sudionika u postupku SPORTILUS jednostavno društvo s ograničenom odgovornošću za informatičku logistiku u sportu</item>
    </izvorni_sadrzaj>
    <derivirana_varijabla naziv="DomainObject.Predmet.OstaliListFormatedWithAdress_1">
      <item>Sudski registar</item>
      <item>SANIMIR RADEK, Okrugli Vrh 26/A, 40000 Okrugli Vrh punomoćnik sudionika u postupku SPORTILUS jednostavno društvo s ograničenom odgovornošću za informatičku logistiku u sportu</item>
    </derivirana_varijabla>
  </DomainObject.Predmet.OstaliListFormatedWithAdress>
  <DomainObject.Predmet.OstaliListFormatedWithAdressOIB>
    <izvorni_sadrzaj>
      <item>Sudski registar</item>
      <item>SANIMIR RADEK, OIB 17628500366, Okrugli Vrh 26/A, 40000 Okrugli Vrh punomoćnik sudionika u postupku SPORTILUS jednostavno društvo s ograničenom odgovornošću za informatičku logistiku u sportu</item>
    </izvorni_sadrzaj>
    <derivirana_varijabla naziv="DomainObject.Predmet.OstaliListFormatedWithAdressOIB_1">
      <item>Sudski registar</item>
      <item>SANIMIR RADEK, OIB 17628500366, Okrugli Vrh 26/A, 40000 Okrugli Vrh punomoćnik sudionika u postupku SPORTILUS jednostavno društvo s ograničenom odgovornošću za informatičku logistiku u sportu</item>
    </derivirana_varijabla>
  </DomainObject.Predmet.OstaliListFormatedWithAdressOIB>
  <DomainObject.Predmet.OstaliListNazivFormated>
    <izvorni_sadrzaj>
      <item>Sudski registar</item>
      <item>SANIMIR RADEK</item>
    </izvorni_sadrzaj>
    <derivirana_varijabla naziv="DomainObject.Predmet.OstaliListNazivFormated_1">
      <item>Sudski registar</item>
      <item>SANIMIR RADEK</item>
    </derivirana_varijabla>
  </DomainObject.Predmet.OstaliListNazivFormated>
  <DomainObject.Predmet.OstaliListNazivFormatedOIB>
    <izvorni_sadrzaj>
      <item>Sudski registar</item>
      <item>SANIMIR RADEK, OIB 17628500366</item>
    </izvorni_sadrzaj>
    <derivirana_varijabla naziv="DomainObject.Predmet.OstaliListNazivFormatedOIB_1">
      <item>Sudski registar</item>
      <item>SANIMIR RADEK, OIB 17628500366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>St-111/2018-9</izvorni_sadrzaj>
    <derivirana_varijabla naziv="DomainObject.PoslovniBrojDokumenta_1">St-111/2018-9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SPORTILUS jednostavno društvo s ograničenom odgovornošću za informatičku logistiku u sportu</izvorni_sadrzaj>
    <derivirana_varijabla naziv="DomainObject.Predmet.ProtustrankaIDrugi_1">SPORTILUS jednostavno društvo s ograničenom odgovornošću za informatičku logistiku u sportu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SPORTILUS jednostavno društvo s ograničenom odgovornošću za informatičku logistiku u sportu, OIB 64870772115, Zrinsko-Frankopanska 14, 40000 Čakovec</izvorni_sadrzaj>
    <derivirana_varijabla naziv="DomainObject.Predmet.ProtustrankaIDrugiAdressOIB_1">SPORTILUS jednostavno društvo s ograničenom odgovornošću za informatičku logistiku u sportu, OIB 64870772115, Zrinsko-Frankopanska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SPORTILUS jednostavno društvo s ograničenom odgovornošću za informatičku logistiku u sportu</item>
      <item>Sudski registar</item>
      <item>SANIMIR RADEK</item>
    </izvorni_sadrzaj>
    <derivirana_varijabla naziv="DomainObject.Predmet.SudioniciListNaziv_1">
      <item>Financijska agencija</item>
      <item>SPORTILUS jednostavno društvo s ograničenom odgovornošću za informatičku logistiku u sportu</item>
      <item>Sudski registar</item>
      <item>SANIMIR RADEK</item>
    </derivirana_varijabla>
  </DomainObject.Predmet.SudioniciListNaziv>
  <DomainObject.Predmet.SudioniciListAdressOIB>
    <izvorni_sadrzaj>
      <item>Financijska agencija, OIB 85821130368, A. Cesarca 2,42000 Varaždin</item>
      <item>SPORTILUS jednostavno društvo s ograničenom odgovornošću za informatičku logistiku u sportu, OIB 64870772115, Zrinsko-Frankopanska 14,40000 Čakovec</item>
      <item>Sudski registar</item>
      <item>SANIMIR RADEK, OIB 17628500366, Okrugli Vrh 26/A,40000 Okrugli Vrh</item>
    </izvorni_sadrzaj>
    <derivirana_varijabla naziv="DomainObject.Predmet.SudioniciListAdressOIB_1">
      <item>Financijska agencija, OIB 85821130368, A. Cesarca 2,42000 Varaždin</item>
      <item>SPORTILUS jednostavno društvo s ograničenom odgovornošću za informatičku logistiku u sportu, OIB 64870772115, Zrinsko-Frankopanska 14,40000 Čakovec</item>
      <item>Sudski registar</item>
      <item>SANIMIR RADEK, OIB 17628500366, Okrugli Vrh 26/A,40000 Okrugli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64870772115</item>
      <item>, OIB null</item>
      <item>, OIB 17628500366</item>
    </izvorni_sadrzaj>
    <derivirana_varijabla naziv="DomainObject.Predmet.SudioniciListNazivOIB_1">
      <item>, OIB 85821130368</item>
      <item>, OIB 64870772115</item>
      <item>, OIB null</item>
      <item>, OIB 17628500366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3003</properties:Characters>
  <properties:Lines>79</properties:Lines>
  <properties:Paragraphs>32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2018-08-03T08:11:00Z</cp:lastPrinted>
  <dcterms:modified xmlns:xsi="http://www.w3.org/2001/XMLSchema-instance" xsi:type="dcterms:W3CDTF">2018-08-03T08:49:00Z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St-111/2018-9 / Odluka - Rješenje - otvaranje i zaključenje stečajnog postupka (čl. 132) (ST-111-18-9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