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18502" w14:paraId="3718502" w:rsidRDefault="00685C6D" w:rsidP="00970658" w:rsidR="00970658">
      <w:pPr>
        <w:jc w:val="right"/>
        <w15:collapsed w:val="false"/>
      </w:pPr>
      <w:bookmarkStart w:name="_GoBack" w:id="0"/>
      <w:bookmarkEnd w:id="0"/>
      <w:r>
        <w:t>13 St-151/15-69</w:t>
      </w:r>
    </w:p>
    <w:p w:rsidRDefault="00020318" w:rsidP="00020318" w:rsidR="00020318">
      <w:r>
        <w:rPr>
          <w:rStyle w:val="Naglaeno"/>
        </w:rPr>
        <w:t xml:space="preserve">             </w:t>
      </w:r>
      <w:r w:rsidR="006E450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0318" w:rsidP="00020318" w:rsidR="00020318"/>
    <w:p w:rsidRDefault="00020318" w:rsidP="00020318" w:rsidR="0002031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20318" w:rsidP="00020318" w:rsidR="0002031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C305F5" w:rsidP="00020318" w:rsidR="00C305F5"/>
    <w:p w:rsidRDefault="00235E90" w:rsidP="00020318" w:rsidR="00235E90"/>
    <w:p w:rsidRDefault="00020318" w:rsidP="00020318" w:rsidR="00020318">
      <w:pPr>
        <w:jc w:val="center"/>
      </w:pPr>
      <w:r>
        <w:t>R</w:t>
      </w:r>
      <w:r w:rsidR="00730E8E">
        <w:t xml:space="preserve"> </w:t>
      </w:r>
      <w:r>
        <w:t>E</w:t>
      </w:r>
      <w:r w:rsidR="00730E8E">
        <w:t xml:space="preserve"> </w:t>
      </w:r>
      <w:r>
        <w:t>P</w:t>
      </w:r>
      <w:r w:rsidR="00730E8E">
        <w:t xml:space="preserve"> </w:t>
      </w:r>
      <w:r>
        <w:t>U</w:t>
      </w:r>
      <w:r w:rsidR="00730E8E">
        <w:t xml:space="preserve"> </w:t>
      </w:r>
      <w:r>
        <w:t>B</w:t>
      </w:r>
      <w:r w:rsidR="00730E8E">
        <w:t xml:space="preserve"> </w:t>
      </w:r>
      <w:r>
        <w:t>L</w:t>
      </w:r>
      <w:r w:rsidR="00730E8E">
        <w:t xml:space="preserve"> </w:t>
      </w:r>
      <w:r>
        <w:t>I</w:t>
      </w:r>
      <w:r w:rsidR="00730E8E">
        <w:t xml:space="preserve"> </w:t>
      </w:r>
      <w:r>
        <w:t>K</w:t>
      </w:r>
      <w:r w:rsidR="00730E8E">
        <w:t xml:space="preserve"> </w:t>
      </w:r>
      <w:r>
        <w:t>A</w:t>
      </w:r>
      <w:r w:rsidR="00730E8E">
        <w:t xml:space="preserve">   </w:t>
      </w:r>
      <w:r>
        <w:t xml:space="preserve">  H</w:t>
      </w:r>
      <w:r w:rsidR="00730E8E">
        <w:t xml:space="preserve"> </w:t>
      </w:r>
      <w:r>
        <w:t>R</w:t>
      </w:r>
      <w:r w:rsidR="00730E8E">
        <w:t xml:space="preserve"> </w:t>
      </w:r>
      <w:r>
        <w:t>V</w:t>
      </w:r>
      <w:r w:rsidR="00730E8E">
        <w:t xml:space="preserve"> </w:t>
      </w:r>
      <w:r>
        <w:t>A</w:t>
      </w:r>
      <w:r w:rsidR="00730E8E">
        <w:t xml:space="preserve"> </w:t>
      </w:r>
      <w:r>
        <w:t>T</w:t>
      </w:r>
      <w:r w:rsidR="00730E8E">
        <w:t xml:space="preserve"> </w:t>
      </w:r>
      <w:r>
        <w:t>S</w:t>
      </w:r>
      <w:r w:rsidR="00730E8E">
        <w:t xml:space="preserve"> </w:t>
      </w:r>
      <w:r>
        <w:t>K</w:t>
      </w:r>
      <w:r w:rsidR="00730E8E">
        <w:t xml:space="preserve"> </w:t>
      </w:r>
      <w:r>
        <w:t>A</w:t>
      </w:r>
    </w:p>
    <w:p w:rsidRDefault="00020318" w:rsidP="00020318" w:rsidR="00020318">
      <w:pPr>
        <w:pStyle w:val="Naslov1"/>
        <w:rPr>
          <w:b w:val="false"/>
        </w:rPr>
      </w:pPr>
      <w:r>
        <w:rPr>
          <w:b w:val="false"/>
        </w:rPr>
        <w:t>R J E Š E N J E</w:t>
      </w:r>
    </w:p>
    <w:p w:rsidRDefault="00730E8E" w:rsidP="00730E8E" w:rsidR="00730E8E">
      <w:pPr>
        <w:rPr>
          <w:b/>
        </w:rPr>
      </w:pPr>
    </w:p>
    <w:p w:rsidRDefault="00730E8E" w:rsidP="00235E90" w:rsidR="00020318" w:rsidRPr="00235E90">
      <w:pPr>
        <w:ind w:firstLine="708"/>
        <w:jc w:val="both"/>
        <w:rPr>
          <w:b/>
          <w:bCs/>
        </w:rPr>
      </w:pPr>
      <w:r>
        <w:t>Trgovački sud u Osijeku, po sucu pojedincu Jadranki Herman kao stečajnom sucu, u stečajnom postupku nad  dužnikom</w:t>
      </w:r>
      <w:r>
        <w:rPr>
          <w:bCs/>
        </w:rPr>
        <w:t xml:space="preserve"> </w:t>
      </w:r>
      <w:r w:rsidR="00970658">
        <w:t>BUČ TRADE d.o.o. za izvođenje građevinskih radova, u stečaju, Bizovac, Republike Hrvatske 22, MBS 030014182, OIB 64467815769</w:t>
      </w:r>
      <w:r>
        <w:t xml:space="preserve">, dana </w:t>
      </w:r>
      <w:r w:rsidR="00970658">
        <w:t>11. srpnja</w:t>
      </w:r>
      <w:r>
        <w:t xml:space="preserve"> 2018.                   </w:t>
      </w:r>
      <w:r w:rsidR="00235E90">
        <w:t xml:space="preserve">             </w:t>
      </w:r>
      <w:r w:rsidR="0064044B">
        <w:t xml:space="preserve">                       </w:t>
      </w:r>
      <w:r w:rsidR="00020318"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020318" w:rsidP="00020318" w:rsidR="00020318">
      <w:pPr>
        <w:jc w:val="center"/>
        <w:rPr>
          <w:bCs/>
        </w:rPr>
      </w:pPr>
      <w:r>
        <w:rPr>
          <w:bCs/>
        </w:rPr>
        <w:t>r i j e š i o   j e</w:t>
      </w:r>
    </w:p>
    <w:p w:rsidRDefault="00782A32" w:rsidP="00C305F5" w:rsidR="00782A32">
      <w:pPr>
        <w:rPr>
          <w:b/>
          <w:bCs/>
        </w:rPr>
      </w:pPr>
    </w:p>
    <w:p w:rsidRDefault="00C305F5" w:rsidP="00C305F5" w:rsidR="00020318">
      <w:pPr>
        <w:ind w:firstLine="345"/>
        <w:jc w:val="both"/>
      </w:pPr>
      <w:r>
        <w:rPr>
          <w:b/>
        </w:rPr>
        <w:t xml:space="preserve">I </w:t>
      </w:r>
      <w:r>
        <w:rPr>
          <w:b/>
        </w:rPr>
        <w:tab/>
      </w:r>
      <w:r w:rsidR="00933D9C">
        <w:t xml:space="preserve">Iz </w:t>
      </w:r>
      <w:r w:rsidR="00EB1826">
        <w:t>kupovnine dobivene prodaj</w:t>
      </w:r>
      <w:r w:rsidR="00DA708B">
        <w:t>om nekretnina stečajnog dužnika</w:t>
      </w:r>
      <w:r w:rsidR="00020318">
        <w:t>:</w:t>
      </w:r>
    </w:p>
    <w:p w:rsidRDefault="00DE446C" w:rsidP="00DE446C" w:rsidR="00DE446C">
      <w:pPr>
        <w:numPr>
          <w:ilvl w:val="0"/>
          <w:numId w:val="19"/>
        </w:numPr>
        <w:jc w:val="both"/>
        <w:rPr>
          <w:color w:val="000000"/>
        </w:rPr>
      </w:pPr>
      <w:r>
        <w:rPr>
          <w:color w:val="000000"/>
        </w:rPr>
        <w:t>K</w:t>
      </w:r>
      <w:r w:rsidR="00970658">
        <w:rPr>
          <w:color w:val="000000"/>
        </w:rPr>
        <w:t>.č</w:t>
      </w:r>
      <w:r>
        <w:rPr>
          <w:color w:val="000000"/>
        </w:rPr>
        <w:t xml:space="preserve">.br. </w:t>
      </w:r>
      <w:r w:rsidR="00970658">
        <w:rPr>
          <w:color w:val="000000"/>
        </w:rPr>
        <w:t>431/20</w:t>
      </w:r>
      <w:r w:rsidR="00730E8E">
        <w:rPr>
          <w:color w:val="000000"/>
        </w:rPr>
        <w:t xml:space="preserve">  u naravi </w:t>
      </w:r>
      <w:r w:rsidR="00970658">
        <w:rPr>
          <w:color w:val="000000"/>
        </w:rPr>
        <w:t xml:space="preserve">pašnjak, </w:t>
      </w:r>
      <w:r w:rsidR="00730E8E">
        <w:rPr>
          <w:color w:val="000000"/>
        </w:rPr>
        <w:t xml:space="preserve"> površine 1</w:t>
      </w:r>
      <w:r w:rsidR="00970658">
        <w:rPr>
          <w:color w:val="000000"/>
        </w:rPr>
        <w:t>960</w:t>
      </w:r>
      <w:r w:rsidR="00730E8E">
        <w:rPr>
          <w:color w:val="000000"/>
        </w:rPr>
        <w:t xml:space="preserve"> m2, upisano u zk.ul. </w:t>
      </w:r>
      <w:r w:rsidR="00970658">
        <w:rPr>
          <w:color w:val="000000"/>
        </w:rPr>
        <w:t>2232</w:t>
      </w:r>
      <w:r w:rsidR="00730E8E">
        <w:rPr>
          <w:color w:val="000000"/>
        </w:rPr>
        <w:t xml:space="preserve"> k.o. </w:t>
      </w:r>
      <w:r w:rsidR="00970658">
        <w:rPr>
          <w:color w:val="000000"/>
        </w:rPr>
        <w:t>Bizovac</w:t>
      </w:r>
      <w:r w:rsidR="00730E8E">
        <w:rPr>
          <w:color w:val="000000"/>
        </w:rPr>
        <w:t xml:space="preserve">                      </w:t>
      </w:r>
    </w:p>
    <w:p w:rsidRDefault="00DE446C" w:rsidP="00DE446C" w:rsidR="00DE446C" w:rsidRPr="002468ED">
      <w:pPr>
        <w:ind w:firstLine="708" w:left="357"/>
        <w:jc w:val="both"/>
        <w:rPr>
          <w:color w:val="000000"/>
        </w:rPr>
      </w:pPr>
      <w:r w:rsidRPr="002468ED">
        <w:rPr>
          <w:color w:val="000000"/>
        </w:rPr>
        <w:t>u iznosu od</w:t>
      </w:r>
      <w:r w:rsidR="00970658">
        <w:rPr>
          <w:color w:val="000000"/>
        </w:rPr>
        <w:t xml:space="preserve"> 26.725,00 </w:t>
      </w:r>
      <w:r w:rsidR="002468ED">
        <w:rPr>
          <w:color w:val="000000"/>
        </w:rPr>
        <w:t>kn</w:t>
      </w:r>
    </w:p>
    <w:p w:rsidRDefault="00DE446C" w:rsidP="00C305F5" w:rsidR="00DE446C">
      <w:pPr>
        <w:ind w:firstLine="705"/>
        <w:jc w:val="both"/>
        <w:rPr>
          <w:bCs/>
        </w:rPr>
      </w:pPr>
    </w:p>
    <w:p w:rsidRDefault="00EB1826" w:rsidP="00782A32" w:rsidR="00C305F5">
      <w:pPr>
        <w:ind w:firstLine="705"/>
        <w:jc w:val="both"/>
        <w:rPr>
          <w:bCs/>
        </w:rPr>
      </w:pPr>
      <w:r>
        <w:rPr>
          <w:bCs/>
        </w:rPr>
        <w:t>namiruju se:</w:t>
      </w:r>
    </w:p>
    <w:p w:rsidRDefault="0012374A" w:rsidP="00DF22A6" w:rsidR="0012374A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Troškovi utvrđ</w:t>
      </w:r>
      <w:r w:rsidR="002468ED">
        <w:rPr>
          <w:bCs/>
        </w:rPr>
        <w:t xml:space="preserve">enja predmeta razlučnog prava </w:t>
      </w:r>
      <w:r w:rsidR="006E21A5">
        <w:rPr>
          <w:bCs/>
        </w:rPr>
        <w:t xml:space="preserve">u iznosu  od </w:t>
      </w:r>
      <w:r w:rsidR="00970658">
        <w:rPr>
          <w:bCs/>
        </w:rPr>
        <w:t>1.336,25</w:t>
      </w:r>
      <w:r w:rsidR="006E21A5">
        <w:rPr>
          <w:bCs/>
        </w:rPr>
        <w:t xml:space="preserve"> kn, 5 </w:t>
      </w:r>
      <w:r w:rsidR="00A83E1E">
        <w:rPr>
          <w:bCs/>
        </w:rPr>
        <w:t xml:space="preserve">% od  kupovnine, članak </w:t>
      </w:r>
      <w:r w:rsidR="002468ED">
        <w:rPr>
          <w:bCs/>
        </w:rPr>
        <w:t xml:space="preserve">254. stav 2. </w:t>
      </w:r>
      <w:r w:rsidR="00A83E1E">
        <w:rPr>
          <w:bCs/>
        </w:rPr>
        <w:t>Stečajnog zakona</w:t>
      </w:r>
      <w:r w:rsidR="006E21A5">
        <w:rPr>
          <w:bCs/>
        </w:rPr>
        <w:t>.</w:t>
      </w:r>
    </w:p>
    <w:p w:rsidRDefault="00DB518A" w:rsidP="00DB518A" w:rsidR="00DB518A">
      <w:pPr>
        <w:ind w:left="1440"/>
        <w:jc w:val="both"/>
        <w:rPr>
          <w:bCs/>
        </w:rPr>
      </w:pPr>
    </w:p>
    <w:p w:rsidRDefault="00933D9C" w:rsidP="00970658" w:rsidR="00134A4C" w:rsidRPr="00970658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</w:t>
      </w:r>
      <w:r w:rsidR="0012374A">
        <w:rPr>
          <w:bCs/>
        </w:rPr>
        <w:t>roškov</w:t>
      </w:r>
      <w:r>
        <w:rPr>
          <w:bCs/>
        </w:rPr>
        <w:t>i unovčenja</w:t>
      </w:r>
      <w:r w:rsidR="00DE446C">
        <w:rPr>
          <w:bCs/>
        </w:rPr>
        <w:t xml:space="preserve"> </w:t>
      </w:r>
      <w:r w:rsidR="002468ED">
        <w:rPr>
          <w:bCs/>
        </w:rPr>
        <w:t>predmeta  razlučnog prava u stvarnom</w:t>
      </w:r>
      <w:r>
        <w:rPr>
          <w:bCs/>
        </w:rPr>
        <w:t xml:space="preserve"> iznosu</w:t>
      </w:r>
      <w:r w:rsidR="006E21A5">
        <w:rPr>
          <w:bCs/>
        </w:rPr>
        <w:t xml:space="preserve"> od </w:t>
      </w:r>
      <w:r w:rsidR="00970658">
        <w:rPr>
          <w:bCs/>
        </w:rPr>
        <w:t>12.585,20</w:t>
      </w:r>
      <w:r w:rsidR="006E21A5">
        <w:rPr>
          <w:bCs/>
        </w:rPr>
        <w:t xml:space="preserve">  kn, čl</w:t>
      </w:r>
      <w:r w:rsidR="00A83E1E">
        <w:rPr>
          <w:bCs/>
        </w:rPr>
        <w:t>anak</w:t>
      </w:r>
      <w:r w:rsidR="002468ED">
        <w:rPr>
          <w:bCs/>
        </w:rPr>
        <w:t xml:space="preserve"> 254. stav 3</w:t>
      </w:r>
      <w:r w:rsidR="00A83E1E">
        <w:rPr>
          <w:bCs/>
        </w:rPr>
        <w:t>. Stečajnog zakona, a koje</w:t>
      </w:r>
      <w:r w:rsidR="006E21A5">
        <w:rPr>
          <w:bCs/>
        </w:rPr>
        <w:t xml:space="preserve"> čine:</w:t>
      </w:r>
    </w:p>
    <w:p w:rsidRDefault="00970658" w:rsidP="00970658" w:rsidR="00970658" w:rsidRPr="000E3F31">
      <w:pPr>
        <w:numPr>
          <w:ilvl w:val="0"/>
          <w:numId w:val="20"/>
        </w:numPr>
        <w:jc w:val="both"/>
        <w:rPr>
          <w:b/>
        </w:rPr>
      </w:pPr>
      <w:r>
        <w:t>trošak elektroničke javne dražbe – 2.800,00 kn</w:t>
      </w:r>
    </w:p>
    <w:p w:rsidRDefault="00970658" w:rsidP="00970658" w:rsidR="00970658" w:rsidRPr="000E3F31">
      <w:pPr>
        <w:numPr>
          <w:ilvl w:val="0"/>
          <w:numId w:val="20"/>
        </w:numPr>
        <w:jc w:val="both"/>
        <w:rPr>
          <w:b/>
        </w:rPr>
      </w:pPr>
      <w:r>
        <w:t xml:space="preserve">trošak nagrade stečajnog upravitelja – 4.596,70 kn       </w:t>
      </w:r>
    </w:p>
    <w:p w:rsidRDefault="00970658" w:rsidP="00970658" w:rsidR="00970658" w:rsidRPr="004C7649">
      <w:pPr>
        <w:numPr>
          <w:ilvl w:val="0"/>
          <w:numId w:val="20"/>
        </w:numPr>
        <w:jc w:val="both"/>
        <w:rPr>
          <w:b/>
        </w:rPr>
      </w:pPr>
      <w:r>
        <w:t>trošak knjigovodstvenih usluga – 5.000,00 kn</w:t>
      </w:r>
    </w:p>
    <w:p w:rsidRDefault="00970658" w:rsidP="00970658" w:rsidR="00970658" w:rsidRPr="0048540D">
      <w:pPr>
        <w:numPr>
          <w:ilvl w:val="0"/>
          <w:numId w:val="20"/>
        </w:numPr>
        <w:jc w:val="both"/>
        <w:rPr>
          <w:b/>
        </w:rPr>
      </w:pPr>
      <w:r>
        <w:t>trošak  izrade pečata – 90,00 kn</w:t>
      </w:r>
    </w:p>
    <w:p w:rsidRDefault="00970658" w:rsidP="00970658" w:rsidR="00970658" w:rsidRPr="0048540D">
      <w:pPr>
        <w:numPr>
          <w:ilvl w:val="0"/>
          <w:numId w:val="20"/>
        </w:numPr>
        <w:jc w:val="both"/>
        <w:rPr>
          <w:b/>
        </w:rPr>
      </w:pPr>
      <w:r>
        <w:t>trošak javnog bilježnika (ovjera potpisa) – 47,50 kn</w:t>
      </w:r>
    </w:p>
    <w:p w:rsidRDefault="00970658" w:rsidP="00970658" w:rsidR="00970658" w:rsidRPr="0048540D">
      <w:pPr>
        <w:numPr>
          <w:ilvl w:val="0"/>
          <w:numId w:val="20"/>
        </w:numPr>
        <w:jc w:val="both"/>
        <w:rPr>
          <w:b/>
        </w:rPr>
      </w:pPr>
      <w:r>
        <w:t>trošak platnog prometa – 51,00 kn.</w:t>
      </w:r>
    </w:p>
    <w:p w:rsidRDefault="006E21A5" w:rsidP="0002494E" w:rsidR="006E21A5" w:rsidRPr="006E21A5">
      <w:pPr>
        <w:jc w:val="both"/>
        <w:rPr>
          <w:bCs/>
        </w:rPr>
      </w:pPr>
    </w:p>
    <w:p w:rsidRDefault="00DF22A6" w:rsidP="00782A32" w:rsidR="00C305F5" w:rsidRPr="00782A32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Razlučni</w:t>
      </w:r>
      <w:r w:rsidR="00933D9C">
        <w:rPr>
          <w:bCs/>
        </w:rPr>
        <w:t xml:space="preserve"> vjerovnik</w:t>
      </w:r>
      <w:r w:rsidR="00A83E1E">
        <w:rPr>
          <w:bCs/>
        </w:rPr>
        <w:t xml:space="preserve"> </w:t>
      </w:r>
      <w:r w:rsidR="00631E55">
        <w:rPr>
          <w:bCs/>
        </w:rPr>
        <w:t xml:space="preserve">RH Ministarstvo financija Porezna uprava Područni ured Osijek, </w:t>
      </w:r>
      <w:r w:rsidR="00A94445">
        <w:rPr>
          <w:bCs/>
        </w:rPr>
        <w:t xml:space="preserve"> </w:t>
      </w:r>
      <w:r w:rsidR="006E21A5">
        <w:rPr>
          <w:bCs/>
        </w:rPr>
        <w:t>u iznosu od</w:t>
      </w:r>
      <w:r w:rsidR="00631E55">
        <w:rPr>
          <w:bCs/>
        </w:rPr>
        <w:t xml:space="preserve"> 12.803,55</w:t>
      </w:r>
      <w:r w:rsidR="006E21A5">
        <w:rPr>
          <w:bCs/>
        </w:rPr>
        <w:t xml:space="preserve"> kn. </w:t>
      </w:r>
    </w:p>
    <w:p w:rsidRDefault="00C305F5" w:rsidP="0002494E" w:rsidR="00C305F5" w:rsidRPr="00C305F5">
      <w:pPr>
        <w:jc w:val="both"/>
        <w:rPr>
          <w:bCs/>
        </w:rPr>
      </w:pPr>
    </w:p>
    <w:p w:rsidRDefault="00E22357" w:rsidP="00E22357" w:rsidR="00E22357" w:rsidRPr="00DB518A">
      <w:pPr>
        <w:jc w:val="center"/>
        <w:rPr>
          <w:bCs/>
        </w:rPr>
      </w:pPr>
      <w:r w:rsidRPr="00DB518A">
        <w:rPr>
          <w:bCs/>
        </w:rPr>
        <w:t>Obrazloženje</w:t>
      </w:r>
    </w:p>
    <w:p w:rsidRDefault="00C305F5" w:rsidP="0012374A" w:rsidR="00C305F5"/>
    <w:p w:rsidRDefault="0012374A" w:rsidP="00C305F5" w:rsidR="00DB518A">
      <w:pPr>
        <w:ind w:firstLine="708"/>
        <w:jc w:val="both"/>
        <w:rPr>
          <w:bCs/>
        </w:rPr>
      </w:pPr>
      <w:r>
        <w:rPr>
          <w:bCs/>
        </w:rPr>
        <w:t>Nakon pravomoćnosti rješenja o dosudi</w:t>
      </w:r>
      <w:r w:rsidR="00796210">
        <w:rPr>
          <w:bCs/>
        </w:rPr>
        <w:t xml:space="preserve">, </w:t>
      </w:r>
      <w:r>
        <w:rPr>
          <w:bCs/>
        </w:rPr>
        <w:t>održano je</w:t>
      </w:r>
      <w:r w:rsidR="00E825AC">
        <w:rPr>
          <w:bCs/>
        </w:rPr>
        <w:t xml:space="preserve"> dana</w:t>
      </w:r>
      <w:r w:rsidR="00A83E1E">
        <w:rPr>
          <w:bCs/>
        </w:rPr>
        <w:t xml:space="preserve"> </w:t>
      </w:r>
      <w:r w:rsidR="00631E55">
        <w:rPr>
          <w:bCs/>
        </w:rPr>
        <w:t>11. srpnja</w:t>
      </w:r>
      <w:r w:rsidR="00796210">
        <w:rPr>
          <w:bCs/>
        </w:rPr>
        <w:t xml:space="preserve"> 2018.</w:t>
      </w:r>
      <w:r w:rsidR="00A83E1E">
        <w:rPr>
          <w:bCs/>
        </w:rPr>
        <w:t xml:space="preserve"> </w:t>
      </w:r>
      <w:r w:rsidR="00E825AC">
        <w:rPr>
          <w:bCs/>
        </w:rPr>
        <w:t>godine</w:t>
      </w:r>
      <w:r>
        <w:rPr>
          <w:bCs/>
        </w:rPr>
        <w:t xml:space="preserve"> ročište za</w:t>
      </w:r>
      <w:r w:rsidR="00F1003E">
        <w:rPr>
          <w:bCs/>
        </w:rPr>
        <w:t xml:space="preserve"> diobu kupovnine </w:t>
      </w:r>
      <w:r>
        <w:rPr>
          <w:bCs/>
        </w:rPr>
        <w:t xml:space="preserve"> </w:t>
      </w:r>
      <w:r w:rsidR="00086370">
        <w:rPr>
          <w:bCs/>
        </w:rPr>
        <w:t>na kojem je stečajn</w:t>
      </w:r>
      <w:r w:rsidR="00631E55">
        <w:rPr>
          <w:bCs/>
        </w:rPr>
        <w:t xml:space="preserve">a upraviteljica predložila </w:t>
      </w:r>
      <w:r w:rsidR="00E825AC">
        <w:rPr>
          <w:bCs/>
        </w:rPr>
        <w:t xml:space="preserve"> diobu kupovnine.</w:t>
      </w:r>
    </w:p>
    <w:p w:rsidRDefault="00A83E1E" w:rsidP="00A83E1E" w:rsidR="00A83E1E">
      <w:pPr>
        <w:ind w:left="360"/>
        <w:jc w:val="both"/>
        <w:rPr>
          <w:bCs/>
        </w:rPr>
      </w:pPr>
    </w:p>
    <w:p w:rsidRDefault="00796210" w:rsidP="001E71EC" w:rsidR="00DB518A">
      <w:pPr>
        <w:ind w:firstLine="708"/>
        <w:jc w:val="both"/>
        <w:rPr>
          <w:bCs/>
        </w:rPr>
      </w:pPr>
      <w:r>
        <w:rPr>
          <w:bCs/>
        </w:rPr>
        <w:t xml:space="preserve">Iz kupovnine ostvrene prodajom nekretnine u vlasništvu stečajnog dužnika upisanih u zk.ul. </w:t>
      </w:r>
      <w:r w:rsidR="00631E55">
        <w:rPr>
          <w:bCs/>
        </w:rPr>
        <w:t xml:space="preserve">2232 k.o. Bizovac </w:t>
      </w:r>
      <w:r>
        <w:rPr>
          <w:bCs/>
        </w:rPr>
        <w:t xml:space="preserve">iznosu od </w:t>
      </w:r>
      <w:r w:rsidR="00631E55">
        <w:rPr>
          <w:bCs/>
        </w:rPr>
        <w:t>26.725,0</w:t>
      </w:r>
      <w:r>
        <w:rPr>
          <w:bCs/>
        </w:rPr>
        <w:t>0 kn stečajn</w:t>
      </w:r>
      <w:r w:rsidR="00631E55">
        <w:rPr>
          <w:bCs/>
        </w:rPr>
        <w:t>a</w:t>
      </w:r>
      <w:r>
        <w:rPr>
          <w:bCs/>
        </w:rPr>
        <w:t xml:space="preserve"> upravitelj</w:t>
      </w:r>
      <w:r w:rsidR="00631E55">
        <w:rPr>
          <w:bCs/>
        </w:rPr>
        <w:t>ica zatražila</w:t>
      </w:r>
      <w:r>
        <w:rPr>
          <w:bCs/>
        </w:rPr>
        <w:t xml:space="preserve"> je izdvajanje u stečajnu masu ukupnog iznosa od </w:t>
      </w:r>
      <w:r w:rsidR="00631E55">
        <w:rPr>
          <w:bCs/>
        </w:rPr>
        <w:t>13.921,45</w:t>
      </w:r>
      <w:r>
        <w:rPr>
          <w:bCs/>
        </w:rPr>
        <w:t xml:space="preserve"> kn</w:t>
      </w:r>
      <w:r w:rsidR="00145B6D">
        <w:rPr>
          <w:bCs/>
        </w:rPr>
        <w:t>, temeljem čl. 254. Stečajnog zakona, za troškove unovčenja predmetni</w:t>
      </w:r>
      <w:r w:rsidR="00D94737">
        <w:rPr>
          <w:bCs/>
        </w:rPr>
        <w:t xml:space="preserve">h nekretnina.  Također, stečajna </w:t>
      </w:r>
      <w:r w:rsidR="00145B6D">
        <w:rPr>
          <w:bCs/>
        </w:rPr>
        <w:t>upravitel</w:t>
      </w:r>
      <w:r w:rsidR="00D94737">
        <w:rPr>
          <w:bCs/>
        </w:rPr>
        <w:t>jica predložila</w:t>
      </w:r>
      <w:r w:rsidR="00145B6D">
        <w:rPr>
          <w:bCs/>
        </w:rPr>
        <w:t xml:space="preserve"> je da se s ostatkom kupovnine u iznosu od </w:t>
      </w:r>
      <w:r w:rsidR="00D94737">
        <w:rPr>
          <w:bCs/>
        </w:rPr>
        <w:t>12.803,55</w:t>
      </w:r>
      <w:r w:rsidR="00145B6D">
        <w:rPr>
          <w:bCs/>
        </w:rPr>
        <w:t xml:space="preserve"> kn namiri razlučni vjerovnik </w:t>
      </w:r>
      <w:r w:rsidR="00D94737">
        <w:rPr>
          <w:bCs/>
        </w:rPr>
        <w:t>RH MF Porezna uprava Područni ured Osijek.</w:t>
      </w:r>
    </w:p>
    <w:p w:rsidRDefault="00145B6D" w:rsidP="00DB518A" w:rsidR="00145B6D">
      <w:pPr>
        <w:ind w:left="360"/>
        <w:jc w:val="both"/>
        <w:rPr>
          <w:bCs/>
        </w:rPr>
      </w:pPr>
    </w:p>
    <w:p w:rsidRDefault="00782A32" w:rsidP="00DB518A" w:rsidR="00782A32">
      <w:pPr>
        <w:ind w:left="360"/>
        <w:jc w:val="both"/>
        <w:rPr>
          <w:bCs/>
        </w:rPr>
      </w:pPr>
    </w:p>
    <w:p w:rsidRDefault="00782A32" w:rsidP="00DB518A" w:rsidR="00782A32">
      <w:pPr>
        <w:ind w:left="360"/>
        <w:jc w:val="both"/>
        <w:rPr>
          <w:bCs/>
        </w:rPr>
      </w:pPr>
    </w:p>
    <w:p w:rsidRDefault="00782A32" w:rsidP="00DB518A" w:rsidR="00782A32">
      <w:pPr>
        <w:ind w:left="360"/>
        <w:jc w:val="both"/>
        <w:rPr>
          <w:bCs/>
        </w:rPr>
      </w:pPr>
    </w:p>
    <w:p w:rsidRDefault="00685C6D" w:rsidP="00235E90" w:rsidR="00235E90">
      <w:pPr>
        <w:jc w:val="right"/>
      </w:pPr>
      <w:r>
        <w:t>13 St-151/15-69</w:t>
      </w:r>
    </w:p>
    <w:p w:rsidRDefault="00782A32" w:rsidP="00DB518A" w:rsidR="00782A32">
      <w:pPr>
        <w:ind w:left="360"/>
        <w:jc w:val="both"/>
        <w:rPr>
          <w:bCs/>
        </w:rPr>
      </w:pPr>
    </w:p>
    <w:p w:rsidRDefault="00235E90" w:rsidP="00DB518A" w:rsidR="00235E90">
      <w:pPr>
        <w:ind w:left="360"/>
        <w:jc w:val="both"/>
        <w:rPr>
          <w:bCs/>
        </w:rPr>
      </w:pPr>
    </w:p>
    <w:p w:rsidRDefault="006E21A5" w:rsidP="00C305F5" w:rsidR="00DB518A">
      <w:pPr>
        <w:ind w:firstLine="708"/>
        <w:jc w:val="both"/>
        <w:rPr>
          <w:bCs/>
        </w:rPr>
      </w:pPr>
      <w:r>
        <w:rPr>
          <w:bCs/>
        </w:rPr>
        <w:t>Uzimajući u obzir podatke iz spisa</w:t>
      </w:r>
      <w:r w:rsidR="0018516E">
        <w:rPr>
          <w:bCs/>
        </w:rPr>
        <w:t>,</w:t>
      </w:r>
      <w:r>
        <w:rPr>
          <w:bCs/>
        </w:rPr>
        <w:t xml:space="preserve"> a n</w:t>
      </w:r>
      <w:r w:rsidR="00145B6D">
        <w:rPr>
          <w:bCs/>
        </w:rPr>
        <w:t>a</w:t>
      </w:r>
      <w:r w:rsidR="00D94737">
        <w:rPr>
          <w:bCs/>
        </w:rPr>
        <w:t xml:space="preserve">ročito zaključak o određivanju elektroničke javne dražbe </w:t>
      </w:r>
      <w:r>
        <w:rPr>
          <w:bCs/>
        </w:rPr>
        <w:t>St-</w:t>
      </w:r>
      <w:r w:rsidR="00D94737">
        <w:rPr>
          <w:bCs/>
        </w:rPr>
        <w:t xml:space="preserve">151/15-44 od 2. lipnja </w:t>
      </w:r>
      <w:r w:rsidR="00145B6D">
        <w:rPr>
          <w:bCs/>
        </w:rPr>
        <w:t>2017</w:t>
      </w:r>
      <w:r w:rsidR="00A73279">
        <w:rPr>
          <w:bCs/>
        </w:rPr>
        <w:t>.</w:t>
      </w:r>
      <w:r>
        <w:rPr>
          <w:bCs/>
        </w:rPr>
        <w:t xml:space="preserve"> godine, rješenje o prihvaćanju ponude i dosudi broj St-</w:t>
      </w:r>
      <w:r w:rsidR="00D94737">
        <w:rPr>
          <w:bCs/>
        </w:rPr>
        <w:t xml:space="preserve">151/15-53 od 11. travnja 2018. </w:t>
      </w:r>
      <w:r w:rsidR="00A12D8C">
        <w:rPr>
          <w:bCs/>
        </w:rPr>
        <w:t xml:space="preserve">godine, </w:t>
      </w:r>
      <w:r>
        <w:rPr>
          <w:bCs/>
        </w:rPr>
        <w:t>te nakon održanog ročišta za diobu kupovnine  dana</w:t>
      </w:r>
      <w:r w:rsidR="00A73279">
        <w:rPr>
          <w:bCs/>
        </w:rPr>
        <w:t xml:space="preserve"> </w:t>
      </w:r>
      <w:r w:rsidR="00D94737">
        <w:rPr>
          <w:bCs/>
        </w:rPr>
        <w:t>11. srpnja</w:t>
      </w:r>
      <w:r w:rsidR="004C74DB">
        <w:rPr>
          <w:bCs/>
        </w:rPr>
        <w:t xml:space="preserve"> 2018.</w:t>
      </w:r>
      <w:r w:rsidR="00A73279">
        <w:rPr>
          <w:bCs/>
        </w:rPr>
        <w:t xml:space="preserve"> </w:t>
      </w:r>
      <w:r>
        <w:rPr>
          <w:bCs/>
        </w:rPr>
        <w:t>godine, utvrđeno je da troškovi utvrđenja</w:t>
      </w:r>
      <w:r w:rsidR="004C74DB">
        <w:rPr>
          <w:bCs/>
        </w:rPr>
        <w:t xml:space="preserve"> predmeta razlučno prava  </w:t>
      </w:r>
      <w:r>
        <w:rPr>
          <w:bCs/>
        </w:rPr>
        <w:t>čl</w:t>
      </w:r>
      <w:r w:rsidR="00A73279">
        <w:rPr>
          <w:bCs/>
        </w:rPr>
        <w:t>anku</w:t>
      </w:r>
      <w:r>
        <w:rPr>
          <w:bCs/>
        </w:rPr>
        <w:t xml:space="preserve"> </w:t>
      </w:r>
      <w:r w:rsidR="004C74DB">
        <w:rPr>
          <w:bCs/>
        </w:rPr>
        <w:t>254</w:t>
      </w:r>
      <w:r w:rsidR="00A73279">
        <w:rPr>
          <w:bCs/>
        </w:rPr>
        <w:t xml:space="preserve">. stav </w:t>
      </w:r>
      <w:r w:rsidR="004C74DB">
        <w:rPr>
          <w:bCs/>
        </w:rPr>
        <w:t>2</w:t>
      </w:r>
      <w:r>
        <w:rPr>
          <w:bCs/>
        </w:rPr>
        <w:t>. Stečajnog zakona iznose</w:t>
      </w:r>
      <w:r w:rsidR="00D94737">
        <w:rPr>
          <w:bCs/>
        </w:rPr>
        <w:t xml:space="preserve"> 1.336,25</w:t>
      </w:r>
      <w:r w:rsidR="004C74DB">
        <w:rPr>
          <w:bCs/>
        </w:rPr>
        <w:t xml:space="preserve"> kn. </w:t>
      </w:r>
      <w:r w:rsidR="00A73279">
        <w:rPr>
          <w:bCs/>
        </w:rPr>
        <w:t>Troškovi unovčenja</w:t>
      </w:r>
      <w:r w:rsidR="004C74DB">
        <w:rPr>
          <w:bCs/>
        </w:rPr>
        <w:t xml:space="preserve"> predmeta razlučnog prava, sukladno članku 254. stav 3. </w:t>
      </w:r>
      <w:r>
        <w:rPr>
          <w:bCs/>
        </w:rPr>
        <w:t>S</w:t>
      </w:r>
      <w:r w:rsidR="00A73279">
        <w:rPr>
          <w:bCs/>
        </w:rPr>
        <w:t>tečajnog zakona</w:t>
      </w:r>
      <w:r>
        <w:rPr>
          <w:bCs/>
        </w:rPr>
        <w:t xml:space="preserve"> određuju se u stvarnoj visini budući su nastali troškovi znatno viši od </w:t>
      </w:r>
      <w:r w:rsidR="001E71EC">
        <w:rPr>
          <w:bCs/>
        </w:rPr>
        <w:t xml:space="preserve"> 5% od </w:t>
      </w:r>
      <w:r w:rsidR="004C74DB">
        <w:rPr>
          <w:bCs/>
        </w:rPr>
        <w:t xml:space="preserve">utrška </w:t>
      </w:r>
      <w:r>
        <w:rPr>
          <w:bCs/>
        </w:rPr>
        <w:t xml:space="preserve">i ukupno iznose </w:t>
      </w:r>
      <w:r w:rsidR="00F022A3">
        <w:rPr>
          <w:bCs/>
        </w:rPr>
        <w:t>12.585</w:t>
      </w:r>
      <w:r w:rsidR="007802FD">
        <w:rPr>
          <w:bCs/>
        </w:rPr>
        <w:t>,20</w:t>
      </w:r>
      <w:r w:rsidR="001E71EC">
        <w:rPr>
          <w:bCs/>
        </w:rPr>
        <w:t xml:space="preserve"> </w:t>
      </w:r>
      <w:r>
        <w:rPr>
          <w:bCs/>
        </w:rPr>
        <w:t>kn, a predstavljaju stvarne tro</w:t>
      </w:r>
      <w:r w:rsidR="001E71EC">
        <w:rPr>
          <w:bCs/>
        </w:rPr>
        <w:t xml:space="preserve">škove  unovčenja koji terete ove nekretnine </w:t>
      </w:r>
      <w:r>
        <w:rPr>
          <w:bCs/>
        </w:rPr>
        <w:t>i to kako slijedi:</w:t>
      </w:r>
    </w:p>
    <w:p w:rsidRDefault="007802FD" w:rsidP="007802FD" w:rsidR="007802FD" w:rsidRPr="000E3F31">
      <w:pPr>
        <w:numPr>
          <w:ilvl w:val="0"/>
          <w:numId w:val="20"/>
        </w:numPr>
        <w:tabs>
          <w:tab w:pos="1776" w:val="clear"/>
          <w:tab w:pos="720" w:val="num"/>
        </w:tabs>
        <w:ind w:left="720"/>
        <w:jc w:val="both"/>
        <w:rPr>
          <w:b/>
        </w:rPr>
      </w:pPr>
      <w:r>
        <w:t>trošak elektroničke javne dražbe – 2.800,00 kn</w:t>
      </w:r>
    </w:p>
    <w:p w:rsidRDefault="007802FD" w:rsidP="007802FD" w:rsidR="007802FD" w:rsidRPr="000E3F31">
      <w:pPr>
        <w:numPr>
          <w:ilvl w:val="0"/>
          <w:numId w:val="20"/>
        </w:numPr>
        <w:tabs>
          <w:tab w:pos="1776" w:val="clear"/>
          <w:tab w:pos="720" w:val="num"/>
        </w:tabs>
        <w:ind w:left="720"/>
        <w:jc w:val="both"/>
        <w:rPr>
          <w:b/>
        </w:rPr>
      </w:pPr>
      <w:r>
        <w:t xml:space="preserve">trošak nagrade stečajnog upravitelja – 4.596,70 kn       </w:t>
      </w:r>
    </w:p>
    <w:p w:rsidRDefault="007802FD" w:rsidP="007802FD" w:rsidR="007802FD" w:rsidRPr="004C7649">
      <w:pPr>
        <w:numPr>
          <w:ilvl w:val="0"/>
          <w:numId w:val="20"/>
        </w:numPr>
        <w:tabs>
          <w:tab w:pos="1776" w:val="clear"/>
          <w:tab w:pos="720" w:val="num"/>
        </w:tabs>
        <w:ind w:left="720"/>
        <w:jc w:val="both"/>
        <w:rPr>
          <w:b/>
        </w:rPr>
      </w:pPr>
      <w:r>
        <w:t>trošak knjigovodstvenih usluga – 5.000,00 kn</w:t>
      </w:r>
    </w:p>
    <w:p w:rsidRDefault="007802FD" w:rsidP="007802FD" w:rsidR="007802FD" w:rsidRPr="0048540D">
      <w:pPr>
        <w:numPr>
          <w:ilvl w:val="0"/>
          <w:numId w:val="20"/>
        </w:numPr>
        <w:tabs>
          <w:tab w:pos="1776" w:val="clear"/>
          <w:tab w:pos="720" w:val="num"/>
        </w:tabs>
        <w:ind w:left="720"/>
        <w:jc w:val="both"/>
        <w:rPr>
          <w:b/>
        </w:rPr>
      </w:pPr>
      <w:r>
        <w:t>trošak  izrade pečata – 90,00 kn</w:t>
      </w:r>
    </w:p>
    <w:p w:rsidRDefault="007802FD" w:rsidP="007802FD" w:rsidR="007802FD" w:rsidRPr="0048540D">
      <w:pPr>
        <w:numPr>
          <w:ilvl w:val="0"/>
          <w:numId w:val="20"/>
        </w:numPr>
        <w:tabs>
          <w:tab w:pos="1776" w:val="clear"/>
          <w:tab w:pos="720" w:val="num"/>
        </w:tabs>
        <w:ind w:left="720"/>
        <w:jc w:val="both"/>
        <w:rPr>
          <w:b/>
        </w:rPr>
      </w:pPr>
      <w:r>
        <w:t>trošak javnog bilježnika (ovjera potpisa) – 47,50 kn</w:t>
      </w:r>
    </w:p>
    <w:p w:rsidRDefault="007802FD" w:rsidP="007802FD" w:rsidR="007802FD" w:rsidRPr="0048540D">
      <w:pPr>
        <w:numPr>
          <w:ilvl w:val="0"/>
          <w:numId w:val="20"/>
        </w:numPr>
        <w:tabs>
          <w:tab w:pos="1776" w:val="clear"/>
          <w:tab w:pos="720" w:val="num"/>
        </w:tabs>
        <w:ind w:left="720"/>
        <w:jc w:val="both"/>
        <w:rPr>
          <w:b/>
        </w:rPr>
      </w:pPr>
      <w:r>
        <w:t>trošak platnog prometa – 51,00 kn.</w:t>
      </w:r>
    </w:p>
    <w:p w:rsidRDefault="007D6E23" w:rsidP="007D6E23" w:rsidR="007D6E23">
      <w:pPr>
        <w:ind w:left="1800"/>
        <w:jc w:val="both"/>
        <w:rPr>
          <w:bCs/>
        </w:rPr>
      </w:pPr>
    </w:p>
    <w:p w:rsidRDefault="006E21A5" w:rsidP="00367C2A" w:rsidR="00BA3EA0">
      <w:pPr>
        <w:ind w:firstLine="708"/>
        <w:jc w:val="both"/>
        <w:rPr>
          <w:bCs/>
        </w:rPr>
      </w:pPr>
      <w:r>
        <w:rPr>
          <w:bCs/>
        </w:rPr>
        <w:t xml:space="preserve">Stečajni postupak nad </w:t>
      </w:r>
      <w:r w:rsidR="00B46226">
        <w:rPr>
          <w:bCs/>
        </w:rPr>
        <w:t xml:space="preserve"> dužnikom </w:t>
      </w:r>
      <w:r w:rsidR="007802FD">
        <w:t>BUČ TRADE d.o.o. za izvođenje građevinskih radova, u stečaju, Bizovac, Republike Hrvatske 22, o</w:t>
      </w:r>
      <w:r w:rsidR="00B46226">
        <w:rPr>
          <w:bCs/>
        </w:rPr>
        <w:t>tvo</w:t>
      </w:r>
      <w:r>
        <w:rPr>
          <w:bCs/>
        </w:rPr>
        <w:t>ren je dana</w:t>
      </w:r>
      <w:r w:rsidR="007802FD">
        <w:rPr>
          <w:bCs/>
        </w:rPr>
        <w:t xml:space="preserve"> 5. svibnja 2016</w:t>
      </w:r>
      <w:r w:rsidR="001E71EC">
        <w:rPr>
          <w:bCs/>
        </w:rPr>
        <w:t>.</w:t>
      </w:r>
      <w:r w:rsidR="00B46226">
        <w:rPr>
          <w:bCs/>
        </w:rPr>
        <w:t xml:space="preserve"> godine. U stečajnom postupku unovčena je stečajna masa u ukupnom iznosu od </w:t>
      </w:r>
      <w:r w:rsidR="007802FD">
        <w:rPr>
          <w:bCs/>
        </w:rPr>
        <w:t>26.725,00</w:t>
      </w:r>
      <w:r w:rsidR="00B46226">
        <w:rPr>
          <w:bCs/>
        </w:rPr>
        <w:t xml:space="preserve"> kn, a predmetne nekretnine koje su unovčene u iznosu od </w:t>
      </w:r>
      <w:r w:rsidR="007802FD">
        <w:rPr>
          <w:bCs/>
        </w:rPr>
        <w:t>26.725,00</w:t>
      </w:r>
      <w:r w:rsidR="00A73279">
        <w:rPr>
          <w:bCs/>
        </w:rPr>
        <w:t xml:space="preserve"> </w:t>
      </w:r>
      <w:r w:rsidR="00B46226">
        <w:rPr>
          <w:bCs/>
        </w:rPr>
        <w:t xml:space="preserve"> kn čine </w:t>
      </w:r>
      <w:r w:rsidR="007F5B83">
        <w:rPr>
          <w:bCs/>
        </w:rPr>
        <w:t>1</w:t>
      </w:r>
      <w:r w:rsidR="007802FD">
        <w:rPr>
          <w:bCs/>
        </w:rPr>
        <w:t>00</w:t>
      </w:r>
      <w:r w:rsidR="007F5B83">
        <w:rPr>
          <w:bCs/>
        </w:rPr>
        <w:t xml:space="preserve"> </w:t>
      </w:r>
      <w:r w:rsidR="007D6E23">
        <w:rPr>
          <w:bCs/>
        </w:rPr>
        <w:t>%</w:t>
      </w:r>
      <w:r w:rsidR="00B46226">
        <w:rPr>
          <w:bCs/>
        </w:rPr>
        <w:t xml:space="preserve"> unovčene stečajne mase.</w:t>
      </w:r>
      <w:r w:rsidR="00367C2A">
        <w:rPr>
          <w:bCs/>
        </w:rPr>
        <w:t xml:space="preserve"> </w:t>
      </w:r>
      <w:r w:rsidR="00BA3EA0">
        <w:rPr>
          <w:bCs/>
        </w:rPr>
        <w:t xml:space="preserve"> </w:t>
      </w:r>
    </w:p>
    <w:p w:rsidRDefault="00BA3EA0" w:rsidP="00367C2A" w:rsidR="00BA3EA0">
      <w:pPr>
        <w:ind w:firstLine="708"/>
        <w:jc w:val="both"/>
        <w:rPr>
          <w:bCs/>
        </w:rPr>
      </w:pPr>
    </w:p>
    <w:p w:rsidRDefault="00BA3EA0" w:rsidP="00367C2A" w:rsidR="00BA3EA0">
      <w:pPr>
        <w:ind w:firstLine="708"/>
        <w:jc w:val="both"/>
        <w:rPr>
          <w:bCs/>
        </w:rPr>
      </w:pPr>
      <w:r>
        <w:rPr>
          <w:bCs/>
        </w:rPr>
        <w:t xml:space="preserve">Prema vrijednosti unovčene stečajne mase u ukupnom iznosu od </w:t>
      </w:r>
      <w:r w:rsidR="007802FD">
        <w:rPr>
          <w:bCs/>
        </w:rPr>
        <w:t>26.725,00</w:t>
      </w:r>
      <w:r>
        <w:rPr>
          <w:bCs/>
        </w:rPr>
        <w:t xml:space="preserve"> kn stečajno</w:t>
      </w:r>
      <w:r w:rsidR="007802FD">
        <w:rPr>
          <w:bCs/>
        </w:rPr>
        <w:t>j upraviteljici</w:t>
      </w:r>
      <w:r>
        <w:rPr>
          <w:bCs/>
        </w:rPr>
        <w:t xml:space="preserve"> pripada nagrada prema pravilima Uredbi o kriteriju i načinu obračuna i </w:t>
      </w:r>
      <w:r w:rsidR="004931F4">
        <w:rPr>
          <w:bCs/>
        </w:rPr>
        <w:t>plaćanja nagrada</w:t>
      </w:r>
      <w:r>
        <w:rPr>
          <w:bCs/>
        </w:rPr>
        <w:t xml:space="preserve"> stečajnim upraviteljima </w:t>
      </w:r>
      <w:r w:rsidR="004931F4">
        <w:rPr>
          <w:bCs/>
        </w:rPr>
        <w:t>(Narodne novine broj</w:t>
      </w:r>
      <w:r w:rsidR="000155D4">
        <w:rPr>
          <w:bCs/>
        </w:rPr>
        <w:t xml:space="preserve"> 105/15)</w:t>
      </w:r>
      <w:r w:rsidR="004931F4">
        <w:rPr>
          <w:bCs/>
        </w:rPr>
        <w:t xml:space="preserve"> u iznosu od</w:t>
      </w:r>
      <w:r w:rsidR="000155D4">
        <w:rPr>
          <w:bCs/>
        </w:rPr>
        <w:t xml:space="preserve"> </w:t>
      </w:r>
      <w:r w:rsidR="007802FD">
        <w:rPr>
          <w:bCs/>
        </w:rPr>
        <w:t xml:space="preserve"> </w:t>
      </w:r>
      <w:r w:rsidR="000155D4">
        <w:rPr>
          <w:bCs/>
        </w:rPr>
        <w:t>4.276,00</w:t>
      </w:r>
      <w:r w:rsidR="004931F4">
        <w:rPr>
          <w:bCs/>
        </w:rPr>
        <w:t xml:space="preserve"> kn bruto (4</w:t>
      </w:r>
      <w:r w:rsidR="000155D4">
        <w:rPr>
          <w:bCs/>
        </w:rPr>
        <w:t xml:space="preserve">.596,70 </w:t>
      </w:r>
      <w:r w:rsidR="004931F4">
        <w:rPr>
          <w:bCs/>
        </w:rPr>
        <w:t>kn ukupan trošak).</w:t>
      </w:r>
    </w:p>
    <w:p w:rsidRDefault="00BA3EA0" w:rsidP="00367C2A" w:rsidR="00BA3EA0">
      <w:pPr>
        <w:ind w:firstLine="708"/>
        <w:jc w:val="both"/>
        <w:rPr>
          <w:bCs/>
        </w:rPr>
      </w:pPr>
    </w:p>
    <w:p w:rsidRDefault="004931F4" w:rsidP="00367C2A" w:rsidR="002960EA">
      <w:pPr>
        <w:ind w:firstLine="708"/>
        <w:jc w:val="both"/>
        <w:rPr>
          <w:bCs/>
        </w:rPr>
      </w:pPr>
      <w:r>
        <w:rPr>
          <w:bCs/>
        </w:rPr>
        <w:t xml:space="preserve">Trošak nagrade stečajnog upravitelja u </w:t>
      </w:r>
      <w:r w:rsidR="000155D4">
        <w:rPr>
          <w:bCs/>
        </w:rPr>
        <w:t xml:space="preserve">100 %-tnom </w:t>
      </w:r>
      <w:r>
        <w:rPr>
          <w:bCs/>
        </w:rPr>
        <w:t>tereti unovčenje predmetnih nekretnina, koliko kupoprodajna cijena ostvarena prodajom istih nekretnina sudjeluje u ukupno unovčenoj stečajnoj masi.</w:t>
      </w:r>
      <w:r w:rsidR="0062526F">
        <w:rPr>
          <w:bCs/>
        </w:rPr>
        <w:t xml:space="preserve"> Ostali</w:t>
      </w:r>
      <w:r>
        <w:rPr>
          <w:bCs/>
        </w:rPr>
        <w:t xml:space="preserve"> </w:t>
      </w:r>
      <w:r w:rsidR="0062526F">
        <w:rPr>
          <w:bCs/>
        </w:rPr>
        <w:t>n</w:t>
      </w:r>
      <w:r w:rsidR="00367C2A">
        <w:rPr>
          <w:bCs/>
        </w:rPr>
        <w:t>astali troškovi</w:t>
      </w:r>
      <w:r w:rsidR="0062526F">
        <w:rPr>
          <w:bCs/>
        </w:rPr>
        <w:t xml:space="preserve"> unovčenja</w:t>
      </w:r>
      <w:r w:rsidR="000155D4">
        <w:rPr>
          <w:bCs/>
        </w:rPr>
        <w:t xml:space="preserve"> također u 100 %-tnom </w:t>
      </w:r>
      <w:r w:rsidR="00235E90">
        <w:rPr>
          <w:bCs/>
        </w:rPr>
        <w:t>iznosu tereti</w:t>
      </w:r>
      <w:r w:rsidR="001D59FD">
        <w:rPr>
          <w:bCs/>
        </w:rPr>
        <w:t xml:space="preserve"> </w:t>
      </w:r>
      <w:r w:rsidR="007F5B83">
        <w:rPr>
          <w:bCs/>
        </w:rPr>
        <w:t>unovčenje predmetnih nekretnina</w:t>
      </w:r>
      <w:r w:rsidR="001D59FD">
        <w:rPr>
          <w:bCs/>
        </w:rPr>
        <w:t xml:space="preserve">. </w:t>
      </w:r>
      <w:r>
        <w:rPr>
          <w:bCs/>
        </w:rPr>
        <w:t xml:space="preserve"> </w:t>
      </w:r>
      <w:r w:rsidR="0062526F">
        <w:rPr>
          <w:bCs/>
        </w:rPr>
        <w:t xml:space="preserve"> </w:t>
      </w:r>
    </w:p>
    <w:p w:rsidRDefault="00C305F5" w:rsidP="00B46226" w:rsidR="00C305F5">
      <w:pPr>
        <w:jc w:val="both"/>
        <w:rPr>
          <w:bCs/>
        </w:rPr>
      </w:pPr>
    </w:p>
    <w:p w:rsidRDefault="00B46226" w:rsidP="00C305F5" w:rsidR="00B46226">
      <w:pPr>
        <w:ind w:firstLine="708"/>
        <w:jc w:val="both"/>
        <w:rPr>
          <w:bCs/>
        </w:rPr>
      </w:pPr>
      <w:r>
        <w:rPr>
          <w:bCs/>
        </w:rPr>
        <w:t>Uzimajući u obzir podatke iz spisa i i</w:t>
      </w:r>
      <w:r w:rsidR="00A73279">
        <w:rPr>
          <w:bCs/>
        </w:rPr>
        <w:t>z zemljišnih knjiga temeljem članka</w:t>
      </w:r>
      <w:r w:rsidR="00C305F5">
        <w:rPr>
          <w:bCs/>
        </w:rPr>
        <w:t xml:space="preserve"> 105. i 118. Ovršnog zakona (Narodne novine broj </w:t>
      </w:r>
      <w:r w:rsidR="0062526F">
        <w:rPr>
          <w:bCs/>
        </w:rPr>
        <w:t>112/12, 25/13,</w:t>
      </w:r>
      <w:r w:rsidR="00C305F5">
        <w:rPr>
          <w:bCs/>
        </w:rPr>
        <w:t xml:space="preserve"> 93/14</w:t>
      </w:r>
      <w:r w:rsidR="0062526F">
        <w:rPr>
          <w:bCs/>
        </w:rPr>
        <w:t>, 55/16, 73/17</w:t>
      </w:r>
      <w:r w:rsidR="00C305F5">
        <w:rPr>
          <w:bCs/>
        </w:rPr>
        <w:t>)</w:t>
      </w:r>
      <w:r w:rsidR="00C50161">
        <w:rPr>
          <w:bCs/>
        </w:rPr>
        <w:t xml:space="preserve"> u  </w:t>
      </w:r>
      <w:r w:rsidR="00C305F5">
        <w:rPr>
          <w:bCs/>
        </w:rPr>
        <w:t xml:space="preserve">vezi  s  člankom </w:t>
      </w:r>
      <w:r w:rsidR="00222A3D">
        <w:rPr>
          <w:bCs/>
        </w:rPr>
        <w:t>248., 254.</w:t>
      </w:r>
      <w:r>
        <w:rPr>
          <w:bCs/>
        </w:rPr>
        <w:t xml:space="preserve"> </w:t>
      </w:r>
      <w:r w:rsidR="00222A3D">
        <w:rPr>
          <w:bCs/>
        </w:rPr>
        <w:t xml:space="preserve">i 441. </w:t>
      </w:r>
      <w:r>
        <w:rPr>
          <w:bCs/>
        </w:rPr>
        <w:t xml:space="preserve">Stečajnog zakona (Narodne novine </w:t>
      </w:r>
      <w:r w:rsidR="00C305F5">
        <w:rPr>
          <w:bCs/>
        </w:rPr>
        <w:t>71/15</w:t>
      </w:r>
      <w:r w:rsidR="00222A3D">
        <w:rPr>
          <w:bCs/>
        </w:rPr>
        <w:t xml:space="preserve"> i 104/17</w:t>
      </w:r>
      <w:r w:rsidR="00C305F5">
        <w:rPr>
          <w:bCs/>
        </w:rPr>
        <w:t>)</w:t>
      </w:r>
      <w:r>
        <w:rPr>
          <w:bCs/>
        </w:rPr>
        <w:t xml:space="preserve"> </w:t>
      </w:r>
      <w:r w:rsidR="00222A3D">
        <w:rPr>
          <w:bCs/>
        </w:rPr>
        <w:t>riješeno je kao</w:t>
      </w:r>
      <w:r>
        <w:rPr>
          <w:bCs/>
        </w:rPr>
        <w:t xml:space="preserve"> u izreci.</w:t>
      </w:r>
    </w:p>
    <w:p w:rsidRDefault="007C7FA1" w:rsidP="00DB518A" w:rsidR="007C7FA1" w:rsidRPr="00226FD0">
      <w:pPr>
        <w:jc w:val="both"/>
        <w:rPr>
          <w:bCs/>
        </w:rPr>
      </w:pPr>
    </w:p>
    <w:p w:rsidRDefault="00B46226" w:rsidP="00235E90" w:rsidR="00DB518A">
      <w:pPr>
        <w:jc w:val="center"/>
        <w:rPr>
          <w:bCs/>
        </w:rPr>
      </w:pPr>
      <w:r>
        <w:rPr>
          <w:bCs/>
        </w:rPr>
        <w:t>U O</w:t>
      </w:r>
      <w:r w:rsidR="00C305F5">
        <w:rPr>
          <w:bCs/>
        </w:rPr>
        <w:t>sijeku</w:t>
      </w:r>
      <w:r w:rsidR="00235E90">
        <w:rPr>
          <w:bCs/>
        </w:rPr>
        <w:t xml:space="preserve"> 11. srpanj</w:t>
      </w:r>
      <w:r w:rsidR="0062526F">
        <w:rPr>
          <w:bCs/>
        </w:rPr>
        <w:t xml:space="preserve"> 2018.</w:t>
      </w:r>
      <w:r w:rsidR="00C305F5">
        <w:rPr>
          <w:bCs/>
        </w:rPr>
        <w:t xml:space="preserve"> </w:t>
      </w:r>
    </w:p>
    <w:p w:rsidRDefault="00B46226" w:rsidP="00B46226" w:rsidR="00C50161">
      <w:pPr>
        <w:rPr>
          <w:bCs/>
        </w:rPr>
      </w:pPr>
      <w:r>
        <w:rPr>
          <w:bCs/>
        </w:rPr>
        <w:t>Zapisničar</w:t>
      </w:r>
    </w:p>
    <w:p w:rsidRDefault="00C50161" w:rsidP="00B46226" w:rsidR="00B46226">
      <w:pPr>
        <w:rPr>
          <w:bCs/>
        </w:rPr>
      </w:pPr>
      <w:r>
        <w:rPr>
          <w:bCs/>
        </w:rPr>
        <w:t xml:space="preserve">Maja Kocijan </w:t>
      </w:r>
    </w:p>
    <w:p w:rsidRDefault="00B46226" w:rsidP="00B46226" w:rsidR="00B4622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E22357">
        <w:rPr>
          <w:bCs/>
        </w:rPr>
        <w:t>STEČAJNI SUDAC</w:t>
      </w:r>
    </w:p>
    <w:p w:rsidRDefault="00B46226" w:rsidP="00B46226" w:rsidR="00B4622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</w:t>
      </w:r>
      <w:r>
        <w:rPr>
          <w:bCs/>
        </w:rPr>
        <w:tab/>
        <w:t xml:space="preserve">    </w:t>
      </w:r>
      <w:r w:rsidRPr="00E22357">
        <w:rPr>
          <w:bCs/>
        </w:rPr>
        <w:t>Jadranka Herman</w:t>
      </w:r>
    </w:p>
    <w:p w:rsidRDefault="00DB518A" w:rsidP="00B46226" w:rsidR="00DB518A">
      <w:pPr>
        <w:rPr>
          <w:bCs/>
        </w:rPr>
      </w:pPr>
    </w:p>
    <w:p w:rsidRDefault="00B46226" w:rsidP="00B46226" w:rsidR="00B46226">
      <w:pPr>
        <w:rPr>
          <w:bCs/>
        </w:rPr>
      </w:pPr>
      <w:r w:rsidRPr="00B44B3F">
        <w:rPr>
          <w:bCs/>
        </w:rPr>
        <w:t>UPUTA O PRAVNOM LIJEKU:</w:t>
      </w:r>
    </w:p>
    <w:p w:rsidRDefault="00B46226" w:rsidP="00DB518A" w:rsidR="00DB518A" w:rsidRPr="00DB518A">
      <w:pPr>
        <w:jc w:val="both"/>
        <w:rPr>
          <w:bCs/>
        </w:rPr>
      </w:pPr>
      <w:r w:rsidRPr="00B44B3F">
        <w:rPr>
          <w:bCs/>
        </w:rPr>
        <w:t>Protiv ovog rješenja može nezadovoljna stranka uložiti žalbu Visokom trgovačkom sudu Republike Hrvatske u Zagrebu u roku od 8 dana pismeno u 3 primjerka putem ovoga suda.</w:t>
      </w:r>
    </w:p>
    <w:p w:rsidRDefault="00DB518A" w:rsidP="00DB518A" w:rsidR="00DB518A"/>
    <w:p w:rsidRDefault="00DB518A" w:rsidP="00DB518A" w:rsidR="00DB518A">
      <w:r>
        <w:t>DNA</w:t>
      </w:r>
    </w:p>
    <w:p w:rsidRDefault="00222A3D" w:rsidP="00DB518A" w:rsidR="00DB518A">
      <w:pPr>
        <w:pStyle w:val="Tijeloteksta"/>
        <w:numPr>
          <w:ilvl w:val="0"/>
          <w:numId w:val="17"/>
        </w:numPr>
        <w:jc w:val="left"/>
      </w:pPr>
      <w:r>
        <w:t xml:space="preserve">stečajni upravitelj </w:t>
      </w:r>
      <w:r w:rsidR="00235E90">
        <w:t>Lidija Balog</w:t>
      </w:r>
    </w:p>
    <w:p w:rsidRDefault="00DB518A" w:rsidP="0064044B" w:rsidR="00AD44A7">
      <w:pPr>
        <w:pStyle w:val="Tijeloteksta"/>
        <w:numPr>
          <w:ilvl w:val="0"/>
          <w:numId w:val="17"/>
        </w:numPr>
      </w:pPr>
      <w:r>
        <w:t xml:space="preserve">razlučni vjerovnik </w:t>
      </w:r>
      <w:r w:rsidR="00235E90">
        <w:t>RH MF Porezna uprava po ŽDO Osijek</w:t>
      </w:r>
    </w:p>
    <w:p w:rsidRDefault="00C305F5" w:rsidP="00DB518A" w:rsidR="00DB518A">
      <w:pPr>
        <w:pStyle w:val="Tijeloteksta"/>
        <w:numPr>
          <w:ilvl w:val="0"/>
          <w:numId w:val="17"/>
        </w:numPr>
        <w:jc w:val="left"/>
      </w:pPr>
      <w:r>
        <w:t>e-</w:t>
      </w:r>
      <w:r w:rsidR="00DB518A">
        <w:t xml:space="preserve">oglasna ploča </w:t>
      </w:r>
    </w:p>
    <w:p w:rsidRDefault="00C305F5" w:rsidP="00DB518A" w:rsidR="00DB518A">
      <w:pPr>
        <w:pStyle w:val="Tijeloteksta"/>
        <w:numPr>
          <w:ilvl w:val="0"/>
          <w:numId w:val="17"/>
        </w:numPr>
        <w:jc w:val="left"/>
      </w:pPr>
      <w:r>
        <w:t xml:space="preserve">kal. </w:t>
      </w:r>
      <w:r w:rsidR="00235E90">
        <w:t>6/8</w:t>
      </w:r>
    </w:p>
    <w:sectPr w:rsidSect="00782A32" w:rsidR="00DB518A">
      <w:headerReference w:type="even" r:id="rId11"/>
      <w:headerReference w:type="default" r:id="rId12"/>
      <w:pgSz w:h="16838" w:w="11906"/>
      <w:pgMar w:gutter="0" w:footer="708" w:header="708" w:left="1417" w:bottom="709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5B6D" w:rsidR="00145B6D">
      <w:r>
        <w:separator/>
      </w:r>
    </w:p>
  </w:endnote>
  <w:endnote w:id="0" w:type="continuationSeparator">
    <w:p w:rsidRDefault="00145B6D" w:rsidR="00145B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5B6D" w:rsidR="00145B6D">
      <w:r>
        <w:separator/>
      </w:r>
    </w:p>
  </w:footnote>
  <w:footnote w:id="0" w:type="continuationSeparator">
    <w:p w:rsidRDefault="00145B6D" w:rsidR="00145B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B6D" w:rsidP="006D02B0" w:rsidR="00145B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5B6D" w:rsidR="00145B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B6D" w:rsidP="006D02B0" w:rsidR="00145B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5C6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45B6D" w:rsidR="00145B6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7123C"/>
    <w:multiLevelType w:val="hybridMultilevel"/>
    <w:tmpl w:val="1CB0E158"/>
    <w:lvl w:tplc="61A6715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085A2494"/>
    <w:multiLevelType w:val="hybridMultilevel"/>
    <w:tmpl w:val="6AC8EB84"/>
    <w:lvl w:tplc="13C6D204" w:ilvl="0">
      <w:start w:val="1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2">
    <w:nsid w:val="10251C72"/>
    <w:multiLevelType w:val="hybridMultilevel"/>
    <w:tmpl w:val="A0263F2E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21BC5968"/>
    <w:multiLevelType w:val="hybridMultilevel"/>
    <w:tmpl w:val="77CA0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C03D06"/>
    <w:multiLevelType w:val="hybridMultilevel"/>
    <w:tmpl w:val="9AB4919A"/>
    <w:lvl w:tplc="47946240" w:ilvl="0">
      <w:start w:val="13"/>
      <w:numFmt w:val="bullet"/>
      <w:lvlText w:val="-"/>
      <w:lvlJc w:val="left"/>
      <w:pPr>
        <w:ind w:hanging="360" w:left="11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7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9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1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3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5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7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9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18"/>
      </w:pPr>
      <w:rPr>
        <w:rFonts w:hAnsi="Wingdings" w:ascii="Wingdings" w:hint="default"/>
      </w:rPr>
    </w:lvl>
  </w:abstractNum>
  <w:abstractNum w:abstractNumId="5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F1B584B"/>
    <w:multiLevelType w:val="hybridMultilevel"/>
    <w:tmpl w:val="F41692DA"/>
    <w:lvl w:tplc="D3607FB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7">
    <w:nsid w:val="37562C99"/>
    <w:multiLevelType w:val="hybridMultilevel"/>
    <w:tmpl w:val="4AE6D74C"/>
    <w:lvl w:tplc="D272180E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3FC82BA1"/>
    <w:multiLevelType w:val="hybridMultilevel"/>
    <w:tmpl w:val="94B2F118"/>
    <w:lvl w:tplc="60AE7B32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5D06F06"/>
    <w:multiLevelType w:val="hybridMultilevel"/>
    <w:tmpl w:val="9EBE7CE8"/>
    <w:lvl w:tplc="689453F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9690895"/>
    <w:multiLevelType w:val="hybridMultilevel"/>
    <w:tmpl w:val="080295A0"/>
    <w:lvl w:tplc="C08413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53E66E7D"/>
    <w:multiLevelType w:val="hybridMultilevel"/>
    <w:tmpl w:val="D6089E58"/>
    <w:lvl w:tplc="0CDA77FE" w:ilvl="0">
      <w:start w:val="1"/>
      <w:numFmt w:val="bullet"/>
      <w:lvlText w:val="-"/>
      <w:lvlJc w:val="left"/>
      <w:pPr>
        <w:tabs>
          <w:tab w:pos="5400" w:val="num"/>
        </w:tabs>
        <w:ind w:hanging="360" w:left="5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60" w:val="num"/>
        </w:tabs>
        <w:ind w:hanging="360" w:left="7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80" w:val="num"/>
        </w:tabs>
        <w:ind w:hanging="360" w:left="8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00" w:val="num"/>
        </w:tabs>
        <w:ind w:hanging="360" w:left="9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720" w:val="num"/>
        </w:tabs>
        <w:ind w:hanging="360" w:left="9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440" w:val="num"/>
        </w:tabs>
        <w:ind w:hanging="360" w:left="10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60" w:val="num"/>
        </w:tabs>
        <w:ind w:hanging="360" w:left="11160"/>
      </w:pPr>
      <w:rPr>
        <w:rFonts w:hAnsi="Wingdings" w:ascii="Wingdings" w:hint="default"/>
      </w:rPr>
    </w:lvl>
  </w:abstractNum>
  <w:abstractNum w:abstractNumId="14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6F53AC4"/>
    <w:multiLevelType w:val="hybridMultilevel"/>
    <w:tmpl w:val="1700BBF0"/>
    <w:lvl w:tplc="6B5AC1E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6">
    <w:nsid w:val="70BC2E8A"/>
    <w:multiLevelType w:val="hybridMultilevel"/>
    <w:tmpl w:val="08BEAD62"/>
    <w:lvl w:tplc="143EFEDA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7">
    <w:nsid w:val="72711DF8"/>
    <w:multiLevelType w:val="hybridMultilevel"/>
    <w:tmpl w:val="2D383518"/>
    <w:lvl w:tplc="7BB8A700" w:ilvl="0">
      <w:numFmt w:val="bullet"/>
      <w:lvlText w:val="-"/>
      <w:lvlJc w:val="left"/>
      <w:pPr>
        <w:tabs>
          <w:tab w:pos="1776" w:val="num"/>
        </w:tabs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6" w:val="num"/>
        </w:tabs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6" w:val="num"/>
        </w:tabs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6" w:val="num"/>
        </w:tabs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6" w:val="num"/>
        </w:tabs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6" w:val="num"/>
        </w:tabs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6" w:val="num"/>
        </w:tabs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6" w:val="num"/>
        </w:tabs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6" w:val="num"/>
        </w:tabs>
        <w:ind w:hanging="360" w:left="7536"/>
      </w:pPr>
      <w:rPr>
        <w:rFonts w:hAnsi="Wingdings" w:ascii="Wingdings" w:hint="default"/>
      </w:rPr>
    </w:lvl>
  </w:abstractNum>
  <w:abstractNum w:abstractNumId="18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19">
    <w:nsid w:val="79394174"/>
    <w:multiLevelType w:val="hybridMultilevel"/>
    <w:tmpl w:val="F080E1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9"/>
  </w:num>
  <w:num w:numId="3">
    <w:abstractNumId w:val="11"/>
  </w:num>
  <w:num w:numId="4">
    <w:abstractNumId w:val="10"/>
  </w:num>
  <w:num w:numId="5">
    <w:abstractNumId w:val="7"/>
  </w:num>
  <w:num w:numId="6">
    <w:abstractNumId w:val="2"/>
  </w:num>
  <w:num w:numId="7">
    <w:abstractNumId w:val="14"/>
  </w:num>
  <w:num w:numId="8">
    <w:abstractNumId w:val="6"/>
  </w:num>
  <w:num w:numId="9">
    <w:abstractNumId w:val="13"/>
  </w:num>
  <w:num w:numId="10">
    <w:abstractNumId w:val="18"/>
  </w:num>
  <w:num w:numId="11">
    <w:abstractNumId w:val="16"/>
  </w:num>
  <w:num w:numId="12">
    <w:abstractNumId w:val="8"/>
  </w:num>
  <w:num w:numId="13">
    <w:abstractNumId w:val="1"/>
  </w:num>
  <w:num w:numId="14">
    <w:abstractNumId w:val="15"/>
  </w:num>
  <w:num w:numId="15">
    <w:abstractNumId w:val="0"/>
  </w:num>
  <w:num w:numId="16">
    <w:abstractNumId w:val="19"/>
  </w:num>
  <w:num w:numId="17">
    <w:abstractNumId w:val="3"/>
  </w:num>
  <w:num w:numId="18">
    <w:abstractNumId w:val="4"/>
  </w:num>
  <w:num w:numId="19">
    <w:abstractNumId w:val="5"/>
  </w:num>
  <w:num w:numId="20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EC"/>
    <w:rsid w:val="000155D4"/>
    <w:rsid w:val="00020318"/>
    <w:rsid w:val="0002110A"/>
    <w:rsid w:val="0002494E"/>
    <w:rsid w:val="000261C5"/>
    <w:rsid w:val="00045672"/>
    <w:rsid w:val="000461E2"/>
    <w:rsid w:val="00051B31"/>
    <w:rsid w:val="00086370"/>
    <w:rsid w:val="000B21D0"/>
    <w:rsid w:val="0012374A"/>
    <w:rsid w:val="00126CDC"/>
    <w:rsid w:val="00134A4C"/>
    <w:rsid w:val="00145B6D"/>
    <w:rsid w:val="00167296"/>
    <w:rsid w:val="0018516E"/>
    <w:rsid w:val="00195D74"/>
    <w:rsid w:val="00197F09"/>
    <w:rsid w:val="001D59FD"/>
    <w:rsid w:val="001E71EC"/>
    <w:rsid w:val="001E75A9"/>
    <w:rsid w:val="001F35B4"/>
    <w:rsid w:val="00221394"/>
    <w:rsid w:val="00222A3D"/>
    <w:rsid w:val="00226FD0"/>
    <w:rsid w:val="00235E90"/>
    <w:rsid w:val="002468ED"/>
    <w:rsid w:val="00250507"/>
    <w:rsid w:val="00286214"/>
    <w:rsid w:val="002960EA"/>
    <w:rsid w:val="002E278D"/>
    <w:rsid w:val="00315A07"/>
    <w:rsid w:val="003335AE"/>
    <w:rsid w:val="00367C2A"/>
    <w:rsid w:val="003C7258"/>
    <w:rsid w:val="003D1418"/>
    <w:rsid w:val="00400893"/>
    <w:rsid w:val="004069B0"/>
    <w:rsid w:val="0042344F"/>
    <w:rsid w:val="00433C01"/>
    <w:rsid w:val="004513B5"/>
    <w:rsid w:val="004931F4"/>
    <w:rsid w:val="004B55DA"/>
    <w:rsid w:val="004C74DB"/>
    <w:rsid w:val="004F4FEC"/>
    <w:rsid w:val="00500B60"/>
    <w:rsid w:val="00512812"/>
    <w:rsid w:val="005504C9"/>
    <w:rsid w:val="005C77B1"/>
    <w:rsid w:val="00613BD7"/>
    <w:rsid w:val="0062526F"/>
    <w:rsid w:val="00631E55"/>
    <w:rsid w:val="00633778"/>
    <w:rsid w:val="0064044B"/>
    <w:rsid w:val="00643E3A"/>
    <w:rsid w:val="006562C2"/>
    <w:rsid w:val="006603B6"/>
    <w:rsid w:val="00685C6D"/>
    <w:rsid w:val="00686B74"/>
    <w:rsid w:val="006C4F0B"/>
    <w:rsid w:val="006D02B0"/>
    <w:rsid w:val="006E00C0"/>
    <w:rsid w:val="006E21A5"/>
    <w:rsid w:val="006E4501"/>
    <w:rsid w:val="006F014C"/>
    <w:rsid w:val="006F15B6"/>
    <w:rsid w:val="00730E8E"/>
    <w:rsid w:val="00741F85"/>
    <w:rsid w:val="00762C68"/>
    <w:rsid w:val="00773ED1"/>
    <w:rsid w:val="007802FD"/>
    <w:rsid w:val="00782A32"/>
    <w:rsid w:val="007855BB"/>
    <w:rsid w:val="00796210"/>
    <w:rsid w:val="007C761A"/>
    <w:rsid w:val="007C7FA1"/>
    <w:rsid w:val="007D6E23"/>
    <w:rsid w:val="007E4881"/>
    <w:rsid w:val="007F5B83"/>
    <w:rsid w:val="00800E59"/>
    <w:rsid w:val="0080694E"/>
    <w:rsid w:val="008D0A55"/>
    <w:rsid w:val="00901F1A"/>
    <w:rsid w:val="00917A8F"/>
    <w:rsid w:val="00933D9C"/>
    <w:rsid w:val="0093456B"/>
    <w:rsid w:val="00952A0F"/>
    <w:rsid w:val="00970658"/>
    <w:rsid w:val="009713C3"/>
    <w:rsid w:val="0099547C"/>
    <w:rsid w:val="009F6ED2"/>
    <w:rsid w:val="00A12D8C"/>
    <w:rsid w:val="00A40209"/>
    <w:rsid w:val="00A40817"/>
    <w:rsid w:val="00A4385A"/>
    <w:rsid w:val="00A63A20"/>
    <w:rsid w:val="00A73279"/>
    <w:rsid w:val="00A80EDF"/>
    <w:rsid w:val="00A83E1E"/>
    <w:rsid w:val="00A94445"/>
    <w:rsid w:val="00A94B2F"/>
    <w:rsid w:val="00AD44A7"/>
    <w:rsid w:val="00AE620C"/>
    <w:rsid w:val="00B20894"/>
    <w:rsid w:val="00B46226"/>
    <w:rsid w:val="00B63DDA"/>
    <w:rsid w:val="00B96DFF"/>
    <w:rsid w:val="00BA3EA0"/>
    <w:rsid w:val="00BA6D3F"/>
    <w:rsid w:val="00BC0451"/>
    <w:rsid w:val="00BC2E1E"/>
    <w:rsid w:val="00BE50F4"/>
    <w:rsid w:val="00C305F5"/>
    <w:rsid w:val="00C4366D"/>
    <w:rsid w:val="00C4387E"/>
    <w:rsid w:val="00C50161"/>
    <w:rsid w:val="00C54F9D"/>
    <w:rsid w:val="00C70638"/>
    <w:rsid w:val="00C72B08"/>
    <w:rsid w:val="00CD1571"/>
    <w:rsid w:val="00CE3C76"/>
    <w:rsid w:val="00D06980"/>
    <w:rsid w:val="00D36B32"/>
    <w:rsid w:val="00D422C0"/>
    <w:rsid w:val="00D917C5"/>
    <w:rsid w:val="00D94737"/>
    <w:rsid w:val="00DA708B"/>
    <w:rsid w:val="00DA7DBA"/>
    <w:rsid w:val="00DB518A"/>
    <w:rsid w:val="00DE23D8"/>
    <w:rsid w:val="00DE446C"/>
    <w:rsid w:val="00DF22A6"/>
    <w:rsid w:val="00DF341F"/>
    <w:rsid w:val="00E22357"/>
    <w:rsid w:val="00E301DF"/>
    <w:rsid w:val="00E56DA3"/>
    <w:rsid w:val="00E825AC"/>
    <w:rsid w:val="00EB1826"/>
    <w:rsid w:val="00EF3C63"/>
    <w:rsid w:val="00F022A3"/>
    <w:rsid w:val="00F1003E"/>
    <w:rsid w:val="00F67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true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020318"/>
    <w:rPr>
      <w:b/>
      <w:bCs/>
    </w:rPr>
  </w:style>
  <w:style w:styleId="Odlomakpopisa" w:type="paragraph">
    <w:name w:val="List Paragraph"/>
    <w:basedOn w:val="Normal"/>
    <w:uiPriority w:val="34"/>
    <w:qFormat/>
    <w:rsid w:val="0002031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85C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5C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5C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C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C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1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020318"/>
    <w:rPr>
      <w:b/>
      <w:bCs/>
    </w:rPr>
  </w:style>
  <w:style w:styleId="Odlomakpopisa" w:type="paragraph">
    <w:name w:val="List Paragraph"/>
    <w:basedOn w:val="Normal"/>
    <w:uiPriority w:val="34"/>
    <w:qFormat/>
    <w:rsid w:val="0002031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85C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5C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5C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C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C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7530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St-151/2015</izvorni_sadrzaj>
    <derivirana_varijabla naziv="DomainObject.Predmet.OznakaBroj_1">St-151/2015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BUČ TRADE d.o.o. za izvođenje građevinskih radova</izvorni_sadrzaj>
    <derivirana_varijabla naziv="DomainObject.Predmet.ProtustrankaFormated_1">  BUČ TRADE d.o.o. za izvođenje građevinskih radova</derivirana_varijabla>
  </DomainObject.Predmet.ProtustrankaFormated>
  <DomainObject.Predmet.ProtustrankaFormatedOIB>
    <izvorni_sadrzaj>  BUČ TRADE d.o.o. za izvođenje građevinskih radova, OIB 64467815769</izvorni_sadrzaj>
    <derivirana_varijabla naziv="DomainObject.Predmet.ProtustrankaFormatedOIB_1">  BUČ TRADE d.o.o. za izvođenje građevinskih radova, OIB 64467815769</derivirana_varijabla>
  </DomainObject.Predmet.ProtustrankaFormatedOIB>
  <DomainObject.Predmet.ProtustrankaFormatedWithAdress>
    <izvorni_sadrzaj> BUČ TRADE d.o.o. za izvođenje građevinskih radova, Republike Hrvatske 22, 31222 Bizovac</izvorni_sadrzaj>
    <derivirana_varijabla naziv="DomainObject.Predmet.ProtustrankaFormatedWithAdress_1"> BUČ TRADE d.o.o. za izvođenje građevinskih radova, Republike Hrvatske 22, 31222 Bizovac</derivirana_varijabla>
  </DomainObject.Predmet.ProtustrankaFormatedWithAdress>
  <DomainObject.Predmet.ProtustrankaFormatedWithAdressOIB>
    <izvorni_sadrzaj> BUČ TRADE d.o.o. za izvođenje građevinskih radova, OIB 64467815769, Republike Hrvatske 22, 31222 Bizovac</izvorni_sadrzaj>
    <derivirana_varijabla naziv="DomainObject.Predmet.ProtustrankaFormatedWithAdressOIB_1"> BUČ TRADE d.o.o. za izvođenje građevinskih radova, OIB 64467815769, Republike Hrvatske 22, 31222 Bizovac</derivirana_varijabla>
  </DomainObject.Predmet.ProtustrankaFormatedWithAdressOIB>
  <DomainObject.Predmet.ProtustrankaWithAdress>
    <izvorni_sadrzaj>BUČ TRADE d.o.o. za izvođenje građevinskih radova Republike Hrvatske 22, 31222 Bizovac</izvorni_sadrzaj>
    <derivirana_varijabla naziv="DomainObject.Predmet.ProtustrankaWithAdress_1">BUČ TRADE d.o.o. za izvođenje građevinskih radova Republike Hrvatske 22, 31222 Bizovac</derivirana_varijabla>
  </DomainObject.Predmet.ProtustrankaWithAdress>
  <DomainObject.Predmet.ProtustrankaWithAdressOIB>
    <izvorni_sadrzaj>BUČ TRADE d.o.o. za izvođenje građevinskih radova, OIB 64467815769, Republike Hrvatske 22, 31222 Bizovac</izvorni_sadrzaj>
    <derivirana_varijabla naziv="DomainObject.Predmet.ProtustrankaWithAdressOIB_1">BUČ TRADE d.o.o. za izvođenje građevinskih radova, OIB 64467815769, Republike Hrvatske 22, 31222 Bizovac</derivirana_varijabla>
  </DomainObject.Predmet.ProtustrankaWithAdressOIB>
  <DomainObject.Predmet.ProtustrankaNazivFormated>
    <izvorni_sadrzaj>BUČ TRADE d.o.o. za izvođenje građevinskih radova</izvorni_sadrzaj>
    <derivirana_varijabla naziv="DomainObject.Predmet.ProtustrankaNazivFormated_1">BUČ TRADE d.o.o. za izvođenje građevinskih radova</derivirana_varijabla>
  </DomainObject.Predmet.ProtustrankaNazivFormated>
  <DomainObject.Predmet.ProtustrankaNazivFormatedOIB>
    <izvorni_sadrzaj>BUČ TRADE d.o.o. za izvođenje građevinskih radova, OIB 64467815769</izvorni_sadrzaj>
    <derivirana_varijabla naziv="DomainObject.Predmet.ProtustrankaNazivFormatedOIB_1">BUČ TRADE d.o.o. za izvođenje građevinskih radova, OIB 64467815769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PU PRODUČNI URED SLAVONIJE I BARANJE zastupanog po punomoćniku ŽUPANI8JSKO DRŽAVNO ODVJETNIŠTVO U OSIJEKU</izvorni_sadrzaj>
    <derivirana_varijabla naziv="DomainObject.Predmet.StrankaFormated_1">  MF PU PRODUČNI URED SLAVONIJE I BARANJE zastupanog po punomoćniku ŽUPANI8JSKO DRŽAVNO ODVJETNIŠTVO U OSIJEKU</derivirana_varijabla>
  </DomainObject.Predmet.StrankaFormated>
  <DomainObject.Predmet.StrankaFormatedOIB>
    <izvorni_sadrzaj>  MF PU PRODUČNI URED SLAVONIJE I BARANJE, OIB 52634238587 zastupanog po punomoćniku ŽUPANI8JSKO DRŽAVNO ODVJETNIŠTVO U OSIJEKU</izvorni_sadrzaj>
    <derivirana_varijabla naziv="DomainObject.Predmet.StrankaFormatedOIB_1">  MF PU PRODUČNI URED SLAVONIJE I BARANJE, OIB 52634238587 zastupanog po punomoćniku ŽUPANI8JSKO DRŽAVNO ODVJETNIŠTVO U OSIJEKU</derivirana_varijabla>
  </DomainObject.Predmet.StrankaFormatedOIB>
  <DomainObject.Predmet.StrankaFormatedWithAdress>
    <izvorni_sadrzaj> MF PU PRODUČNI URED SLAVONIJE I BARANJE zastupanog po punomoćniku ŽUPANI8JSKO DRŽAVNO ODVJETNIŠTVO U OSIJEKU</izvorni_sadrzaj>
    <derivirana_varijabla naziv="DomainObject.Predmet.StrankaFormatedWithAdress_1"> MF PU PRODUČNI URED SLAVONIJE I BARANJE zastupanog po punomoćniku ŽUPANI8JSKO DRŽAVNO ODVJETNIŠTVO U OSIJEKU</derivirana_varijabla>
  </DomainObject.Predmet.StrankaFormatedWithAdress>
  <DomainObject.Predmet.StrankaFormatedWithAdressOIB>
    <izvorni_sadrzaj> MF PU PRODUČNI URED SLAVONIJE I BARANJE, OIB 52634238587 zastupanog po punomoćniku ŽUPANI8JSKO DRŽAVNO ODVJETNIŠTVO U OSIJEKU</izvorni_sadrzaj>
    <derivirana_varijabla naziv="DomainObject.Predmet.StrankaFormatedWithAdressOIB_1"> MF PU PRODUČNI URED SLAVONIJE I BARANJE, OIB 52634238587 zastupanog po punomoćniku ŽUPANI8JSKO DRŽAVNO ODVJETNIŠTVO U OSIJEKU</derivirana_varijabla>
  </DomainObject.Predmet.StrankaFormatedWithAdressOIB>
  <DomainObject.Predmet.StrankaWithAdress>
    <izvorni_sadrzaj>MF PU PRODUČNI URED SLAVONIJE I BARANJE </izvorni_sadrzaj>
    <derivirana_varijabla naziv="DomainObject.Predmet.StrankaWithAdress_1">MF PU PRODUČNI URED SLAVONIJE I BARANJE </derivirana_varijabla>
  </DomainObject.Predmet.StrankaWithAdress>
  <DomainObject.Predmet.StrankaWithAdressOIB>
    <izvorni_sadrzaj>MF PU PRODUČNI URED SLAVONIJE I BARANJE, OIB 52634238587</izvorni_sadrzaj>
    <derivirana_varijabla naziv="DomainObject.Predmet.StrankaWithAdressOIB_1">MF PU PRODUČNI URED SLAVONIJE I BARANJE, OIB 52634238587</derivirana_varijabla>
  </DomainObject.Predmet.StrankaWithAdressOIB>
  <DomainObject.Predmet.StrankaNazivFormated>
    <izvorni_sadrzaj>MF PU PRODUČNI URED SLAVONIJE I BARANJE</izvorni_sadrzaj>
    <derivirana_varijabla naziv="DomainObject.Predmet.StrankaNazivFormated_1">MF PU PRODUČNI URED SLAVONIJE I BARANJE</derivirana_varijabla>
  </DomainObject.Predmet.StrankaNazivFormated>
  <DomainObject.Predmet.StrankaNazivFormatedOIB>
    <izvorni_sadrzaj>MF PU PRODUČNI URED SLAVONIJE I BARANJE, OIB 52634238587</izvorni_sadrzaj>
    <derivirana_varijabla naziv="DomainObject.Predmet.StrankaNazivFormatedOIB_1">MF PU PRODUČNI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MF PU PRODUČNI URED SLAVONIJE I BARANJE zastupanog po punomoćniku ŽUPANI8JSKO DRŽAVNO ODVJETNIŠTVO U OSIJEKU</item>
    </izvorni_sadrzaj>
    <derivirana_varijabla naziv="DomainObject.Predmet.StrankaListFormated_1">
      <item>MF PU PRODUČNI URED SLAVONIJE I BARANJE zastupanog po punomoćniku ŽUPANI8JSKO DRŽAVNO ODVJETNIŠTVO U OSIJEKU</item>
    </derivirana_varijabla>
  </DomainObject.Predmet.StrankaListFormated>
  <DomainObject.Predmet.StrankaListFormatedOIB>
    <izvorni_sadrzaj>
      <item>MF PU PRODUČNI URED SLAVONIJE I BARANJE, OIB 52634238587 zastupanog po punomoćniku ŽUPANI8JSKO DRŽAVNO ODVJETNIŠTVO U OSIJEKU</item>
    </izvorni_sadrzaj>
    <derivirana_varijabla naziv="DomainObject.Predmet.StrankaListFormatedOIB_1">
      <item>MF PU PRODUČNI URED SLAVONIJE I BARANJE, OIB 52634238587 zastupanog po punomoćniku ŽUPANI8JSKO DRŽAVNO ODVJETNIŠTVO U OSIJEKU</item>
    </derivirana_varijabla>
  </DomainObject.Predmet.StrankaListFormatedOIB>
  <DomainObject.Predmet.StrankaListFormatedWithAdress>
    <izvorni_sadrzaj>
      <item>MF PU PRODUČNI URED SLAVONIJE I BARANJE zastupanog po punomoćniku ŽUPANI8JSKO DRŽAVNO ODVJETNIŠTVO U OSIJEKU</item>
    </izvorni_sadrzaj>
    <derivirana_varijabla naziv="DomainObject.Predmet.StrankaListFormatedWithAdress_1">
      <item>MF PU PRODUČNI URED SLAVONIJE I BARANJE zastupanog po punomoćniku ŽUPANI8JSKO DRŽAVNO ODVJETNIŠTVO U OSIJEKU</item>
    </derivirana_varijabla>
  </DomainObject.Predmet.StrankaListFormatedWithAdress>
  <DomainObject.Predmet.StrankaListFormatedWithAdressOIB>
    <izvorni_sadrzaj>
      <item>MF PU PRODUČNI URED SLAVONIJE I BARANJE, OIB 52634238587 zastupanog po punomoćniku ŽUPANI8JSKO DRŽAVNO ODVJETNIŠTVO U OSIJEKU</item>
    </izvorni_sadrzaj>
    <derivirana_varijabla naziv="DomainObject.Predmet.StrankaListFormatedWithAdressOIB_1">
      <item>MF PU PRODUČNI URED SLAVONIJE I BARANJE, OIB 52634238587 zastupanog po punomoćniku ŽUPANI8JSKO DRŽAVNO ODVJETNIŠTVO U OSIJEKU</item>
    </derivirana_varijabla>
  </DomainObject.Predmet.StrankaListFormatedWithAdressOIB>
  <DomainObject.Predmet.StrankaListNazivFormated>
    <izvorni_sadrzaj>
      <item>MF PU PRODUČNI URED SLAVONIJE I BARANJE</item>
    </izvorni_sadrzaj>
    <derivirana_varijabla naziv="DomainObject.Predmet.StrankaListNazivFormated_1">
      <item>MF PU PRODUČNI URED SLAVONIJE I BARANJE</item>
    </derivirana_varijabla>
  </DomainObject.Predmet.StrankaListNazivFormated>
  <DomainObject.Predmet.StrankaListNazivFormatedOIB>
    <izvorni_sadrzaj>
      <item>MF PU PRODUČNI URED SLAVONIJE I BARANJE, OIB 52634238587</item>
    </izvorni_sadrzaj>
    <derivirana_varijabla naziv="DomainObject.Predmet.StrankaListNazivFormatedOIB_1">
      <item>MF PU PRODUČNI URED SLAVONIJE I BARANJE, OIB 52634238587</item>
    </derivirana_varijabla>
  </DomainObject.Predmet.StrankaListNazivFormatedOIB>
  <DomainObject.Predmet.ProtuStrankaListFormated>
    <izvorni_sadrzaj>
      <item>BUČ TRADE d.o.o. za izvođenje građevinskih radova</item>
    </izvorni_sadrzaj>
    <derivirana_varijabla naziv="DomainObject.Predmet.ProtuStrankaListFormated_1">
      <item>BUČ TRADE d.o.o. za izvođenje građevinskih radova</item>
    </derivirana_varijabla>
  </DomainObject.Predmet.ProtuStrankaListFormated>
  <DomainObject.Predmet.ProtuStrankaListFormatedOIB>
    <izvorni_sadrzaj>
      <item>BUČ TRADE d.o.o. za izvođenje građevinskih radova, OIB 64467815769</item>
    </izvorni_sadrzaj>
    <derivirana_varijabla naziv="DomainObject.Predmet.ProtuStrankaListFormatedOIB_1">
      <item>BUČ TRADE d.o.o. za izvođenje građevinskih radova, OIB 64467815769</item>
    </derivirana_varijabla>
  </DomainObject.Predmet.ProtuStrankaListFormatedOIB>
  <DomainObject.Predmet.ProtuStrankaListFormatedWithAdress>
    <izvorni_sadrzaj>
      <item>BUČ TRADE d.o.o. za izvođenje građevinskih radova, Republike Hrvatske 22, 31222 Bizovac</item>
    </izvorni_sadrzaj>
    <derivirana_varijabla naziv="DomainObject.Predmet.ProtuStrankaListFormatedWithAdress_1">
      <item>BUČ TRADE d.o.o. za izvođenje građevinskih radova, Republike Hrvatske 22, 31222 Bizovac</item>
    </derivirana_varijabla>
  </DomainObject.Predmet.ProtuStrankaListFormatedWithAdress>
  <DomainObject.Predmet.ProtuStrankaListFormatedWithAdressOIB>
    <izvorni_sadrzaj>
      <item>BUČ TRADE d.o.o. za izvođenje građevinskih radova, OIB 64467815769, Republike Hrvatske 22, 31222 Bizovac</item>
    </izvorni_sadrzaj>
    <derivirana_varijabla naziv="DomainObject.Predmet.ProtuStrankaListFormatedWithAdressOIB_1">
      <item>BUČ TRADE d.o.o. za izvođenje građevinskih radova, OIB 64467815769, Republike Hrvatske 22, 31222 Bizovac</item>
    </derivirana_varijabla>
  </DomainObject.Predmet.ProtuStrankaListFormatedWithAdressOIB>
  <DomainObject.Predmet.ProtuStrankaListNazivFormated>
    <izvorni_sadrzaj>
      <item>BUČ TRADE d.o.o. za izvođenje građevinskih radova</item>
    </izvorni_sadrzaj>
    <derivirana_varijabla naziv="DomainObject.Predmet.ProtuStrankaListNazivFormated_1">
      <item>BUČ TRADE d.o.o. za izvođenje građevinskih radova</item>
    </derivirana_varijabla>
  </DomainObject.Predmet.ProtuStrankaListNazivFormated>
  <DomainObject.Predmet.ProtuStrankaListNazivFormatedOIB>
    <izvorni_sadrzaj>
      <item>BUČ TRADE d.o.o. za izvođenje građevinskih radova, OIB 64467815769</item>
    </izvorni_sadrzaj>
    <derivirana_varijabla naziv="DomainObject.Predmet.ProtuStrankaListNazivFormatedOIB_1">
      <item>BUČ TRADE d.o.o. za izvođenje građevinskih radova, OIB 64467815769</item>
    </derivirana_varijabla>
  </DomainObject.Predmet.ProtuStrankaListNazivFormatedOIB>
  <DomainObject.Predmet.OstaliListFormated>
    <izvorni_sadrzaj>
      <item>ŽUPANI8JSKO DRŽAVNO ODVJETNIŠTVO U OSIJEKU punomoćnik sudionika u postupku MF PU PRODUČNI URED SLAVONIJE I BARANJE</item>
      <item>Lidija Balog</item>
      <item>e-oglasna ploča - BIĆ TRADE d.o.o. Bizovac</item>
    </izvorni_sadrzaj>
    <derivirana_varijabla naziv="DomainObject.Predmet.OstaliListFormated_1">
      <item>ŽUPANI8JSKO DRŽAVNO ODVJETNIŠTVO U OSIJEKU punomoćnik sudionika u postupku MF PU PRODUČNI URED SLAVONIJE I BARANJE</item>
      <item>Lidija Balog</item>
      <item>e-oglasna ploča - BIĆ TRADE d.o.o. Bizovac</item>
    </derivirana_varijabla>
  </DomainObject.Predmet.OstaliListFormated>
  <DomainObject.Predmet.OstaliListFormatedOIB>
    <izvorni_sadrzaj>
      <item>ŽUPANI8JSKO DRŽAVNO ODVJETNIŠTVO U OSIJEKU punomoćnik sudionika u postupku MF PU PRODUČNI URED SLAVONIJE I BARANJE</item>
      <item>Lidija Balog, OIB 90656042786</item>
      <item>e-oglasna ploča - BIĆ TRADE d.o.o. Bizovac, OIB 64467815769</item>
    </izvorni_sadrzaj>
    <derivirana_varijabla naziv="DomainObject.Predmet.OstaliListFormatedOIB_1">
      <item>ŽUPANI8JSKO DRŽAVNO ODVJETNIŠTVO U OSIJEKU punomoćnik sudionika u postupku MF PU PRODUČNI URED SLAVONIJE I BARANJE</item>
      <item>Lidija Balog, OIB 90656042786</item>
      <item>e-oglasna ploča - BIĆ TRADE d.o.o. Bizovac, OIB 64467815769</item>
    </derivirana_varijabla>
  </DomainObject.Predmet.OstaliListFormatedOIB>
  <DomainObject.Predmet.OstaliListFormatedWithAdress>
    <izvorni_sadrzaj>
      <item>ŽUPANI8JSKO DRŽAVNO ODVJETNIŠTVO U OSIJEKU punomoćnik sudionika u postupku MF PU PRODUČNI URED SLAVONIJE I BARANJE</item>
      <item>Lidija Balog, Vinogradska 17, 31327 Bilje</item>
      <item>e-oglasna ploča - BIĆ TRADE d.o.o. Bizovac</item>
    </izvorni_sadrzaj>
    <derivirana_varijabla naziv="DomainObject.Predmet.OstaliListFormatedWithAdress_1">
      <item>ŽUPANI8JSKO DRŽAVNO ODVJETNIŠTVO U OSIJEKU punomoćnik sudionika u postupku MF PU PRODUČNI URED SLAVONIJE I BARANJE</item>
      <item>Lidija Balog, Vinogradska 17, 31327 Bilje</item>
      <item>e-oglasna ploča - BIĆ TRADE d.o.o. Bizovac</item>
    </derivirana_varijabla>
  </DomainObject.Predmet.OstaliListFormatedWithAdress>
  <DomainObject.Predmet.OstaliListFormatedWithAdressOIB>
    <izvorni_sadrzaj>
      <item>ŽUPANI8JSKO DRŽAVNO ODVJETNIŠTVO U OSIJEKU punomoćnik sudionika u postupku MF PU PRODUČNI URED SLAVONIJE I BARANJE</item>
      <item>Lidija Balog, OIB 90656042786, Vinogradska 17, 31327 Bilje</item>
      <item>e-oglasna ploča - BIĆ TRADE d.o.o. Bizovac, OIB 64467815769</item>
    </izvorni_sadrzaj>
    <derivirana_varijabla naziv="DomainObject.Predmet.OstaliListFormatedWithAdressOIB_1">
      <item>ŽUPANI8JSKO DRŽAVNO ODVJETNIŠTVO U OSIJEKU punomoćnik sudionika u postupku MF PU PRODUČNI URED SLAVONIJE I BARANJE</item>
      <item>Lidija Balog, OIB 90656042786, Vinogradska 17, 31327 Bilje</item>
      <item>e-oglasna ploča - BIĆ TRADE d.o.o. Bizovac, OIB 64467815769</item>
    </derivirana_varijabla>
  </DomainObject.Predmet.OstaliListFormatedWithAdressOIB>
  <DomainObject.Predmet.OstaliListNazivFormated>
    <izvorni_sadrzaj>
      <item>ŽUPANI8JSKO DRŽAVNO ODVJETNIŠTVO U OSIJEKU</item>
      <item>Lidija Balog</item>
      <item>e-oglasna ploča - BIĆ TRADE d.o.o. Bizovac</item>
    </izvorni_sadrzaj>
    <derivirana_varijabla naziv="DomainObject.Predmet.OstaliListNazivFormated_1">
      <item>ŽUPANI8JSKO DRŽAVNO ODVJETNIŠTVO U OSIJEKU</item>
      <item>Lidija Balog</item>
      <item>e-oglasna ploča - BIĆ TRADE d.o.o. Bizovac</item>
    </derivirana_varijabla>
  </DomainObject.Predmet.OstaliListNazivFormated>
  <DomainObject.Predmet.OstaliListNazivFormatedOIB>
    <izvorni_sadrzaj>
      <item>ŽUPANI8JSKO DRŽAVNO ODVJETNIŠTVO U OSIJEKU</item>
      <item>Lidija Balog, OIB 90656042786</item>
      <item>e-oglasna ploča - BIĆ TRADE d.o.o. Bizovac, OIB 64467815769</item>
    </izvorni_sadrzaj>
    <derivirana_varijabla naziv="DomainObject.Predmet.OstaliListNazivFormatedOIB_1">
      <item>ŽUPANI8JSKO DRŽAVNO ODVJETNIŠTVO U OSIJEKU</item>
      <item>Lidija Balog, OIB 90656042786</item>
      <item>e-oglasna ploča - BIĆ TRADE d.o.o. Bizovac, OIB 64467815769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 PU PRODUČNI URED SLAVONIJE I BARANJE</izvorni_sadrzaj>
    <derivirana_varijabla naziv="DomainObject.Predmet.StrankaIDrugi_1">MF PU PRODUČNI URED SLAVONIJE I BARANJE</derivirana_varijabla>
  </DomainObject.Predmet.StrankaIDrugi>
  <DomainObject.Predmet.ProtustrankaIDrugi>
    <izvorni_sadrzaj>BUČ TRADE d.o.o. za izvođenje građevinskih radova</izvorni_sadrzaj>
    <derivirana_varijabla naziv="DomainObject.Predmet.ProtustrankaIDrugi_1">BUČ TRADE d.o.o. za izvođenje građevinskih radova</derivirana_varijabla>
  </DomainObject.Predmet.ProtustrankaIDrugi>
  <DomainObject.Predmet.StrankaIDrugiAdressOIB>
    <izvorni_sadrzaj>MF PU PRODUČNI URED SLAVONIJE I BARANJE, OIB 52634238587</izvorni_sadrzaj>
    <derivirana_varijabla naziv="DomainObject.Predmet.StrankaIDrugiAdressOIB_1">MF PU PRODUČNI URED SLAVONIJE I BARANJE, OIB 52634238587</derivirana_varijabla>
  </DomainObject.Predmet.StrankaIDrugiAdressOIB>
  <DomainObject.Predmet.ProtustrankaIDrugiAdressOIB>
    <izvorni_sadrzaj>BUČ TRADE d.o.o. za izvođenje građevinskih radova, OIB 64467815769, Republike Hrvatske 22, 31222 Bizovac</izvorni_sadrzaj>
    <derivirana_varijabla naziv="DomainObject.Predmet.ProtustrankaIDrugiAdressOIB_1">BUČ TRADE d.o.o. za izvođenje građevinskih radova, OIB 64467815769, Republike Hrvatske 22, 31222 Bizovac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 PU PRODUČNI URED SLAVONIJE I BARANJE</item>
      <item>BUČ TRADE d.o.o. za izvođenje građevinskih radova</item>
      <item>ŽUPANI8JSKO DRŽAVNO ODVJETNIŠTVO U OSIJEKU</item>
      <item>Lidija Balog</item>
      <item>e-oglasna ploča - BIĆ TRADE d.o.o. Bizovac</item>
    </izvorni_sadrzaj>
    <derivirana_varijabla naziv="DomainObject.Predmet.SudioniciListNaziv_1">
      <item>MF PU PRODUČNI URED SLAVONIJE I BARANJE</item>
      <item>BUČ TRADE d.o.o. za izvođenje građevinskih radova</item>
      <item>ŽUPANI8JSKO DRŽAVNO ODVJETNIŠTVO U OSIJEKU</item>
      <item>Lidija Balog</item>
      <item>e-oglasna ploča - BIĆ TRADE d.o.o. Bizovac</item>
    </derivirana_varijabla>
  </DomainObject.Predmet.SudioniciListNaziv>
  <DomainObject.Predmet.SudioniciListAdressOIB>
    <izvorni_sadrzaj>
      <item>MF PU PRODUČNI URED SLAVONIJE I BARANJE, OIB 52634238587</item>
      <item>BUČ TRADE d.o.o. za izvođenje građevinskih radova, OIB 64467815769, Republike Hrvatske 22,31222 Bizovac</item>
      <item>ŽUPANI8JSKO DRŽAVNO ODVJETNIŠTVO U OSIJEKU</item>
      <item>Lidija Balog, OIB 90656042786, Vinogradska 17,31327 Bilje</item>
      <item>e-oglasna ploča - BIĆ TRADE d.o.o. Bizovac, OIB 64467815769</item>
    </izvorni_sadrzaj>
    <derivirana_varijabla naziv="DomainObject.Predmet.SudioniciListAdressOIB_1">
      <item>MF PU PRODUČNI URED SLAVONIJE I BARANJE, OIB 52634238587</item>
      <item>BUČ TRADE d.o.o. za izvođenje građevinskih radova, OIB 64467815769, Republike Hrvatske 22,31222 Bizovac</item>
      <item>ŽUPANI8JSKO DRŽAVNO ODVJETNIŠTVO U OSIJEKU</item>
      <item>Lidija Balog, OIB 90656042786, Vinogradska 17,31327 Bilje</item>
      <item>e-oglasna ploča - BIĆ TRADE d.o.o. Bizovac, OIB 64467815769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64467815769</item>
      <item>, OIB null</item>
      <item>, OIB 90656042786</item>
      <item>, OIB 64467815769</item>
    </izvorni_sadrzaj>
    <derivirana_varijabla naziv="DomainObject.Predmet.SudioniciListNazivOIB_1">
      <item>, OIB 52634238587</item>
      <item>, OIB 64467815769</item>
      <item>, OIB null</item>
      <item>, OIB 90656042786</item>
      <item>, OIB 64467815769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6B4AA5-5FE9-45BE-8F47-F5FCCA084C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692</properties:Words>
  <properties:Characters>3795</properties:Characters>
  <properties:Lines>105</properties:Lines>
  <properties:Paragraphs>47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XIII-ST-49/04-9</vt:lpstr>
    </vt:vector>
  </properties:TitlesOfParts>
  <properties:LinksUpToDate>false</properties:LinksUpToDate>
  <properties:CharactersWithSpaces>4860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2018-07-11T07:10:00Z</dcterms:created>
  <dc:creator>HermanJ</dc:creator>
  <cp:lastModifiedBy>Maja Kocijan</cp:lastModifiedBy>
  <cp:lastPrinted>2018-07-11T07:25:00Z</cp:lastPrinted>
  <dcterms:modified xmlns:xsi="http://www.w3.org/2001/XMLSchema-instance" xsi:type="dcterms:W3CDTF">2018-07-11T07:48:00Z</dcterms:modified>
  <cp:revision>5</cp:revision>
  <dc:title>XIII-ST-49/04-9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(Rješenje - dioba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