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71fe" w14:paraId="05371f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DA51B7">
        <w:t>40</w:t>
      </w:r>
      <w:r w:rsidR="00BF5260">
        <w:t>0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</w:t>
      </w:r>
      <w:r w:rsidR="00BF5260">
        <w:t xml:space="preserve"> BILJAR KLUB KAPLJICA</w:t>
      </w:r>
      <w:r w:rsidR="002B105C">
        <w:t>, Osijek, V</w:t>
      </w:r>
      <w:r w:rsidR="00BF5260">
        <w:t>rbaska 18</w:t>
      </w:r>
      <w:r w:rsidR="00404E71">
        <w:t>,</w:t>
      </w:r>
      <w:r w:rsidR="00A2271D">
        <w:t xml:space="preserve"> </w:t>
      </w:r>
      <w:r w:rsidR="00BF5260">
        <w:t>Registarski broj</w:t>
      </w:r>
      <w:r w:rsidR="00AC7615">
        <w:t xml:space="preserve">: </w:t>
      </w:r>
      <w:r w:rsidR="00BF5260">
        <w:t>14004140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BF5260">
        <w:t>40381247174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404E71">
        <w:t>21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BF5260">
        <w:t>BILJAR KLUB KAPLJICA, Osijek, Vrbaska 18, Registarski broj: 14004140, OIB: 40381247174</w:t>
      </w:r>
      <w:r w:rsidR="006009EA">
        <w:t>,</w:t>
      </w:r>
      <w:r>
        <w:t xml:space="preserve"> iznosi </w:t>
      </w:r>
      <w:r w:rsidR="00BF5260">
        <w:t>5.855,67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BF5260">
        <w:t xml:space="preserve">Edita Škorjanc, Bilje, Kralja Zvonimira 40, </w:t>
      </w:r>
      <w:r w:rsidR="00226A5B">
        <w:t xml:space="preserve">OIB: </w:t>
      </w:r>
      <w:r w:rsidR="00BF5260">
        <w:t>94533409341</w:t>
      </w:r>
      <w:r w:rsidR="00226A5B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A51B7">
        <w:t>40</w:t>
      </w:r>
      <w:r w:rsidR="00BF5260">
        <w:t>0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404E71">
        <w:t>21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04E71">
        <w:t>8</w:t>
      </w:r>
      <w:r>
        <w:t>/</w:t>
      </w:r>
      <w:r w:rsidR="00404E71">
        <w:t>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E71" w:rsidR="00404E71">
      <w:r>
        <w:separator/>
      </w:r>
    </w:p>
  </w:endnote>
  <w:endnote w:id="0" w:type="continuationSeparator">
    <w:p w:rsidRDefault="00404E71" w:rsidR="00404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E71" w:rsidR="00404E71">
      <w:r>
        <w:separator/>
      </w:r>
    </w:p>
  </w:footnote>
  <w:footnote w:id="0" w:type="continuationSeparator">
    <w:p w:rsidRDefault="00404E71" w:rsidR="00404E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E71" w:rsidR="00404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E71" w:rsidP="001B70D9" w:rsidR="00404E71">
    <w:pPr>
      <w:pStyle w:val="Zaglavlje"/>
      <w:framePr w:y="1" w:xAlign="center" w:vAnchor="text" w:hAnchor="margin" w:wrap="around"/>
      <w:rPr>
        <w:rStyle w:val="Brojstranice"/>
      </w:rPr>
    </w:pPr>
  </w:p>
  <w:p w:rsidRDefault="00404E71" w:rsidP="00C43CDA" w:rsidR="00404E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6A5B"/>
    <w:rsid w:val="002358E7"/>
    <w:rsid w:val="0025000D"/>
    <w:rsid w:val="00267D26"/>
    <w:rsid w:val="0028507D"/>
    <w:rsid w:val="002A1B0C"/>
    <w:rsid w:val="002A2AF5"/>
    <w:rsid w:val="002A36D6"/>
    <w:rsid w:val="002A3BEF"/>
    <w:rsid w:val="002B105C"/>
    <w:rsid w:val="002B1A3B"/>
    <w:rsid w:val="002B4236"/>
    <w:rsid w:val="002C3D49"/>
    <w:rsid w:val="002D2610"/>
    <w:rsid w:val="002D7681"/>
    <w:rsid w:val="002F3AD0"/>
    <w:rsid w:val="002F4AAF"/>
    <w:rsid w:val="002F66FE"/>
    <w:rsid w:val="003126E9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04E71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428AF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4028C"/>
    <w:rsid w:val="00B67389"/>
    <w:rsid w:val="00B82540"/>
    <w:rsid w:val="00B86000"/>
    <w:rsid w:val="00B95B20"/>
    <w:rsid w:val="00BE33FF"/>
    <w:rsid w:val="00BF32DE"/>
    <w:rsid w:val="00BF5260"/>
    <w:rsid w:val="00C2016D"/>
    <w:rsid w:val="00C21115"/>
    <w:rsid w:val="00C43CDA"/>
    <w:rsid w:val="00C56925"/>
    <w:rsid w:val="00C66216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A51B7"/>
    <w:rsid w:val="00DD6682"/>
    <w:rsid w:val="00DE5F69"/>
    <w:rsid w:val="00DF25F3"/>
    <w:rsid w:val="00DF4531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12BC1"/>
    <w:rsid w:val="00F2165F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2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2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8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8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8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8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St-400/2017</izvorni_sadrzaj>
    <derivirana_varijabla naziv="DomainObject.Predmet.OznakaBroj_1">St-400/2017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BILJAR KLUB KAPLJICA</izvorni_sadrzaj>
    <derivirana_varijabla naziv="DomainObject.Predmet.ProtustrankaFormated_1">  BILJAR KLUB KAPLJICA</derivirana_varijabla>
  </DomainObject.Predmet.ProtustrankaFormated>
  <DomainObject.Predmet.ProtustrankaFormatedOIB>
    <izvorni_sadrzaj>  BILJAR KLUB KAPLJICA, OIB 40381247174</izvorni_sadrzaj>
    <derivirana_varijabla naziv="DomainObject.Predmet.ProtustrankaFormatedOIB_1">  BILJAR KLUB KAPLJICA, OIB 40381247174</derivirana_varijabla>
  </DomainObject.Predmet.ProtustrankaFormatedOIB>
  <DomainObject.Predmet.ProtustrankaFormatedWithAdress>
    <izvorni_sadrzaj> BILJAR KLUB KAPLJICA, Vrbaska 18, 31000 Osijek</izvorni_sadrzaj>
    <derivirana_varijabla naziv="DomainObject.Predmet.ProtustrankaFormatedWithAdress_1"> BILJAR KLUB KAPLJICA, Vrbaska 18, 31000 Osijek</derivirana_varijabla>
  </DomainObject.Predmet.ProtustrankaFormatedWithAdress>
  <DomainObject.Predmet.ProtustrankaFormatedWithAdressOIB>
    <izvorni_sadrzaj> BILJAR KLUB KAPLJICA, OIB 40381247174, Vrbaska 18, 31000 Osijek</izvorni_sadrzaj>
    <derivirana_varijabla naziv="DomainObject.Predmet.ProtustrankaFormatedWithAdressOIB_1"> BILJAR KLUB KAPLJICA, OIB 40381247174, Vrbaska 18, 31000 Osijek</derivirana_varijabla>
  </DomainObject.Predmet.ProtustrankaFormatedWithAdressOIB>
  <DomainObject.Predmet.ProtustrankaWithAdress>
    <izvorni_sadrzaj>BILJAR KLUB KAPLJICA Vrbaska 18, 31000 Osijek</izvorni_sadrzaj>
    <derivirana_varijabla naziv="DomainObject.Predmet.ProtustrankaWithAdress_1">BILJAR KLUB KAPLJICA Vrbaska 18, 31000 Osijek</derivirana_varijabla>
  </DomainObject.Predmet.ProtustrankaWithAdress>
  <DomainObject.Predmet.ProtustrankaWithAdressOIB>
    <izvorni_sadrzaj>BILJAR KLUB KAPLJICA, OIB 40381247174, Vrbaska 18, 31000 Osijek</izvorni_sadrzaj>
    <derivirana_varijabla naziv="DomainObject.Predmet.ProtustrankaWithAdressOIB_1">BILJAR KLUB KAPLJICA, OIB 40381247174, Vrbaska 18, 31000 Osijek</derivirana_varijabla>
  </DomainObject.Predmet.ProtustrankaWithAdressOIB>
  <DomainObject.Predmet.ProtustrankaNazivFormated>
    <izvorni_sadrzaj>BILJAR KLUB KAPLJICA</izvorni_sadrzaj>
    <derivirana_varijabla naziv="DomainObject.Predmet.ProtustrankaNazivFormated_1">BILJAR KLUB KAPLJICA</derivirana_varijabla>
  </DomainObject.Predmet.ProtustrankaNazivFormated>
  <DomainObject.Predmet.ProtustrankaNazivFormatedOIB>
    <izvorni_sadrzaj>BILJAR KLUB KAPLJICA, OIB 40381247174</izvorni_sadrzaj>
    <derivirana_varijabla naziv="DomainObject.Predmet.ProtustrankaNazivFormatedOIB_1">BILJAR KLUB KAPLJICA, OIB 40381247174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BILJAR KLUB KAPLJICA</item>
    </izvorni_sadrzaj>
    <derivirana_varijabla naziv="DomainObject.Predmet.ProtuStrankaListFormated_1">
      <item>BILJAR KLUB KAPLJICA</item>
    </derivirana_varijabla>
  </DomainObject.Predmet.ProtuStrankaListFormated>
  <DomainObject.Predmet.ProtuStrankaListFormatedOIB>
    <izvorni_sadrzaj>
      <item>BILJAR KLUB KAPLJICA, OIB 40381247174</item>
    </izvorni_sadrzaj>
    <derivirana_varijabla naziv="DomainObject.Predmet.ProtuStrankaListFormatedOIB_1">
      <item>BILJAR KLUB KAPLJICA, OIB 40381247174</item>
    </derivirana_varijabla>
  </DomainObject.Predmet.ProtuStrankaListFormatedOIB>
  <DomainObject.Predmet.ProtuStrankaListFormatedWithAdress>
    <izvorni_sadrzaj>
      <item>BILJAR KLUB KAPLJICA, Vrbaska 18, 31000 Osijek</item>
    </izvorni_sadrzaj>
    <derivirana_varijabla naziv="DomainObject.Predmet.ProtuStrankaListFormatedWithAdress_1">
      <item>BILJAR KLUB KAPLJICA, Vrbaska 18, 31000 Osijek</item>
    </derivirana_varijabla>
  </DomainObject.Predmet.ProtuStrankaListFormatedWithAdress>
  <DomainObject.Predmet.ProtuStrankaListFormatedWithAdressOIB>
    <izvorni_sadrzaj>
      <item>BILJAR KLUB KAPLJICA, OIB 40381247174, Vrbaska 18, 31000 Osijek</item>
    </izvorni_sadrzaj>
    <derivirana_varijabla naziv="DomainObject.Predmet.ProtuStrankaListFormatedWithAdressOIB_1">
      <item>BILJAR KLUB KAPLJICA, OIB 40381247174, Vrbaska 18, 31000 Osijek</item>
    </derivirana_varijabla>
  </DomainObject.Predmet.ProtuStrankaListFormatedWithAdressOIB>
  <DomainObject.Predmet.ProtuStrankaListNazivFormated>
    <izvorni_sadrzaj>
      <item>BILJAR KLUB KAPLJICA</item>
    </izvorni_sadrzaj>
    <derivirana_varijabla naziv="DomainObject.Predmet.ProtuStrankaListNazivFormated_1">
      <item>BILJAR KLUB KAPLJICA</item>
    </derivirana_varijabla>
  </DomainObject.Predmet.ProtuStrankaListNazivFormated>
  <DomainObject.Predmet.ProtuStrankaListNazivFormatedOIB>
    <izvorni_sadrzaj>
      <item>BILJAR KLUB KAPLJICA, OIB 40381247174</item>
    </izvorni_sadrzaj>
    <derivirana_varijabla naziv="DomainObject.Predmet.ProtuStrankaListNazivFormatedOIB_1">
      <item>BILJAR KLUB KAPLJICA, OIB 40381247174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BILJAR KLUB KAPLJICA</izvorni_sadrzaj>
    <derivirana_varijabla naziv="DomainObject.Predmet.ProtustrankaIDrugi_1">BILJAR KLUB KAPLJICA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BILJAR KLUB KAPLJICA, OIB 40381247174, Vrbaska 18, 31000 Osijek</izvorni_sadrzaj>
    <derivirana_varijabla naziv="DomainObject.Predmet.ProtustrankaIDrugiAdressOIB_1">BILJAR KLUB KAPLJICA, OIB 40381247174, Vrbaska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BILJAR KLUB KAPLJICA</item>
    </izvorni_sadrzaj>
    <derivirana_varijabla naziv="DomainObject.Predmet.SudioniciListNaziv_1">
      <item>FINA RC OSIJEK</item>
      <item>BILJAR KLUB KAPLJICA</item>
    </derivirana_varijabla>
  </DomainObject.Predmet.SudioniciListNaziv>
  <DomainObject.Predmet.SudioniciListAdressOIB>
    <izvorni_sadrzaj>
      <item>FINA RC OSIJEK, OIB 85821130368</item>
      <item>BILJAR KLUB KAPLJICA, OIB 40381247174, Vrbaska 18,31000 Osijek</item>
    </izvorni_sadrzaj>
    <derivirana_varijabla naziv="DomainObject.Predmet.SudioniciListAdressOIB_1">
      <item>FINA RC OSIJEK, OIB 85821130368</item>
      <item>BILJAR KLUB KAPLJICA, OIB 40381247174, Vrbaska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40381247174</item>
    </izvorni_sadrzaj>
    <derivirana_varijabla naziv="DomainObject.Predmet.SudioniciListNazivOIB_1">
      <item>, OIB 85821130368</item>
      <item>, OIB 40381247174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358</properties:Words>
  <properties:Characters>1892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2017-03-21T11:17:00Z</dcterms:created>
  <dc:creator>Korisnik</dc:creator>
  <cp:lastModifiedBy>Maja Videnović</cp:lastModifiedBy>
  <cp:lastPrinted>2017-03-21T10:47:00Z</cp:lastPrinted>
  <dcterms:modified xmlns:xsi="http://www.w3.org/2001/XMLSchema-instance" xsi:type="dcterms:W3CDTF">2017-03-21T11:18:00Z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