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c0d3" w14:paraId="710c0d3" w:rsidRDefault="00AB4602" w:rsidP="00B8085F" w:rsidR="00B8085F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085F">
        <w:t xml:space="preserve">                                                                                                                                                                   </w:t>
      </w:r>
    </w:p>
    <w:p w:rsidRDefault="00B8085F" w:rsidP="00B8085F" w:rsidR="00B8085F">
      <w:pPr>
        <w:spacing w:after="0"/>
        <w:ind w:firstLine="5245"/>
        <w:jc w:val="right"/>
      </w:pPr>
      <w:r>
        <w:t xml:space="preserve">                       2 St-109/2017-4.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center"/>
      </w:pPr>
      <w:r>
        <w:t>U  I M E   R E P U B L I K E   H R V A T S K E</w:t>
      </w:r>
    </w:p>
    <w:p w:rsidRDefault="00B8085F" w:rsidP="00B8085F" w:rsidR="00B8085F">
      <w:pPr>
        <w:spacing w:after="0"/>
        <w:jc w:val="center"/>
      </w:pPr>
    </w:p>
    <w:p w:rsidRDefault="00B8085F" w:rsidP="00B8085F" w:rsidR="00B8085F">
      <w:pPr>
        <w:spacing w:after="0"/>
        <w:jc w:val="center"/>
      </w:pPr>
      <w:r>
        <w:t xml:space="preserve"> R J E Š E N J E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  <w:r>
        <w:t xml:space="preserve">TRGOVAČKI SUD U BJELOVARU, po sudskom savjetniku Miroslavu Lovrekoviću, u skraćenom stečajnom postupku nad dužnikom RICHMOND ULAGANJA društvo s ograničenom odgovornošću za pružanje poslovnih usluga, Zagreb, Jurišićeva 2a, MBS: 080749738, OIB: 89911694622, dana 19. svibnja 2017. godine  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center"/>
      </w:pPr>
      <w:r>
        <w:t>r i j e š i o   j e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  <w:rPr>
          <w:szCs w:val="20"/>
        </w:rPr>
      </w:pPr>
      <w:r>
        <w:tab/>
        <w:t>I. Otvara se stečajni postupak nad dužnikom RICHMOND ULAGANJA društvo s ograničenom odgovornošću za pružanje poslovnih usluga, Zagreb, Jurišićeva 2a, MBS: 080749738, OIB: 89911694622.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  <w:r>
        <w:tab/>
        <w:t>II. Za stečajnog upravitelja imenuje se DOMAGOJ REPAČ, iz Zagreba, Đorđićeva 24, OIB: 24977406612.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  <w:rPr>
          <w:szCs w:val="20"/>
        </w:rPr>
      </w:pPr>
      <w:r>
        <w:tab/>
        <w:t>III. Zaključuje se stečajni postupak nad dužnikom RICHMOND ULAGANJA društvo s ograničenom odgovornošću za pružanje poslovnih usluga, Zagreb, Jurišićeva 2a, MBS: 080749738, OIB: 89911694622.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14,00 sati, kada je ovo rješenje objavljeno na e-oglasnoj ploči ovoga suda.</w:t>
      </w:r>
    </w:p>
    <w:p w:rsidRDefault="00B8085F" w:rsidP="00B8085F" w:rsidR="00B8085F">
      <w:pPr>
        <w:pStyle w:val="Bezproreda"/>
        <w:spacing w:after="0"/>
        <w:jc w:val="both"/>
      </w:pPr>
    </w:p>
    <w:p w:rsidRDefault="00B8085F" w:rsidP="00B8085F" w:rsidR="00B8085F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8085F" w:rsidP="00B8085F" w:rsidR="00B8085F">
      <w:pPr>
        <w:spacing w:after="0"/>
        <w:jc w:val="both"/>
        <w:rPr>
          <w:rFonts w:cs="Times New Roman"/>
        </w:rPr>
      </w:pPr>
    </w:p>
    <w:p w:rsidRDefault="00B8085F" w:rsidP="00B8085F" w:rsidR="00B8085F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center"/>
      </w:pPr>
      <w:r>
        <w:t>Obrazloženje</w:t>
      </w:r>
    </w:p>
    <w:p w:rsidRDefault="00B8085F" w:rsidP="00B8085F" w:rsidR="00B8085F">
      <w:pPr>
        <w:spacing w:after="0"/>
        <w:jc w:val="center"/>
      </w:pPr>
    </w:p>
    <w:p w:rsidRDefault="00B8085F" w:rsidP="00B8085F" w:rsidR="00B8085F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St-109/2017-2,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8085F" w:rsidP="00B8085F" w:rsidR="00B8085F">
      <w:pPr>
        <w:spacing w:after="0"/>
        <w:ind w:firstLine="5245"/>
        <w:jc w:val="right"/>
      </w:pPr>
      <w:r>
        <w:lastRenderedPageBreak/>
        <w:t xml:space="preserve">                       2 St-109/2017-4.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8085F" w:rsidP="00B8085F" w:rsidR="00B8085F">
      <w:pPr>
        <w:pStyle w:val="Bezproreda"/>
        <w:spacing w:after="0"/>
        <w:jc w:val="both"/>
      </w:pPr>
    </w:p>
    <w:p w:rsidRDefault="00B8085F" w:rsidP="00B8085F" w:rsidR="00B8085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8085F" w:rsidP="00B8085F" w:rsidR="00B8085F">
      <w:pPr>
        <w:spacing w:after="0"/>
        <w:ind w:firstLine="851"/>
        <w:jc w:val="both"/>
      </w:pPr>
    </w:p>
    <w:p w:rsidRDefault="00B8085F" w:rsidP="00B8085F" w:rsidR="00B8085F">
      <w:pPr>
        <w:spacing w:after="0"/>
        <w:jc w:val="center"/>
      </w:pPr>
      <w:r>
        <w:t>U Bjelovaru, 19. svibnja 2017. godine.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ind w:firstLine="720" w:left="4320"/>
      </w:pPr>
      <w:r>
        <w:t>SUDSKI SAVJETNIK</w:t>
      </w:r>
    </w:p>
    <w:p w:rsidRDefault="00B8085F" w:rsidP="00B8085F" w:rsidR="00B8085F">
      <w:pPr>
        <w:spacing w:after="0"/>
        <w:ind w:firstLine="4111"/>
      </w:pPr>
      <w:r>
        <w:tab/>
        <w:t xml:space="preserve">     MIROSLAV LOVREKOVIĆ, v.r.</w:t>
      </w:r>
    </w:p>
    <w:p w:rsidRDefault="00B8085F" w:rsidP="00B8085F" w:rsidR="00B8085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8085F" w:rsidP="00B8085F" w:rsidR="00B8085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8085F" w:rsidP="00B8085F" w:rsidR="00B8085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8085F" w:rsidP="00B8085F" w:rsidR="00B8085F">
      <w:pPr>
        <w:spacing w:after="0"/>
        <w:jc w:val="both"/>
      </w:pPr>
    </w:p>
    <w:p w:rsidRDefault="00B8085F" w:rsidP="00B8085F" w:rsidR="00B8085F">
      <w:pPr>
        <w:spacing w:after="0"/>
        <w:jc w:val="both"/>
      </w:pPr>
    </w:p>
    <w:p w:rsidRDefault="00B8085F" w:rsidP="00B8085F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32F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5F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572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St-109/2017-4</izvorni_sadrzaj>
    <derivirana_varijabla naziv="DomainObject.Oznaka_1">St-109/2017-4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RICHMOND ULAGANJA društvo s ograničenom odgovornošću za pružanje poslovnih usluga zastupanog po punomoćniku Rikard Fuchs</izvorni_sadrzaj>
    <derivirana_varijabla naziv="DomainObject.Predmet.ProtustrankaFormated_1">  RICHMOND ULAGANJA društvo s ograničenom odgovornošću za pružanje poslovnih usluga zastupanog po punomoćniku Rikard Fuchs</derivirana_varijabla>
  </DomainObject.Predmet.ProtustrankaFormated>
  <DomainObject.Predmet.ProtustrankaFormatedOIB>
    <izvorni_sadrzaj>  RICHMOND ULAGANJA društvo s ograničenom odgovornošću za pružanje poslovnih usluga, OIB 89911694622 zastupanog po punomoćniku Rikard Fuchs</izvorni_sadrzaj>
    <derivirana_varijabla naziv="DomainObject.Predmet.ProtustrankaFormatedOIB_1">  RICHMOND ULAGANJA društvo s ograničenom odgovornošću za pružanje poslovnih usluga, OIB 89911694622 zastupanog po punomoćniku Rikard Fuchs</derivirana_varijabla>
  </DomainObject.Predmet.ProtustrankaFormatedOIB>
  <DomainObject.Predmet.ProtustrankaFormatedWithAdress>
    <izvorni_sadrzaj> RICHMOND ULAGANJA društvo s ograničenom odgovornošću za pružanje poslovnih usluga, Jurišićeva 2/a, 10000 Zagreb zastupanog po punomoćniku Rikard Fuchs</izvorni_sadrzaj>
    <derivirana_varijabla naziv="DomainObject.Predmet.ProtustrankaFormatedWithAdress_1"> RICHMOND ULAGANJA društvo s ograničenom odgovornošću za pružanje poslovnih usluga, Jurišićeva 2/a, 10000 Zagreb zastupanog po punomoćniku Rikard Fuchs</derivirana_varijabla>
  </DomainObject.Predmet.ProtustrankaFormatedWithAdress>
  <DomainObject.Predmet.ProtustrankaFormatedWithAdressOIB>
    <izvorni_sadrzaj> RICHMOND ULAGANJA društvo s ograničenom odgovornošću za pružanje poslovnih usluga, OIB 89911694622, Jurišićeva 2/a, 10000 Zagreb zastupanog po punomoćniku Rikard Fuchs</izvorni_sadrzaj>
    <derivirana_varijabla naziv="DomainObject.Predmet.ProtustrankaFormatedWithAdressOIB_1"> RICHMOND ULAGANJA društvo s ograničenom odgovornošću za pružanje poslovnih usluga, OIB 89911694622, Jurišićeva 2/a, 10000 Zagreb zastupanog po punomoćniku Rikard Fuchs</derivirana_varijabla>
  </DomainObject.Predmet.ProtustrankaFormatedWithAdressOIB>
  <DomainObject.Predmet.ProtustrankaWithAdress>
    <izvorni_sadrzaj>RICHMOND ULAGANJA društvo s ograničenom odgovornošću za pružanje poslovnih usluga Jurišićeva 2/a, 10000 Zagreb</izvorni_sadrzaj>
    <derivirana_varijabla naziv="DomainObject.Predmet.ProtustrankaWithAdress_1">RICHMOND ULAGANJA društvo s ograničenom odgovornošću za pružanje poslovnih usluga Jurišićeva 2/a, 10000 Zagreb</derivirana_varijabla>
  </DomainObject.Predmet.ProtustrankaWithAdress>
  <DomainObject.Predmet.ProtustrankaWithAdressOIB>
    <izvorni_sadrzaj>RICHMOND ULAGANJA društvo s ograničenom odgovornošću za pružanje poslovnih usluga, OIB 89911694622, Jurišićeva 2/a, 10000 Zagreb</izvorni_sadrzaj>
    <derivirana_varijabla naziv="DomainObject.Predmet.ProtustrankaWithAdressOIB_1">RICHMOND ULAGANJA društvo s ograničenom odgovornošću za pružanje poslovnih usluga, OIB 89911694622, Jurišićeva 2/a, 10000 Zagreb</derivirana_varijabla>
  </DomainObject.Predmet.ProtustrankaWithAdressOIB>
  <DomainObject.Predmet.ProtustrankaNazivFormated>
    <izvorni_sadrzaj>RICHMOND ULAGANJA društvo s ograničenom odgovornošću za pružanje poslovnih usluga</izvorni_sadrzaj>
    <derivirana_varijabla naziv="DomainObject.Predmet.ProtustrankaNazivFormated_1">RICHMOND ULAGANJA društvo s ograničenom odgovornošću za pružanje poslovnih usluga</derivirana_varijabla>
  </DomainObject.Predmet.ProtustrankaNazivFormated>
  <DomainObject.Predmet.ProtustrankaNazivFormatedOIB>
    <izvorni_sadrzaj>RICHMOND ULAGANJA društvo s ograničenom odgovornošću za pružanje poslovnih usluga, OIB 89911694622</izvorni_sadrzaj>
    <derivirana_varijabla naziv="DomainObject.Predmet.ProtustrankaNazivFormatedOIB_1">RICHMOND ULAGANJA društvo s ograničenom odgovornošću za pružanje poslovnih usluga, OIB 89911694622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RICHMOND ULAGANJA društvo s ograničenom odgovornošću za pružanje poslovnih usluga zastupanog po punomoćniku Rikard Fuchs</item>
    </izvorni_sadrzaj>
    <derivirana_varijabla naziv="DomainObject.Predmet.ProtuStrankaListFormated_1">
      <item>RICHMOND ULAGANJA društvo s ograničenom odgovornošću za pružanje poslovnih usluga zastupanog po punomoćniku Rikard Fuchs</item>
    </derivirana_varijabla>
  </DomainObject.Predmet.ProtuStrankaListFormated>
  <DomainObject.Predmet.ProtuStrankaListFormatedOIB>
    <izvorni_sadrzaj>
      <item>RICHMOND ULAGANJA društvo s ograničenom odgovornošću za pružanje poslovnih usluga, OIB 89911694622 zastupanog po punomoćniku Rikard Fuchs</item>
    </izvorni_sadrzaj>
    <derivirana_varijabla naziv="DomainObject.Predmet.ProtuStrankaListFormatedOIB_1">
      <item>RICHMOND ULAGANJA društvo s ograničenom odgovornošću za pružanje poslovnih usluga, OIB 89911694622 zastupanog po punomoćniku Rikard Fuchs</item>
    </derivirana_varijabla>
  </DomainObject.Predmet.ProtuStrankaListFormatedOIB>
  <DomainObject.Predmet.ProtuStrankaListFormatedWithAdress>
    <izvorni_sadrzaj>
      <item>RICHMOND ULAGANJA društvo s ograničenom odgovornošću za pružanje poslovnih usluga, Jurišićeva 2/a, 10000 Zagreb zastupanog po punomoćniku Rikard Fuchs</item>
    </izvorni_sadrzaj>
    <derivirana_varijabla naziv="DomainObject.Predmet.ProtuStrankaListFormatedWithAdress_1">
      <item>RICHMOND ULAGANJA društvo s ograničenom odgovornošću za pružanje poslovnih usluga, Jurišićeva 2/a, 10000 Zagreb zastupanog po punomoćniku Rikard Fuchs</item>
    </derivirana_varijabla>
  </DomainObject.Predmet.ProtuStrankaListFormatedWithAdress>
  <DomainObject.Predmet.ProtuStrankaListFormatedWithAdressOIB>
    <izvorni_sadrzaj>
      <item>RICHMOND ULAGANJA društvo s ograničenom odgovornošću za pružanje poslovnih usluga, OIB 89911694622, Jurišićeva 2/a, 10000 Zagreb zastupanog po punomoćniku Rikard Fuchs</item>
    </izvorni_sadrzaj>
    <derivirana_varijabla naziv="DomainObject.Predmet.ProtuStrankaListFormatedWithAdressOIB_1">
      <item>RICHMOND ULAGANJA društvo s ograničenom odgovornošću za pružanje poslovnih usluga, OIB 89911694622, Jurišićeva 2/a, 10000 Zagreb zastupanog po punomoćniku Rikard Fuchs</item>
    </derivirana_varijabla>
  </DomainObject.Predmet.ProtuStrankaListFormatedWithAdressOIB>
  <DomainObject.Predmet.ProtuStrankaListNazivFormated>
    <izvorni_sadrzaj>
      <item>RICHMOND ULAGANJA društvo s ograničenom odgovornošću za pružanje poslovnih usluga</item>
    </izvorni_sadrzaj>
    <derivirana_varijabla naziv="DomainObject.Predmet.ProtuStrankaListNazivFormated_1">
      <item>RICHMOND ULAGANJA društvo s ograničenom odgovornošću za pružanje poslovnih usluga</item>
    </derivirana_varijabla>
  </DomainObject.Predmet.ProtuStrankaListNazivFormated>
  <DomainObject.Predmet.ProtuStrankaListNazivFormatedOIB>
    <izvorni_sadrzaj>
      <item>RICHMOND ULAGANJA društvo s ograničenom odgovornošću za pružanje poslovnih usluga, OIB 89911694622</item>
    </izvorni_sadrzaj>
    <derivirana_varijabla naziv="DomainObject.Predmet.ProtuStrankaListNazivFormatedOIB_1">
      <item>RICHMOND ULAGANJA društvo s ograničenom odgovornošću za pružanje poslovnih usluga, OIB 89911694622</item>
    </derivirana_varijabla>
  </DomainObject.Predmet.ProtuStrankaListNazivFormatedOIB>
  <DomainObject.Predmet.OstaliListFormated>
    <izvorni_sadrzaj>
      <item>Rikard Fuchs punomoćnik sudionika u postupku RICHMOND ULAGANJA društvo s ograničenom odgovornošću za pružanje poslovnih usluga</item>
    </izvorni_sadrzaj>
    <derivirana_varijabla naziv="DomainObject.Predmet.OstaliListFormated_1">
      <item>Rikard Fuchs punomoćnik sudionika u postupku RICHMOND ULAGANJA društvo s ograničenom odgovornošću za pružanje poslovnih usluga</item>
    </derivirana_varijabla>
  </DomainObject.Predmet.OstaliListFormated>
  <DomainObject.Predmet.OstaliListFormatedOIB>
    <izvorni_sadrzaj>
      <item>Rikard Fuchs, OIB 99868615225 punomoćnik sudionika u postupku RICHMOND ULAGANJA društvo s ograničenom odgovornošću za pružanje poslovnih usluga</item>
    </izvorni_sadrzaj>
    <derivirana_varijabla naziv="DomainObject.Predmet.OstaliListFormatedOIB_1">
      <item>Rikard Fuchs, OIB 99868615225 punomoćnik sudionika u postupku RICHMOND ULAGANJA društvo s ograničenom odgovornošću za pružanje poslovnih usluga</item>
    </derivirana_varijabla>
  </DomainObject.Predmet.OstaliListFormatedOIB>
  <DomainObject.Predmet.OstaliListFormatedWithAdress>
    <izvorni_sadrzaj>
      <item>Rikard Fuchs, Augusta Šenoe 11, 10000 Zagreb punomoćnik sudionika u postupku RICHMOND ULAGANJA društvo s ograničenom odgovornošću za pružanje poslovnih usluga</item>
    </izvorni_sadrzaj>
    <derivirana_varijabla naziv="DomainObject.Predmet.OstaliListFormatedWithAdress_1">
      <item>Rikard Fuchs, Augusta Šenoe 11, 10000 Zagreb punomoćnik sudionika u postupku RICHMOND ULAGANJA društvo s ograničenom odgovornošću za pružanje poslovnih usluga</item>
    </derivirana_varijabla>
  </DomainObject.Predmet.OstaliListFormatedWithAdress>
  <DomainObject.Predmet.OstaliListFormatedWithAdressOIB>
    <izvorni_sadrzaj>
      <item>Rikard Fuchs, OIB 99868615225, Augusta Šenoe 11, 10000 Zagreb punomoćnik sudionika u postupku RICHMOND ULAGANJA društvo s ograničenom odgovornošću za pružanje poslovnih usluga</item>
    </izvorni_sadrzaj>
    <derivirana_varijabla naziv="DomainObject.Predmet.OstaliListFormatedWithAdressOIB_1">
      <item>Rikard Fuchs, OIB 99868615225, Augusta Šenoe 11, 10000 Zagreb punomoćnik sudionika u postupku RICHMOND ULAGANJA društvo s ograničenom odgovornošću za pružanje poslovnih usluga</item>
    </derivirana_varijabla>
  </DomainObject.Predmet.OstaliListFormatedWithAdressOIB>
  <DomainObject.Predmet.OstaliListNazivFormated>
    <izvorni_sadrzaj>
      <item>Rikard Fuchs</item>
    </izvorni_sadrzaj>
    <derivirana_varijabla naziv="DomainObject.Predmet.OstaliListNazivFormated_1">
      <item>Rikard Fuchs</item>
    </derivirana_varijabla>
  </DomainObject.Predmet.OstaliListNazivFormated>
  <DomainObject.Predmet.OstaliListNazivFormatedOIB>
    <izvorni_sadrzaj>
      <item>Rikard Fuchs, OIB 99868615225</item>
    </izvorni_sadrzaj>
    <derivirana_varijabla naziv="DomainObject.Predmet.OstaliListNazivFormatedOIB_1">
      <item>Rikard Fuchs, OIB 99868615225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St-109/2017-4</izvorni_sadrzaj>
    <derivirana_varijabla naziv="DomainObject.PoslovniBrojDokumenta_1">St-109/2017-4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RICHMOND ULAGANJA društvo s ograničenom odgovornošću za pružanje poslovnih usluga</izvorni_sadrzaj>
    <derivirana_varijabla naziv="DomainObject.Predmet.ProtustrankaIDrugi_1">RICHMOND ULAGANJA društvo s ograničenom odgovornošću za pružanje poslovnih usluga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RICHMOND ULAGANJA društvo s ograničenom odgovornošću za pružanje poslovnih usluga, OIB 89911694622, Jurišićeva 2/a, 10000 Zagreb</izvorni_sadrzaj>
    <derivirana_varijabla naziv="DomainObject.Predmet.ProtustrankaIDrugiAdressOIB_1">RICHMOND ULAGANJA društvo s ograničenom odgovornošću za pružanje poslovnih usluga, OIB 89911694622,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RICHMOND ULAGANJA društvo s ograničenom odgovornošću za pružanje poslovnih usluga</item>
      <item>FINA Regionalni centar Zagreb, Podružnica Zagreb</item>
      <item>Rikard Fuchs</item>
    </izvorni_sadrzaj>
    <derivirana_varijabla naziv="DomainObject.Predmet.SudioniciListNaziv_1">
      <item>RICHMOND ULAGANJA društvo s ograničenom odgovornošću za pružanje poslovnih usluga</item>
      <item>FINA Regionalni centar Zagreb, Podružnica Zagreb</item>
      <item>Rikard Fuchs</item>
    </derivirana_varijabla>
  </DomainObject.Predmet.SudioniciListNaziv>
  <DomainObject.Predmet.SudioniciListAdressOIB>
    <izvorni_sadrzaj>
      <item>RICHMOND ULAGANJA društvo s ograničenom odgovornošću za pružanje poslovnih usluga, OIB 89911694622, Jurišićeva 2/a,10000 Zagreb</item>
      <item>FINA Regionalni centar Zagreb, Podružnica Zagreb, OIB 85821130368, Trg svibanjskih žrtava 1995. br. 1,10000 Zagreb</item>
      <item>Rikard Fuchs, OIB 99868615225, Augusta Šenoe 11,10000 Zagreb</item>
    </izvorni_sadrzaj>
    <derivirana_varijabla naziv="DomainObject.Predmet.SudioniciListAdressOIB_1">
      <item>RICHMOND ULAGANJA društvo s ograničenom odgovornošću za pružanje poslovnih usluga, OIB 89911694622, Jurišićeva 2/a,10000 Zagreb</item>
      <item>FINA Regionalni centar Zagreb, Podružnica Zagreb, OIB 85821130368, Trg svibanjskih žrtava 1995. br. 1,10000 Zagreb</item>
      <item>Rikard Fuchs, OIB 99868615225, Augusta Šenoe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0BFE6-AECB-4EAC-95D2-D79234238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3558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2017-05-19T11:43:00Z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