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8ca9" w14:paraId="9d28ca9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913FF0">
        <w:t>1</w:t>
      </w:r>
      <w:r w:rsidR="00084B56">
        <w:t>7</w:t>
      </w:r>
      <w:r w:rsidR="00746E0A">
        <w:t xml:space="preserve">. </w:t>
      </w:r>
      <w:r w:rsidR="00084B56">
        <w:t>ožujka</w:t>
      </w:r>
      <w:r w:rsidR="00937281">
        <w:t xml:space="preserve"> 201</w:t>
      </w:r>
      <w:r w:rsidR="00815F1E">
        <w:t>6</w:t>
      </w:r>
      <w:r w:rsidR="00937281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084B56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21.</w:t>
      </w:r>
      <w:r w:rsidR="00746E0A">
        <w:rPr>
          <w:b/>
          <w:u w:val="single"/>
        </w:rPr>
        <w:t xml:space="preserve"> </w:t>
      </w:r>
      <w:r>
        <w:rPr>
          <w:b/>
          <w:u w:val="single"/>
        </w:rPr>
        <w:t>travnja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 w:rsidR="006725B8">
        <w:rPr>
          <w:b/>
          <w:u w:val="single"/>
        </w:rPr>
        <w:t>1</w:t>
      </w:r>
      <w:r w:rsidR="00746E0A">
        <w:rPr>
          <w:b/>
          <w:u w:val="single"/>
        </w:rPr>
        <w:t>,</w:t>
      </w:r>
      <w:r w:rsidR="006725B8">
        <w:rPr>
          <w:b/>
          <w:u w:val="single"/>
        </w:rPr>
        <w:t>0</w:t>
      </w:r>
      <w:r w:rsidR="00221531">
        <w:rPr>
          <w:b/>
          <w:u w:val="single"/>
        </w:rPr>
        <w:t>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084B56">
        <w:rPr>
          <w:b/>
          <w:u w:val="single"/>
        </w:rPr>
        <w:t>4.8</w:t>
      </w:r>
      <w:r w:rsidR="003A7101">
        <w:rPr>
          <w:b/>
          <w:u w:val="single"/>
        </w:rPr>
        <w:t>00.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084B56">
        <w:rPr>
          <w:b/>
          <w:u w:val="single"/>
        </w:rPr>
        <w:t>19</w:t>
      </w:r>
      <w:r w:rsidR="00746E0A">
        <w:rPr>
          <w:b/>
          <w:u w:val="single"/>
        </w:rPr>
        <w:t xml:space="preserve">. </w:t>
      </w:r>
      <w:r w:rsidR="00084B56">
        <w:rPr>
          <w:b/>
          <w:u w:val="single"/>
        </w:rPr>
        <w:t>travnja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221531">
        <w:t>7</w:t>
      </w:r>
      <w:r w:rsidR="00937281">
        <w:rPr>
          <w:u w:val="single"/>
        </w:rPr>
        <w:t>00</w:t>
      </w:r>
      <w:r w:rsidRPr="00A9212E">
        <w:rPr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913FF0">
        <w:t>1</w:t>
      </w:r>
      <w:r w:rsidR="00084B56">
        <w:t>7</w:t>
      </w:r>
      <w:r w:rsidR="00746E0A">
        <w:t xml:space="preserve">. </w:t>
      </w:r>
      <w:r w:rsidR="00084B56">
        <w:t>ožujka</w:t>
      </w:r>
      <w:r w:rsidR="006319F0">
        <w:t xml:space="preserve"> </w:t>
      </w:r>
      <w:r w:rsidR="00937281">
        <w:t>201</w:t>
      </w:r>
      <w:r w:rsidR="00815F1E">
        <w:t>6</w:t>
      </w:r>
      <w:r w:rsidR="00937281">
        <w:t>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13FF0">
        <w:t xml:space="preserve"> </w:t>
      </w:r>
      <w:r w:rsidR="006F1258">
        <w:t>v.r.</w:t>
      </w:r>
    </w:p>
    <w:p w:rsidRDefault="00364363" w:rsidP="00BA3F1C" w:rsidR="00364363">
      <w:pPr>
        <w:jc w:val="both"/>
      </w:pP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both"/>
      </w:pPr>
    </w:p>
    <w:p w:rsidRDefault="006F1258" w:rsidP="007A1486" w:rsidR="006F125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F1258" w:rsidP="007A1486" w:rsidR="006F125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F1258" w:rsidP="007A1486" w:rsidR="006F1258" w:rsidRPr="007A1486">
      <w:pPr>
        <w:ind w:left="720"/>
      </w:pPr>
    </w:p>
    <w:p w:rsidRDefault="006F1258" w:rsidP="00BA3F1C" w:rsidR="006F1258">
      <w:pPr>
        <w:jc w:val="both"/>
      </w:pPr>
    </w:p>
    <w:p w:rsidRDefault="00AB12F1" w:rsidP="00BA3F1C" w:rsidR="00AB12F1" w:rsidRPr="00BA3F1C"/>
    <w:sectPr w:rsidSect="004A1C1E" w:rsidR="00AB12F1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2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84B56"/>
    <w:rsid w:val="000A6B2D"/>
    <w:rsid w:val="000B1326"/>
    <w:rsid w:val="000B2D16"/>
    <w:rsid w:val="000D7BB8"/>
    <w:rsid w:val="000E184D"/>
    <w:rsid w:val="001155B1"/>
    <w:rsid w:val="00146004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64363"/>
    <w:rsid w:val="00371D38"/>
    <w:rsid w:val="00385D9F"/>
    <w:rsid w:val="003A7101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725B8"/>
    <w:rsid w:val="00696452"/>
    <w:rsid w:val="006E6A30"/>
    <w:rsid w:val="006F1258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815F1E"/>
    <w:rsid w:val="00834131"/>
    <w:rsid w:val="008A5CB2"/>
    <w:rsid w:val="008C4B20"/>
    <w:rsid w:val="008C577F"/>
    <w:rsid w:val="008E09E2"/>
    <w:rsid w:val="008E1F58"/>
    <w:rsid w:val="008E2F36"/>
    <w:rsid w:val="008F21F5"/>
    <w:rsid w:val="009108CF"/>
    <w:rsid w:val="00913FF0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CE4142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276"/>
    <w:rsid w:val="00F14C2F"/>
    <w:rsid w:val="00F17C2F"/>
    <w:rsid w:val="00F31FAE"/>
    <w:rsid w:val="00F54695"/>
    <w:rsid w:val="00F63508"/>
    <w:rsid w:val="00F96E27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1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1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7C98F-4C20-4C4F-AC87-CED334F68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1319</properties:Words>
  <properties:Characters>7234</properties:Characters>
  <properties:Lines>140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2016-03-17T10:03:00Z</dcterms:created>
  <dc:creator>rkrsnik</dc:creator>
  <cp:lastModifiedBy>Ivana Stampf</cp:lastModifiedBy>
  <cp:lastPrinted>2016-02-18T09:35:00Z</cp:lastPrinted>
  <dcterms:modified xmlns:xsi="http://www.w3.org/2001/XMLSchema-instance" xsi:type="dcterms:W3CDTF">2016-03-17T10:12:00Z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