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9899" w14:paraId="eb09899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412738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554F67">
              <w:t>2</w:t>
            </w:r>
            <w:r w:rsidR="001D7D02">
              <w:t>1</w:t>
            </w:r>
            <w:r w:rsidR="00412738">
              <w:t>20</w:t>
            </w:r>
            <w:r w:rsidR="00554F67">
              <w:t>/</w:t>
            </w:r>
            <w:r>
              <w:t>2018-3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D7501C" w:rsidP="000548B4" w:rsidR="00D7501C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12738">
        <w:t xml:space="preserve"> </w:t>
      </w:r>
      <w:proofErr w:type="spellStart"/>
      <w:r w:rsidR="00412738" w:rsidRPr="00412738">
        <w:t>MKB</w:t>
      </w:r>
      <w:proofErr w:type="spellEnd"/>
      <w:r w:rsidR="00412738" w:rsidRPr="00412738">
        <w:t xml:space="preserve"> auto dijelovi &amp; auto prodaja d.o.o. za trgovinu</w:t>
      </w:r>
      <w:r w:rsidR="00412738">
        <w:t xml:space="preserve"> Martin, Kralja Zvonimira 72, </w:t>
      </w:r>
      <w:proofErr w:type="spellStart"/>
      <w:r w:rsidR="00412738">
        <w:t>OIB</w:t>
      </w:r>
      <w:proofErr w:type="spellEnd"/>
      <w:r w:rsidR="00412738">
        <w:t xml:space="preserve">: </w:t>
      </w:r>
      <w:r w:rsidR="00412738" w:rsidRPr="00412738">
        <w:t>50365535401</w:t>
      </w:r>
      <w:r w:rsidR="00412738">
        <w:t xml:space="preserve"> </w:t>
      </w:r>
      <w:proofErr w:type="spellStart"/>
      <w:r w:rsidR="00412738">
        <w:t>MBS</w:t>
      </w:r>
      <w:proofErr w:type="spellEnd"/>
      <w:r w:rsidR="00412738">
        <w:t xml:space="preserve">: </w:t>
      </w:r>
      <w:r w:rsidR="00412738" w:rsidRPr="00412738">
        <w:t>030168559</w:t>
      </w:r>
      <w:r w:rsidR="00412738">
        <w:t xml:space="preserve">, </w:t>
      </w:r>
      <w:r w:rsidR="004B5B8D">
        <w:t xml:space="preserve"> </w:t>
      </w:r>
      <w:r>
        <w:t>temeljem članka 430. Stečajnog zakona (Narodne novine 71/15), dana</w:t>
      </w:r>
      <w:r w:rsidR="00274CCA">
        <w:t xml:space="preserve"> </w:t>
      </w:r>
      <w:r w:rsidR="006539A6">
        <w:t>31</w:t>
      </w:r>
      <w:r w:rsidR="00D7501C">
        <w:t>. siječnja 2019.</w:t>
      </w:r>
      <w:r>
        <w:t xml:space="preserve">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2738">
        <w:rPr>
          <w:bCs/>
        </w:rPr>
        <w:t xml:space="preserve"> </w:t>
      </w:r>
      <w:proofErr w:type="spellStart"/>
      <w:r w:rsidR="00412738" w:rsidRPr="00412738">
        <w:t>MKB</w:t>
      </w:r>
      <w:proofErr w:type="spellEnd"/>
      <w:r w:rsidR="00412738" w:rsidRPr="00412738">
        <w:t xml:space="preserve"> auto dijelovi &amp; auto prodaja d.o.o. za trgovinu</w:t>
      </w:r>
      <w:r w:rsidR="00412738">
        <w:t xml:space="preserve"> Martin, Kralja Zvonimira 72, </w:t>
      </w:r>
      <w:proofErr w:type="spellStart"/>
      <w:r w:rsidR="00412738">
        <w:t>OIB</w:t>
      </w:r>
      <w:proofErr w:type="spellEnd"/>
      <w:r w:rsidR="00412738">
        <w:t xml:space="preserve">: </w:t>
      </w:r>
      <w:r w:rsidR="00412738" w:rsidRPr="00412738">
        <w:t>50365535401</w:t>
      </w:r>
      <w:r w:rsidR="00412738">
        <w:t xml:space="preserve"> </w:t>
      </w:r>
      <w:proofErr w:type="spellStart"/>
      <w:r w:rsidR="00412738">
        <w:t>MBS</w:t>
      </w:r>
      <w:proofErr w:type="spellEnd"/>
      <w:r w:rsidR="00412738">
        <w:t xml:space="preserve">: </w:t>
      </w:r>
      <w:r w:rsidR="00412738" w:rsidRPr="00412738">
        <w:t>030168559</w:t>
      </w:r>
      <w:r w:rsidR="00412738">
        <w:t xml:space="preserve">, iznosi 8.237,75 kn. </w:t>
      </w:r>
      <w:r w:rsidR="00554F67">
        <w:rPr>
          <w:bCs/>
        </w:rPr>
        <w:t xml:space="preserve"> </w:t>
      </w:r>
      <w:r w:rsidR="00554F67">
        <w:t xml:space="preserve"> </w:t>
      </w:r>
      <w:r w:rsidR="00417D48">
        <w:rPr>
          <w:bCs/>
        </w:rPr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30DE6">
        <w:t xml:space="preserve"> </w:t>
      </w:r>
      <w:proofErr w:type="spellStart"/>
      <w:r w:rsidR="00412738">
        <w:t>Andreas</w:t>
      </w:r>
      <w:proofErr w:type="spellEnd"/>
      <w:r w:rsidR="00412738">
        <w:t xml:space="preserve"> </w:t>
      </w:r>
      <w:proofErr w:type="spellStart"/>
      <w:r w:rsidR="00412738">
        <w:t>Bognar</w:t>
      </w:r>
      <w:proofErr w:type="spellEnd"/>
      <w:r w:rsidR="00412738">
        <w:t xml:space="preserve">, </w:t>
      </w:r>
      <w:proofErr w:type="spellStart"/>
      <w:r w:rsidR="00412738">
        <w:t>Bayram</w:t>
      </w:r>
      <w:proofErr w:type="spellEnd"/>
      <w:r w:rsidR="00412738">
        <w:t xml:space="preserve"> </w:t>
      </w:r>
      <w:proofErr w:type="spellStart"/>
      <w:r w:rsidR="00412738">
        <w:t>Kaman</w:t>
      </w:r>
      <w:proofErr w:type="spellEnd"/>
      <w:r w:rsidR="00412738">
        <w:t xml:space="preserve"> i </w:t>
      </w:r>
      <w:proofErr w:type="spellStart"/>
      <w:r w:rsidR="00412738">
        <w:t>Ioannis</w:t>
      </w:r>
      <w:proofErr w:type="spellEnd"/>
      <w:r w:rsidR="00412738">
        <w:t xml:space="preserve"> </w:t>
      </w:r>
      <w:proofErr w:type="spellStart"/>
      <w:r w:rsidR="00412738">
        <w:t>Meshteridis</w:t>
      </w:r>
      <w:proofErr w:type="spellEnd"/>
      <w:r w:rsidR="00412738">
        <w:t xml:space="preserve"> iz Njemačke, </w:t>
      </w:r>
      <w:proofErr w:type="spellStart"/>
      <w:r w:rsidR="00412738">
        <w:t>Munchen</w:t>
      </w:r>
      <w:proofErr w:type="spellEnd"/>
      <w:r w:rsidR="00412738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C6F97">
        <w:t>2</w:t>
      </w:r>
      <w:r w:rsidR="001D7D02">
        <w:t>1</w:t>
      </w:r>
      <w:r w:rsidR="00412738">
        <w:t>20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6539A6">
        <w:t>31</w:t>
      </w:r>
      <w:r w:rsidR="00D7501C">
        <w:t>. siječnja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73181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73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7318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7318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18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18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73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7318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7318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18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18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2120</izvorni_sadrzaj>
    <derivirana_varijabla naziv="DomainObject.Predmet.Broj_1">2120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St-2120/2018</izvorni_sadrzaj>
    <derivirana_varijabla naziv="DomainObject.Predmet.OznakaBroj_1">St-2120/2018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MKB auto dijelovi &amp; auto prodaja d.o.o. za trgovinu</izvorni_sadrzaj>
    <derivirana_varijabla naziv="DomainObject.Predmet.ProtustrankaFormated_1">  MKB auto dijelovi &amp; auto prodaja d.o.o. za trgovinu</derivirana_varijabla>
  </DomainObject.Predmet.ProtustrankaFormated>
  <DomainObject.Predmet.ProtustrankaFormatedOIB>
    <izvorni_sadrzaj>  MKB auto dijelovi &amp; auto prodaja d.o.o. za trgovinu, OIB 50365535401</izvorni_sadrzaj>
    <derivirana_varijabla naziv="DomainObject.Predmet.ProtustrankaFormatedOIB_1">  MKB auto dijelovi &amp; auto prodaja d.o.o. za trgovinu, OIB 50365535401</derivirana_varijabla>
  </DomainObject.Predmet.ProtustrankaFormatedOIB>
  <DomainObject.Predmet.ProtustrankaFormatedWithAdress>
    <izvorni_sadrzaj> MKB auto dijelovi &amp; auto prodaja d.o.o. za trgovinu, Kralja Zvonimira 72 , 31500 Martin</izvorni_sadrzaj>
    <derivirana_varijabla naziv="DomainObject.Predmet.ProtustrankaFormatedWithAdress_1"> MKB auto dijelovi &amp; auto prodaja d.o.o. za trgovinu, Kralja Zvonimira 72 , 31500 Martin</derivirana_varijabla>
  </DomainObject.Predmet.ProtustrankaFormatedWithAdress>
  <DomainObject.Predmet.ProtustrankaFormatedWithAdressOIB>
    <izvorni_sadrzaj> MKB auto dijelovi &amp; auto prodaja d.o.o. za trgovinu, OIB 50365535401, Kralja Zvonimira 72 , 31500 Martin</izvorni_sadrzaj>
    <derivirana_varijabla naziv="DomainObject.Predmet.ProtustrankaFormatedWithAdressOIB_1"> MKB auto dijelovi &amp; auto prodaja d.o.o. za trgovinu, OIB 50365535401, Kralja Zvonimira 72 , 31500 Martin</derivirana_varijabla>
  </DomainObject.Predmet.ProtustrankaFormatedWithAdressOIB>
  <DomainObject.Predmet.ProtustrankaWithAdress>
    <izvorni_sadrzaj>MKB auto dijelovi &amp; auto prodaja d.o.o. za trgovinu Kralja Zvonimira 72 , 31500 Martin</izvorni_sadrzaj>
    <derivirana_varijabla naziv="DomainObject.Predmet.ProtustrankaWithAdress_1">MKB auto dijelovi &amp; auto prodaja d.o.o. za trgovinu Kralja Zvonimira 72 , 31500 Martin</derivirana_varijabla>
  </DomainObject.Predmet.ProtustrankaWithAdress>
  <DomainObject.Predmet.ProtustrankaWithAdressOIB>
    <izvorni_sadrzaj>MKB auto dijelovi &amp; auto prodaja d.o.o. za trgovinu, OIB 50365535401, Kralja Zvonimira 72 , 31500 Martin</izvorni_sadrzaj>
    <derivirana_varijabla naziv="DomainObject.Predmet.ProtustrankaWithAdressOIB_1">MKB auto dijelovi &amp; auto prodaja d.o.o. za trgovinu, OIB 50365535401, Kralja Zvonimira 72 , 31500 Martin</derivirana_varijabla>
  </DomainObject.Predmet.ProtustrankaWithAdressOIB>
  <DomainObject.Predmet.ProtustrankaNazivFormated>
    <izvorni_sadrzaj>MKB auto dijelovi &amp; auto prodaja d.o.o. za trgovinu</izvorni_sadrzaj>
    <derivirana_varijabla naziv="DomainObject.Predmet.ProtustrankaNazivFormated_1">MKB auto dijelovi &amp; auto prodaja d.o.o. za trgovinu</derivirana_varijabla>
  </DomainObject.Predmet.ProtustrankaNazivFormated>
  <DomainObject.Predmet.ProtustrankaNazivFormatedOIB>
    <izvorni_sadrzaj>MKB auto dijelovi &amp; auto prodaja d.o.o. za trgovinu, OIB 50365535401</izvorni_sadrzaj>
    <derivirana_varijabla naziv="DomainObject.Predmet.ProtustrankaNazivFormatedOIB_1">MKB auto dijelovi &amp; auto prodaja d.o.o. za trgovinu, OIB 50365535401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MKB auto dijelovi &amp; auto prodaja d.o.o. za trgovinu</item>
    </izvorni_sadrzaj>
    <derivirana_varijabla naziv="DomainObject.Predmet.ProtuStrankaListFormated_1">
      <item>MKB auto dijelovi &amp; auto prodaja d.o.o. za trgovinu</item>
    </derivirana_varijabla>
  </DomainObject.Predmet.ProtuStrankaListFormated>
  <DomainObject.Predmet.ProtuStrankaListFormatedOIB>
    <izvorni_sadrzaj>
      <item>MKB auto dijelovi &amp; auto prodaja d.o.o. za trgovinu, OIB 50365535401</item>
    </izvorni_sadrzaj>
    <derivirana_varijabla naziv="DomainObject.Predmet.ProtuStrankaListFormatedOIB_1">
      <item>MKB auto dijelovi &amp; auto prodaja d.o.o. za trgovinu, OIB 50365535401</item>
    </derivirana_varijabla>
  </DomainObject.Predmet.ProtuStrankaListFormatedOIB>
  <DomainObject.Predmet.ProtuStrankaListFormatedWithAdress>
    <izvorni_sadrzaj>
      <item>MKB auto dijelovi &amp; auto prodaja d.o.o. za trgovinu, Kralja Zvonimira 72 , 31500 Martin</item>
    </izvorni_sadrzaj>
    <derivirana_varijabla naziv="DomainObject.Predmet.ProtuStrankaListFormatedWithAdress_1">
      <item>MKB auto dijelovi &amp; auto prodaja d.o.o. za trgovinu, Kralja Zvonimira 72 , 31500 Martin</item>
    </derivirana_varijabla>
  </DomainObject.Predmet.ProtuStrankaListFormatedWithAdress>
  <DomainObject.Predmet.ProtuStrankaListFormatedWithAdressOIB>
    <izvorni_sadrzaj>
      <item>MKB auto dijelovi &amp; auto prodaja d.o.o. za trgovinu, OIB 50365535401, Kralja Zvonimira 72 , 31500 Martin</item>
    </izvorni_sadrzaj>
    <derivirana_varijabla naziv="DomainObject.Predmet.ProtuStrankaListFormatedWithAdressOIB_1">
      <item>MKB auto dijelovi &amp; auto prodaja d.o.o. za trgovinu, OIB 50365535401, Kralja Zvonimira 72 , 31500 Martin</item>
    </derivirana_varijabla>
  </DomainObject.Predmet.ProtuStrankaListFormatedWithAdressOIB>
  <DomainObject.Predmet.ProtuStrankaListNazivFormated>
    <izvorni_sadrzaj>
      <item>MKB auto dijelovi &amp; auto prodaja d.o.o. za trgovinu</item>
    </izvorni_sadrzaj>
    <derivirana_varijabla naziv="DomainObject.Predmet.ProtuStrankaListNazivFormated_1">
      <item>MKB auto dijelovi &amp; auto prodaja d.o.o. za trgovinu</item>
    </derivirana_varijabla>
  </DomainObject.Predmet.ProtuStrankaListNazivFormated>
  <DomainObject.Predmet.ProtuStrankaListNazivFormatedOIB>
    <izvorni_sadrzaj>
      <item>MKB auto dijelovi &amp; auto prodaja d.o.o. za trgovinu, OIB 50365535401</item>
    </izvorni_sadrzaj>
    <derivirana_varijabla naziv="DomainObject.Predmet.ProtuStrankaListNazivFormatedOIB_1">
      <item>MKB auto dijelovi &amp; auto prodaja d.o.o. za trgovinu, OIB 50365535401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MKB auto dijelovi &amp; auto prodaja d.o.o. za trgovinu</izvorni_sadrzaj>
    <derivirana_varijabla naziv="DomainObject.Predmet.ProtustrankaIDrugi_1">MKB auto dijelovi &amp; auto prodaja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MKB auto dijelovi &amp; auto prodaja d.o.o. za trgovinu, OIB 50365535401, Kralja Zvonimira 72 , 31500 Martin</izvorni_sadrzaj>
    <derivirana_varijabla naziv="DomainObject.Predmet.ProtustrankaIDrugiAdressOIB_1">MKB auto dijelovi &amp; auto prodaja d.o.o. za trgovinu, OIB 50365535401, Kralja Zvonimira 72 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MKB auto dijelovi &amp; auto prodaja d.o.o. za trgovinu</item>
    </izvorni_sadrzaj>
    <derivirana_varijabla naziv="DomainObject.Predmet.SudioniciListNaziv_1">
      <item>FINA RC OSIJEK</item>
      <item>MKB auto dijelovi &amp; auto prodaja d.o.o. za trgovinu</item>
    </derivirana_varijabla>
  </DomainObject.Predmet.SudioniciListNaziv>
  <DomainObject.Predmet.SudioniciListAdressOIB>
    <izvorni_sadrzaj>
      <item>FINA RC OSIJEK, OIB 85821130368</item>
      <item>MKB auto dijelovi &amp; auto prodaja d.o.o. za trgovinu, OIB 50365535401, Kralja Zvonimira 72 ,31500 Martin</item>
    </izvorni_sadrzaj>
    <derivirana_varijabla naziv="DomainObject.Predmet.SudioniciListAdressOIB_1">
      <item>FINA RC OSIJEK, OIB 85821130368</item>
      <item>MKB auto dijelovi &amp; auto prodaja d.o.o. za trgovinu, OIB 50365535401, Kralja Zvonimira 72 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50365535401</item>
    </izvorni_sadrzaj>
    <derivirana_varijabla naziv="DomainObject.Predmet.SudioniciListNazivOIB_1">
      <item>, OIB 85821130368</item>
      <item>, OIB 50365535401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7BFB2-DFC0-406F-AFA9-0ED2B9681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2025</properties:Characters>
  <properties:Lines>49</properties:Lines>
  <properties:Paragraphs>16</properties:Paragraphs>
  <properties:TotalTime>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2019-01-31T08:57:00Z</cp:lastPrinted>
  <dcterms:modified xmlns:xsi="http://www.w3.org/2001/XMLSchema-instance" xsi:type="dcterms:W3CDTF">2019-01-31T08:58:00Z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