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a48e" w14:paraId="c69a48e" w:rsidRDefault="00F747B0" w:rsidP="00F747B0" w:rsidR="00F747B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47B0" w:rsidP="00F747B0" w:rsidR="00F747B0">
      <w:r>
        <w:rPr>
          <w:rFonts w:eastAsia="MS Mincho"/>
        </w:rPr>
        <w:t>REPUBLIKA HRVATSKA</w:t>
      </w:r>
    </w:p>
    <w:p w:rsidRDefault="00F747B0" w:rsidP="00F747B0" w:rsidR="00F747B0">
      <w:r>
        <w:rPr>
          <w:rFonts w:eastAsia="MS Mincho"/>
        </w:rPr>
        <w:t>TRGOVAČKI SUD U RIJECI</w:t>
      </w:r>
    </w:p>
    <w:p w:rsidRDefault="00F747B0" w:rsidP="00F747B0" w:rsidR="00F747B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747B0" w:rsidP="00F747B0" w:rsidR="00763499">
      <w:pPr>
        <w:jc w:val="center"/>
      </w:pPr>
      <w:r>
        <w:tab/>
      </w:r>
    </w:p>
    <w:p w:rsidRDefault="00F747B0" w:rsidP="00F747B0" w:rsidR="00F747B0">
      <w:pPr>
        <w:jc w:val="center"/>
        <w:rPr>
          <w:bCs/>
        </w:rPr>
      </w:pPr>
      <w:r>
        <w:tab/>
      </w:r>
      <w:r>
        <w:tab/>
      </w:r>
      <w:r>
        <w:tab/>
      </w:r>
    </w:p>
    <w:p w:rsidRDefault="00F747B0" w:rsidP="00F747B0" w:rsidR="00F747B0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F747B0" w:rsidP="00F747B0" w:rsidR="00F747B0">
      <w:pPr>
        <w:jc w:val="center"/>
        <w:rPr>
          <w:bCs/>
        </w:rPr>
      </w:pPr>
      <w:r>
        <w:rPr>
          <w:bCs/>
        </w:rPr>
        <w:t>R J E Š E N J E</w:t>
      </w:r>
    </w:p>
    <w:p w:rsidRDefault="00F747B0" w:rsidP="00F747B0" w:rsidR="00F747B0">
      <w:pPr>
        <w:jc w:val="both"/>
      </w:pPr>
    </w:p>
    <w:p w:rsidRDefault="00763499" w:rsidP="00F747B0" w:rsidR="00763499">
      <w:pPr>
        <w:jc w:val="both"/>
      </w:pPr>
    </w:p>
    <w:p w:rsidRDefault="00F747B0" w:rsidP="00F747B0" w:rsidR="00F747B0">
      <w:pPr>
        <w:jc w:val="both"/>
      </w:pPr>
      <w:r>
        <w:tab/>
      </w:r>
      <w:r>
        <w:tab/>
        <w:t xml:space="preserve">Trgovački sud u Rijeci, po stečajnom sucu Veri Jelenović, u nastavku postupka radi naknadne diobe stečajne mase dužnika P. L. društvo za proizvodnju alatnih strojeva, s ograničenom odgovornošću Labin (Grad Labin), Vinež 602,  dana </w:t>
      </w:r>
      <w:r w:rsidR="00E771F6">
        <w:rPr>
          <w:bCs/>
        </w:rPr>
        <w:t>3. listopada 2018</w:t>
      </w:r>
      <w:r>
        <w:t xml:space="preserve">. </w:t>
      </w:r>
    </w:p>
    <w:p w:rsidRDefault="00E771F6" w:rsidP="00F747B0" w:rsidR="00E771F6">
      <w:pPr>
        <w:jc w:val="both"/>
      </w:pPr>
    </w:p>
    <w:p w:rsidRDefault="00F747B0" w:rsidP="00F747B0" w:rsidR="00F747B0">
      <w:pPr>
        <w:jc w:val="center"/>
        <w:rPr>
          <w:bCs/>
        </w:rPr>
      </w:pPr>
      <w:r>
        <w:rPr>
          <w:bCs/>
        </w:rPr>
        <w:t>r i j e š i o  j e</w:t>
      </w:r>
    </w:p>
    <w:p w:rsidRDefault="00F747B0" w:rsidP="00F747B0" w:rsidR="00F747B0">
      <w:pPr>
        <w:jc w:val="both"/>
      </w:pPr>
      <w:r>
        <w:tab/>
      </w:r>
      <w:r>
        <w:tab/>
      </w:r>
    </w:p>
    <w:p w:rsidRDefault="00F747B0" w:rsidP="00F747B0" w:rsidR="00F747B0">
      <w:pPr>
        <w:jc w:val="both"/>
      </w:pPr>
      <w:r>
        <w:tab/>
      </w:r>
      <w:r>
        <w:tab/>
        <w:t xml:space="preserve">Stečajnom upravitelju Ljubici Božić, Pula, Koparska 50, OIB: 20692535327 određuje se nagrada za rad u iznosu od </w:t>
      </w:r>
      <w:r w:rsidR="00E771F6">
        <w:t>44.000,00</w:t>
      </w:r>
      <w:r>
        <w:t xml:space="preserve"> kn neto.</w:t>
      </w:r>
    </w:p>
    <w:p w:rsidRDefault="00F747B0" w:rsidP="00F747B0" w:rsidR="00F747B0">
      <w:pPr>
        <w:jc w:val="both"/>
      </w:pPr>
      <w:r>
        <w:t xml:space="preserve">    </w:t>
      </w:r>
    </w:p>
    <w:p w:rsidRDefault="00763499" w:rsidP="00F747B0" w:rsidR="00763499">
      <w:pPr>
        <w:jc w:val="both"/>
      </w:pPr>
    </w:p>
    <w:p w:rsidRDefault="00F747B0" w:rsidP="00F747B0" w:rsidR="00F747B0">
      <w:pPr>
        <w:jc w:val="center"/>
        <w:rPr>
          <w:bCs/>
        </w:rPr>
      </w:pPr>
      <w:r>
        <w:rPr>
          <w:bCs/>
        </w:rPr>
        <w:t>Obrazloženje</w:t>
      </w:r>
    </w:p>
    <w:p w:rsidRDefault="00763499" w:rsidP="00F747B0" w:rsidR="00763499">
      <w:pPr>
        <w:jc w:val="center"/>
        <w:rPr>
          <w:bCs/>
        </w:rPr>
      </w:pPr>
    </w:p>
    <w:p w:rsidRDefault="00F747B0" w:rsidP="00F747B0" w:rsidR="00F747B0">
      <w:pPr>
        <w:jc w:val="both"/>
        <w:rPr>
          <w:bCs/>
        </w:rPr>
      </w:pPr>
      <w:r>
        <w:rPr>
          <w:bCs/>
        </w:rPr>
        <w:tab/>
        <w:t xml:space="preserve">             Rješenjem ovog suda posl. br. St-204/2011 od 22. studenoga 2013. godine je zaključen stečajni postupak nad dužnikom </w:t>
      </w:r>
      <w:r>
        <w:t>P. L. društvo za proizvodnju alatnih strojeva, s ograničenom odgovornošću Labin (Grad Labin), Vinež 602, MBS: 040038607, OIB: 35462806605</w:t>
      </w:r>
      <w:r>
        <w:rPr>
          <w:bCs/>
        </w:rPr>
        <w:t xml:space="preserve">. gdje je kao stečajni upravitelj bila imenovana </w:t>
      </w:r>
      <w:r>
        <w:t>Ljubica Božić, OIB:  20692535327, Pula, Koparska 50</w:t>
      </w:r>
      <w:r>
        <w:rPr>
          <w:bCs/>
        </w:rPr>
        <w:t>.</w:t>
      </w:r>
    </w:p>
    <w:p w:rsidRDefault="00F747B0" w:rsidP="00F747B0" w:rsidR="00F747B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Budući da je stečajni upravitelj nakon zaključenja stečajnog postupka nastavila (u skladu sa člankom 63. stavak 5. Stečajnog zakona objavljenog u NN 44/96, 29/99, 129/00, 123/03, 82/06, 116/10, 25/12, 133/12 i 71/15) s unovčavanjem dužnikove stečajne mase te je tako u stečajnu masu prikupila dodatnih 550.000,00 kn tijekom 2014. godine, rješenjem ovog suda posl. br. St-557/2016 od 3. lipnja 2016. godine određen je nastavak postupka radi naknadne diobe stečajne mase iza dužnika.</w:t>
      </w:r>
    </w:p>
    <w:p w:rsidRDefault="00F747B0" w:rsidP="00F747B0" w:rsidR="00F747B0">
      <w:pPr>
        <w:jc w:val="both"/>
        <w:rPr>
          <w:bCs/>
        </w:rPr>
      </w:pPr>
      <w:r>
        <w:rPr>
          <w:bCs/>
        </w:rPr>
        <w:tab/>
        <w:t xml:space="preserve">            Člankom 94. st. 1. i 2. u svezi sa člankom 441. Stečajnog zakona (objavljen u NN 71/15) propisano je da stečajni upravitelj ima pravo na nagradu za svoj rad koju rješenjem određuje stečajni sudac prema uredbi kojom Vlada Republike Hrvatske utvrđuje kriterije i način obračuna i plaćanja nagrade stečajnim upraviteljima.</w:t>
      </w:r>
    </w:p>
    <w:p w:rsidRDefault="00F747B0" w:rsidP="00F747B0" w:rsidR="00F747B0">
      <w:pPr>
        <w:jc w:val="both"/>
      </w:pPr>
      <w:r>
        <w:rPr>
          <w:bCs/>
        </w:rPr>
        <w:tab/>
      </w:r>
      <w:r>
        <w:rPr>
          <w:bCs/>
        </w:rPr>
        <w:tab/>
        <w:t xml:space="preserve">Budući da je člankom 17. Uredbe o kriterijima i načinu obračuna i plaćanja nagrada stečajnim upraviteljima (objavljene u NN 189/03) propisano da će, </w:t>
      </w:r>
      <w:r>
        <w:t>ako nakon završnoga ročišta stečajni sudac na prijedlog stečajnoga upravite</w:t>
      </w:r>
      <w:r>
        <w:softHyphen/>
        <w:t>lja, koje</w:t>
      </w:r>
      <w:r>
        <w:softHyphen/>
        <w:t>ga od stečajnih vjerovnika ili po službenoj dužnosti odredi nastavak postupka radi naknadne diobe (članak 63. stavak 6. i  članak 199. SZ-a), stečajnom upravite</w:t>
      </w:r>
      <w:r>
        <w:softHyphen/>
        <w:t>lju pripada pravo na nagradu, pri čemu će se nagrada stečajnom upravitelju obračunati primjenom kriterija iz članka 4. (pogrešno naznačenog kao čl. 8.) stavka 1. ove Uredbe.</w:t>
      </w:r>
    </w:p>
    <w:p w:rsidRDefault="00F747B0" w:rsidP="00F747B0" w:rsidR="00F747B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 konkretnom slučaju je stečajni upravitelj nakon donošenja rješenja o zaključenju stečajnog postupka nad dužnikom unovčio dužnikovu imovinu u iznosu od 550.000,00 kn, pa je stečajnom upravitelju primjenom citiranih zakonskih odredbi i čl. 4. st. 1.</w:t>
      </w:r>
      <w:r w:rsidR="00E771F6">
        <w:rPr>
          <w:bCs/>
        </w:rPr>
        <w:t xml:space="preserve"> </w:t>
      </w:r>
      <w:r>
        <w:rPr>
          <w:bCs/>
        </w:rPr>
        <w:lastRenderedPageBreak/>
        <w:t xml:space="preserve">Uredbe o kriterijima i načinu obračuna i plaćanja nagrada stečajnim upraviteljima odredio nagradu u iznosu od kn koji iznos predstavlja </w:t>
      </w:r>
      <w:r w:rsidR="00E771F6">
        <w:rPr>
          <w:bCs/>
        </w:rPr>
        <w:t>8</w:t>
      </w:r>
      <w:r>
        <w:rPr>
          <w:bCs/>
        </w:rPr>
        <w:t>% unovčene stečajne mase.</w:t>
      </w:r>
    </w:p>
    <w:p w:rsidRDefault="00763499" w:rsidP="00F747B0" w:rsidR="00763499">
      <w:pPr>
        <w:jc w:val="both"/>
        <w:rPr>
          <w:bCs/>
        </w:rPr>
      </w:pPr>
    </w:p>
    <w:p w:rsidRDefault="00F747B0" w:rsidP="00F747B0" w:rsidR="00F747B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E771F6">
        <w:rPr>
          <w:bCs/>
        </w:rPr>
        <w:t>3. listopada 2018</w:t>
      </w:r>
      <w:r>
        <w:rPr>
          <w:bCs/>
        </w:rPr>
        <w:t>.</w:t>
      </w:r>
    </w:p>
    <w:p w:rsidRDefault="00763499" w:rsidP="00F747B0" w:rsidR="00763499">
      <w:pPr>
        <w:jc w:val="both"/>
        <w:rPr>
          <w:bCs/>
        </w:rPr>
      </w:pPr>
    </w:p>
    <w:p w:rsidRDefault="00F747B0" w:rsidP="00F747B0" w:rsidR="00F747B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Stečajni sudac</w:t>
      </w:r>
    </w:p>
    <w:p w:rsidRDefault="00F747B0" w:rsidP="00F747B0" w:rsidR="00F747B0">
      <w:pPr>
        <w:jc w:val="both"/>
        <w:rPr>
          <w:bCs/>
        </w:rPr>
      </w:pP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Vera Jelenović</w:t>
      </w:r>
    </w:p>
    <w:p w:rsidRDefault="00763499" w:rsidP="00F747B0" w:rsidR="00763499">
      <w:pPr>
        <w:jc w:val="both"/>
        <w:rPr>
          <w:bCs/>
        </w:rPr>
      </w:pPr>
    </w:p>
    <w:p w:rsidRDefault="00763499" w:rsidP="00F747B0" w:rsidR="00763499">
      <w:pPr>
        <w:jc w:val="both"/>
        <w:rPr>
          <w:bCs/>
        </w:rPr>
      </w:pPr>
    </w:p>
    <w:p w:rsidRDefault="00F747B0" w:rsidP="00F747B0" w:rsidR="00F747B0">
      <w:pPr>
        <w:jc w:val="both"/>
        <w:rPr>
          <w:bCs/>
        </w:rPr>
      </w:pPr>
      <w:r>
        <w:rPr>
          <w:bCs/>
        </w:rPr>
        <w:t>UPUTA O PRAVNOM LIJEKU:</w:t>
      </w:r>
    </w:p>
    <w:p w:rsidRDefault="00F747B0" w:rsidP="00F747B0" w:rsidR="00F747B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F747B0" w:rsidP="00F747B0" w:rsidR="00F747B0"/>
    <w:sectPr w:rsidR="00F747B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37B0" w:rsidP="00F747B0" w:rsidR="00C137B0">
      <w:r>
        <w:separator/>
      </w:r>
    </w:p>
  </w:endnote>
  <w:endnote w:id="0" w:type="continuationSeparator">
    <w:p w:rsidRDefault="00C137B0" w:rsidP="00F747B0" w:rsidR="00C13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4280582"/>
      <w:docPartObj>
        <w:docPartGallery w:val="Page Numbers (Bottom of Page)"/>
        <w:docPartUnique/>
      </w:docPartObj>
    </w:sdtPr>
    <w:sdtEndPr/>
    <w:sdtContent>
      <w:p w:rsidRDefault="00763499" w:rsidR="0076349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9E5">
          <w:rPr>
            <w:noProof/>
          </w:rPr>
          <w:t>1</w:t>
        </w:r>
        <w:r>
          <w:fldChar w:fldCharType="end"/>
        </w:r>
      </w:p>
    </w:sdtContent>
  </w:sdt>
  <w:p w:rsidRDefault="00763499" w:rsidR="0076349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37B0" w:rsidP="00F747B0" w:rsidR="00C137B0">
      <w:r>
        <w:separator/>
      </w:r>
    </w:p>
  </w:footnote>
  <w:footnote w:id="0" w:type="continuationSeparator">
    <w:p w:rsidRDefault="00C137B0" w:rsidP="00F747B0" w:rsidR="00C137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7B0" w:rsidP="00F747B0" w:rsidR="00F747B0">
    <w:pPr>
      <w:jc w:val="right"/>
    </w:pPr>
    <w:r>
      <w:t xml:space="preserve">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Posl.br. 14 St-557/2016</w:t>
    </w:r>
    <w:r w:rsidR="00763499">
      <w:t>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47B0"/>
    <w:rsid w:val="000119E5"/>
    <w:rsid w:val="00084C43"/>
    <w:rsid w:val="00267BBB"/>
    <w:rsid w:val="003541B1"/>
    <w:rsid w:val="004F6C16"/>
    <w:rsid w:val="00520689"/>
    <w:rsid w:val="0076139A"/>
    <w:rsid w:val="00763499"/>
    <w:rsid w:val="007B6D04"/>
    <w:rsid w:val="00836506"/>
    <w:rsid w:val="00942A0F"/>
    <w:rsid w:val="00AA43BC"/>
    <w:rsid w:val="00AF0A5D"/>
    <w:rsid w:val="00B93FF3"/>
    <w:rsid w:val="00BA3EB5"/>
    <w:rsid w:val="00BB3CF7"/>
    <w:rsid w:val="00C137B0"/>
    <w:rsid w:val="00C17835"/>
    <w:rsid w:val="00D67E91"/>
    <w:rsid w:val="00E518D1"/>
    <w:rsid w:val="00E771F6"/>
    <w:rsid w:val="00ED0D53"/>
    <w:rsid w:val="00F747B0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47B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47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47B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747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47B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47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47B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1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9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9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9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9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47B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47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47B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747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47B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47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47B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1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9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9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9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9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654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27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St-204/11</izvorni_sadrzaj>
    <derivirana_varijabla naziv="DomainObject.Predmet.PrimjedbaSuca_1">Nastavak postupka radi naknadne diobe,
veza St-204/11</derivirana_varijabla>
  </DomainObject.Predmet.PrimjedbaSuca>
  <DomainObject.Predmet.ProtustrankaFormated>
    <izvorni_sadrzaj>  Stečajna masa P.L. d.o.o.  Labin</izvorni_sadrzaj>
    <derivirana_varijabla naziv="DomainObject.Predmet.ProtustrankaFormated_1">  Stečajna masa P.L. d.o.o.  Labin</derivirana_varijabla>
  </DomainObject.Predmet.ProtustrankaFormated>
  <DomainObject.Predmet.ProtustrankaFormatedOIB>
    <izvorni_sadrzaj>  Stečajna masa P.L. d.o.o.  Labin, OIB 58352712882</izvorni_sadrzaj>
    <derivirana_varijabla naziv="DomainObject.Predmet.ProtustrankaFormatedOIB_1">  Stečajna masa P.L. d.o.o.  Labin, OIB 58352712882</derivirana_varijabla>
  </DomainObject.Predmet.ProtustrankaFormatedOIB>
  <DomainObject.Predmet.ProtustrankaFormatedWithAdress>
    <izvorni_sadrzaj> Stečajna masa P.L. d.o.o.  Labin, Vinež 602, 52220 Labin</izvorni_sadrzaj>
    <derivirana_varijabla naziv="DomainObject.Predmet.ProtustrankaFormatedWithAdress_1"> Stečajna masa P.L. d.o.o.  Labin, Vinež 602, 52220 Labin</derivirana_varijabla>
  </DomainObject.Predmet.ProtustrankaFormatedWithAdress>
  <DomainObject.Predmet.ProtustrankaFormatedWithAdressOIB>
    <izvorni_sadrzaj> Stečajna masa P.L. d.o.o.  Labin, OIB 58352712882, Vinež 602, 52220 Labin</izvorni_sadrzaj>
    <derivirana_varijabla naziv="DomainObject.Predmet.ProtustrankaFormatedWithAdressOIB_1"> Stečajna masa P.L. d.o.o.  Labin, OIB 58352712882, Vinež 602, 52220 Labin</derivirana_varijabla>
  </DomainObject.Predmet.ProtustrankaFormatedWithAdressOIB>
  <DomainObject.Predmet.ProtustrankaWithAdress>
    <izvorni_sadrzaj>Stečajna masa P.L. d.o.o.  Labin Vinež 602, 52220 Labin</izvorni_sadrzaj>
    <derivirana_varijabla naziv="DomainObject.Predmet.ProtustrankaWithAdress_1">Stečajna masa P.L. d.o.o.  Labin Vinež 602, 52220 Labin</derivirana_varijabla>
  </DomainObject.Predmet.ProtustrankaWithAdress>
  <DomainObject.Predmet.ProtustrankaWithAdressOIB>
    <izvorni_sadrzaj>Stečajna masa P.L. d.o.o.  Labin, OIB 58352712882, Vinež 602, 52220 Labin</izvorni_sadrzaj>
    <derivirana_varijabla naziv="DomainObject.Predmet.ProtustrankaWithAdressOIB_1">Stečajna masa P.L. d.o.o.  Labin, OIB 58352712882, Vinež 602, 52220 Labin</derivirana_varijabla>
  </DomainObject.Predmet.ProtustrankaWithAdressOIB>
  <DomainObject.Predmet.ProtustrankaNazivFormated>
    <izvorni_sadrzaj>Stečajna masa P.L. d.o.o.  Labin</izvorni_sadrzaj>
    <derivirana_varijabla naziv="DomainObject.Predmet.ProtustrankaNazivFormated_1">Stečajna masa P.L. d.o.o.  Labin</derivirana_varijabla>
  </DomainObject.Predmet.ProtustrankaNazivFormated>
  <DomainObject.Predmet.ProtustrankaNazivFormatedOIB>
    <izvorni_sadrzaj>Stečajna masa P.L. d.o.o.  Labin, OIB 58352712882</izvorni_sadrzaj>
    <derivirana_varijabla naziv="DomainObject.Predmet.ProtustrankaNazivFormatedOIB_1">Stečajna masa P.L. d.o.o.  Labin, OIB 58352712882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BOŽIĆ stečajni upravitelj</izvorni_sadrzaj>
    <derivirana_varijabla naziv="DomainObject.Predmet.StrankaFormated_1">  LJUBICA BOŽIĆ stečajni upravitelj</derivirana_varijabla>
  </DomainObject.Predmet.StrankaFormated>
  <DomainObject.Predmet.StrankaFormatedOIB>
    <izvorni_sadrzaj>  LJUBICA BOŽIĆ stečajni upravitelj, OIB 20692535327</izvorni_sadrzaj>
    <derivirana_varijabla naziv="DomainObject.Predmet.StrankaFormatedOIB_1">  LJUBICA BOŽIĆ stečajni upravitelj, OIB 20692535327</derivirana_varijabla>
  </DomainObject.Predmet.StrankaFormatedOIB>
  <DomainObject.Predmet.StrankaFormatedWithAdress>
    <izvorni_sadrzaj> LJUBICA BOŽIĆ stečajni upravitelj, Koparska 50, 52100 Pula</izvorni_sadrzaj>
    <derivirana_varijabla naziv="DomainObject.Predmet.StrankaFormatedWithAdress_1"> LJUBICA BOŽIĆ stečajni upravitelj, Koparska 50, 52100 Pula</derivirana_varijabla>
  </DomainObject.Predmet.StrankaFormatedWithAdress>
  <DomainObject.Predmet.StrankaFormatedWithAdressOIB>
    <izvorni_sadrzaj> LJUBICA BOŽIĆ stečajni upravitelj, OIB 20692535327, Koparska 50, 52100 Pula</izvorni_sadrzaj>
    <derivirana_varijabla naziv="DomainObject.Predmet.StrankaFormatedWithAdressOIB_1"> LJUBICA BOŽIĆ stečajni upravitelj, OIB 20692535327, Koparska 50, 52100 Pula</derivirana_varijabla>
  </DomainObject.Predmet.StrankaFormatedWithAdressOIB>
  <DomainObject.Predmet.StrankaWithAdress>
    <izvorni_sadrzaj>LJUBICA BOŽIĆ stečajni upravitelj Koparska 50,52100 Pula</izvorni_sadrzaj>
    <derivirana_varijabla naziv="DomainObject.Predmet.StrankaWithAdress_1">LJUBICA BOŽIĆ stečajni upravitelj Koparska 50,52100 Pula</derivirana_varijabla>
  </DomainObject.Predmet.StrankaWithAdress>
  <DomainObject.Predmet.StrankaWithAdressOIB>
    <izvorni_sadrzaj>LJUBICA BOŽIĆ stečajni upravitelj, OIB 20692535327, Koparska 50,52100 Pula</izvorni_sadrzaj>
    <derivirana_varijabla naziv="DomainObject.Predmet.StrankaWithAdressOIB_1">LJUBICA BOŽIĆ stečajni upravitelj, OIB 20692535327, Koparska 50,52100 Pula</derivirana_varijabla>
  </DomainObject.Predmet.StrankaWithAdressOIB>
  <DomainObject.Predmet.StrankaNazivFormated>
    <izvorni_sadrzaj>LJUBICA BOŽIĆ stečajni upravitelj</izvorni_sadrzaj>
    <derivirana_varijabla naziv="DomainObject.Predmet.StrankaNazivFormated_1">LJUBICA BOŽIĆ stečajni upravitelj</derivirana_varijabla>
  </DomainObject.Predmet.StrankaNazivFormated>
  <DomainObject.Predmet.StrankaNazivFormatedOIB>
    <izvorni_sadrzaj>LJUBICA BOŽIĆ stečajni upravitelj, OIB 20692535327</izvorni_sadrzaj>
    <derivirana_varijabla naziv="DomainObject.Predmet.StrankaNazivFormatedOIB_1">LJUBICA BOŽIĆ stečajni upravitelj, OIB 20692535327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LJUBICA BOŽIĆ stečajni upravitelj</item>
    </izvorni_sadrzaj>
    <derivirana_varijabla naziv="DomainObject.Predmet.StrankaListFormated_1">
      <item>LJUBICA BOŽIĆ stečajni upravitelj</item>
    </derivirana_varijabla>
  </DomainObject.Predmet.StrankaListFormated>
  <DomainObject.Predmet.StrankaListFormatedOIB>
    <izvorni_sadrzaj>
      <item>LJUBICA BOŽIĆ stečajni upravitelj, OIB 20692535327</item>
    </izvorni_sadrzaj>
    <derivirana_varijabla naziv="DomainObject.Predmet.StrankaListFormatedOIB_1">
      <item>LJUBICA BOŽIĆ stečajni upravitelj, OIB 20692535327</item>
    </derivirana_varijabla>
  </DomainObject.Predmet.StrankaListFormatedOIB>
  <DomainObject.Predmet.StrankaListFormatedWithAdress>
    <izvorni_sadrzaj>
      <item>LJUBICA BOŽIĆ stečajni upravitelj, Koparska 50, 52100 Pula</item>
    </izvorni_sadrzaj>
    <derivirana_varijabla naziv="DomainObject.Predmet.StrankaListFormatedWithAdress_1">
      <item>LJUBICA BOŽIĆ stečajni upravitelj, Koparska 50, 52100 Pula</item>
    </derivirana_varijabla>
  </DomainObject.Predmet.StrankaListFormatedWithAdress>
  <DomainObject.Predmet.StrankaListFormatedWithAdressOIB>
    <izvorni_sadrzaj>
      <item>LJUBICA BOŽIĆ stečajni upravitelj, OIB 20692535327, Koparska 50, 52100 Pula</item>
    </izvorni_sadrzaj>
    <derivirana_varijabla naziv="DomainObject.Predmet.StrankaListFormatedWithAdressOIB_1">
      <item>LJUBICA BOŽIĆ stečajni upravitelj, OIB 20692535327, Koparska 50, 52100 Pula</item>
    </derivirana_varijabla>
  </DomainObject.Predmet.StrankaListFormatedWithAdressOIB>
  <DomainObject.Predmet.StrankaListNazivFormated>
    <izvorni_sadrzaj>
      <item>LJUBICA BOŽIĆ stečajni upravitelj</item>
    </izvorni_sadrzaj>
    <derivirana_varijabla naziv="DomainObject.Predmet.StrankaListNazivFormated_1">
      <item>LJUBICA BOŽIĆ stečajni upravitelj</item>
    </derivirana_varijabla>
  </DomainObject.Predmet.StrankaListNazivFormated>
  <DomainObject.Predmet.StrankaListNazivFormatedOIB>
    <izvorni_sadrzaj>
      <item>LJUBICA BOŽIĆ stečajni upravitelj, OIB 20692535327</item>
    </izvorni_sadrzaj>
    <derivirana_varijabla naziv="DomainObject.Predmet.StrankaListNazivFormatedOIB_1">
      <item>LJUBICA BOŽIĆ stečajni upravitelj, OIB 20692535327</item>
    </derivirana_varijabla>
  </DomainObject.Predmet.StrankaListNazivFormatedOIB>
  <DomainObject.Predmet.ProtuStrankaListFormated>
    <izvorni_sadrzaj>
      <item>Stečajna masa P.L. d.o.o.  Labin</item>
    </izvorni_sadrzaj>
    <derivirana_varijabla naziv="DomainObject.Predmet.ProtuStrankaListFormated_1">
      <item>Stečajna masa P.L. d.o.o.  Labin</item>
    </derivirana_varijabla>
  </DomainObject.Predmet.ProtuStrankaListFormated>
  <DomainObject.Predmet.ProtuStrankaListFormatedOIB>
    <izvorni_sadrzaj>
      <item>Stečajna masa P.L. d.o.o.  Labin, OIB 58352712882</item>
    </izvorni_sadrzaj>
    <derivirana_varijabla naziv="DomainObject.Predmet.ProtuStrankaListFormatedOIB_1">
      <item>Stečajna masa P.L. d.o.o.  Labin, OIB 58352712882</item>
    </derivirana_varijabla>
  </DomainObject.Predmet.ProtuStrankaListFormatedOIB>
  <DomainObject.Predmet.ProtuStrankaListFormatedWithAdress>
    <izvorni_sadrzaj>
      <item>Stečajna masa P.L. d.o.o.  Labin, Vinež 602, 52220 Labin</item>
    </izvorni_sadrzaj>
    <derivirana_varijabla naziv="DomainObject.Predmet.ProtuStrankaListFormatedWithAdress_1">
      <item>Stečajna masa P.L. d.o.o.  Labin, Vinež 602, 52220 Labin</item>
    </derivirana_varijabla>
  </DomainObject.Predmet.ProtuStrankaListFormatedWithAdress>
  <DomainObject.Predmet.ProtuStrankaListFormatedWithAdressOIB>
    <izvorni_sadrzaj>
      <item>Stečajna masa P.L. d.o.o.  Labin, OIB 58352712882, Vinež 602, 52220 Labin</item>
    </izvorni_sadrzaj>
    <derivirana_varijabla naziv="DomainObject.Predmet.ProtuStrankaListFormatedWithAdressOIB_1">
      <item>Stečajna masa P.L. d.o.o.  Labin, OIB 58352712882, Vinež 602, 52220 Labin</item>
    </derivirana_varijabla>
  </DomainObject.Predmet.ProtuStrankaListFormatedWithAdressOIB>
  <DomainObject.Predmet.ProtuStrankaListNazivFormated>
    <izvorni_sadrzaj>
      <item>Stečajna masa P.L. d.o.o.  Labin</item>
    </izvorni_sadrzaj>
    <derivirana_varijabla naziv="DomainObject.Predmet.ProtuStrankaListNazivFormated_1">
      <item>Stečajna masa P.L. d.o.o.  Labin</item>
    </derivirana_varijabla>
  </DomainObject.Predmet.ProtuStrankaListNazivFormated>
  <DomainObject.Predmet.ProtuStrankaListNazivFormatedOIB>
    <izvorni_sadrzaj>
      <item>Stečajna masa P.L. d.o.o.  Labin, OIB 58352712882</item>
    </izvorni_sadrzaj>
    <derivirana_varijabla naziv="DomainObject.Predmet.ProtuStrankaListNazivFormatedOIB_1">
      <item>Stečajna masa P.L. d.o.o.  Labin, OIB 58352712882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BOŽIĆ stečajni upravitelj</izvorni_sadrzaj>
    <derivirana_varijabla naziv="DomainObject.Predmet.StrankaIDrugi_1">LJUBICA BOŽIĆ stečajni upravitelj</derivirana_varijabla>
  </DomainObject.Predmet.StrankaIDrugi>
  <DomainObject.Predmet.ProtustrankaIDrugi>
    <izvorni_sadrzaj>Stečajna masa P.L. d.o.o.  Labin</izvorni_sadrzaj>
    <derivirana_varijabla naziv="DomainObject.Predmet.ProtustrankaIDrugi_1">Stečajna masa P.L. d.o.o.  Labin</derivirana_varijabla>
  </DomainObject.Predmet.ProtustrankaIDrugi>
  <DomainObject.Predmet.StrankaIDrugiAdressOIB>
    <izvorni_sadrzaj>LJUBICA BOŽIĆ stečajni upravitelj, OIB 20692535327, Koparska 50, 52100 Pula</izvorni_sadrzaj>
    <derivirana_varijabla naziv="DomainObject.Predmet.StrankaIDrugiAdressOIB_1">LJUBICA BOŽIĆ stečajni upravitelj, OIB 20692535327, Koparska 50, 52100 Pula</derivirana_varijabla>
  </DomainObject.Predmet.StrankaIDrugiAdressOIB>
  <DomainObject.Predmet.ProtustrankaIDrugiAdressOIB>
    <izvorni_sadrzaj>Stečajna masa P.L. d.o.o.  Labin, OIB 58352712882, Vinež 602, 52220 Labin</izvorni_sadrzaj>
    <derivirana_varijabla naziv="DomainObject.Predmet.ProtustrankaIDrugiAdressOIB_1">Stečajna masa P.L. d.o.o.  Labin, OIB 58352712882, Vinež 602,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BOŽIĆ stečajni upravitelj</item>
      <item>Stečajna masa P.L. d.o.o.  Labin</item>
    </izvorni_sadrzaj>
    <derivirana_varijabla naziv="DomainObject.Predmet.SudioniciListNaziv_1">
      <item>LJUBICA BOŽIĆ stečajni upravitelj</item>
      <item>Stečajna masa P.L. d.o.o.  Labin</item>
    </derivirana_varijabla>
  </DomainObject.Predmet.SudioniciListNaziv>
  <DomainObject.Predmet.SudioniciListAdressOIB>
    <izvorni_sadrzaj>
      <item>LJUBICA BOŽIĆ stečajni upravitelj, OIB 20692535327, Koparska 50,52100 Pula</item>
      <item>Stečajna masa P.L. d.o.o.  Labin, OIB 58352712882, Vinež 602,52220 Labin</item>
    </izvorni_sadrzaj>
    <derivirana_varijabla naziv="DomainObject.Predmet.SudioniciListAdressOIB_1">
      <item>LJUBICA BOŽIĆ stečajni upravitelj, OIB 20692535327, Koparska 50,52100 Pula</item>
      <item>Stečajna masa P.L. d.o.o.  Labin, OIB 58352712882, Vinež 602,52220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20692535327</item>
      <item>, OIB 58352712882</item>
    </izvorni_sadrzaj>
    <derivirana_varijabla naziv="DomainObject.Predmet.SudioniciListNazivOIB_1">
      <item>, OIB 20692535327</item>
      <item>, OIB 58352712882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2653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2018-10-03T12:40:00Z</dcterms:created>
  <dc:creator>Vera Jelenović</dc:creator>
  <cp:lastModifiedBy>Danijela Fumić</cp:lastModifiedBy>
  <dcterms:modified xmlns:xsi="http://www.w3.org/2001/XMLSchema-instance" xsi:type="dcterms:W3CDTF">2018-10-03T12:41:00Z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(557 16 nagrada st.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