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2b0f" w14:paraId="df62b0f" w:rsidRDefault="00216EB9" w:rsidP="00216EB9" w:rsidR="00216EB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EB9" w:rsidP="00216EB9" w:rsidR="00216EB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16EB9" w:rsidP="00216EB9" w:rsidR="00216EB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16EB9" w:rsidP="00216EB9" w:rsidR="00216EB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16EB9" w:rsidP="00216EB9" w:rsidR="00216EB9">
      <w:pPr>
        <w:pStyle w:val="Odlomakpopisa"/>
        <w:ind w:left="0"/>
        <w:jc w:val="both"/>
      </w:pPr>
    </w:p>
    <w:p w:rsidRDefault="00216EB9" w:rsidP="00915296" w:rsidR="00216EB9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 w:rsidRPr="00915296">
        <w:rPr>
          <w:lang w:val="en-GB"/>
        </w:rPr>
        <w:t>u stečajnom predmetu povodom zahtjeva</w:t>
      </w:r>
      <w:r w:rsidR="00915296" w:rsidRPr="00915296">
        <w:rPr>
          <w:lang w:val="en-GB"/>
        </w:rPr>
        <w:t xml:space="preserve"> </w:t>
      </w:r>
      <w:r w:rsidR="00915296">
        <w:t>ZOKI INTERIJERI d.o.o., Zagreb, Srednjak 37/a, MBS: 080272996, OIB: 45171733327</w:t>
      </w:r>
      <w:r>
        <w:t xml:space="preserve">, dana </w:t>
      </w:r>
      <w:r w:rsidR="003B3CB2">
        <w:t>27</w:t>
      </w:r>
      <w:r>
        <w:t>. ožujka 2017.,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16EB9" w:rsidP="00216EB9" w:rsidR="00216EB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2A30F0" w:rsidRPr="002A30F0">
        <w:t xml:space="preserve"> </w:t>
      </w:r>
      <w:r w:rsidR="002A30F0">
        <w:t>ZOKI INTERIJERI d.o.o., Zagreb, Srednjak 37/a, MBS: 080272996, OIB: 45171733327</w:t>
      </w:r>
      <w:r>
        <w:t>. Ste</w:t>
      </w:r>
      <w:r w:rsidR="00915296">
        <w:t>čajni postupak otvoren je dana 27</w:t>
      </w:r>
      <w:r>
        <w:t>. ožujka 2017., u 15 sati i 00 minuta, kada je ovo rješenje objavljeno na mrežnoj stranici e-Oglasna ploča ovog suda.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40283E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0283E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0283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0283E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 w:rsidRPr="002A30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Zaključuje </w:t>
      </w:r>
      <w:r w:rsidRPr="002A30F0">
        <w:rPr>
          <w:rFonts w:cs="Times New Roman" w:eastAsia="Times New Roman" w:hAnsi="Times New Roman" w:ascii="Times New Roman"/>
          <w:sz w:val="24"/>
          <w:szCs w:val="24"/>
          <w:lang w:eastAsia="hr-HR"/>
        </w:rPr>
        <w:t>se stečajni postupak nad</w:t>
      </w:r>
      <w:r w:rsidRPr="002A30F0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2A30F0" w:rsidRPr="002A30F0">
        <w:rPr>
          <w:rFonts w:cs="Times New Roman" w:hAnsi="Times New Roman" w:ascii="Times New Roman"/>
          <w:sz w:val="24"/>
          <w:szCs w:val="24"/>
        </w:rPr>
        <w:t>ZOKI INTERIJERI d.o.o., Zagreb, Srednjak 37/a, MBS: 080272996, OIB: 45171733327</w:t>
      </w:r>
      <w:r w:rsidRPr="002A30F0">
        <w:rPr>
          <w:rFonts w:cs="Times New Roman" w:hAnsi="Times New Roman" w:ascii="Times New Roman"/>
          <w:sz w:val="24"/>
          <w:szCs w:val="24"/>
        </w:rPr>
        <w:t>.</w:t>
      </w:r>
      <w:r w:rsidRPr="002A3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16EB9" w:rsidP="00216EB9" w:rsidR="00216EB9" w:rsidRPr="002A30F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 w:rsidRPr="002A30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30F0"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 w:rsidRPr="002A30F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216EB9" w:rsidP="00216EB9" w:rsidR="00216EB9" w:rsidRPr="002A30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</w:t>
      </w:r>
      <w:r w:rsidR="008D7A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8D7A5D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216EB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216EB9">
        <w:rPr>
          <w:rFonts w:cs="Times New Roman" w:eastAsia="Times New Roman" w:hAnsi="Times New Roman" w:ascii="Times New Roman"/>
          <w:sz w:val="24"/>
          <w:szCs w:val="20"/>
          <w:lang w:eastAsia="hr-HR"/>
        </w:rPr>
        <w:t>. s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vib</w:t>
      </w:r>
      <w:r w:rsidR="00216EB9"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216EB9" w:rsidP="00216EB9" w:rsidR="00216EB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216EB9" w:rsidP="00216EB9" w:rsidR="00216EB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216EB9" w:rsidP="00216EB9" w:rsidR="00216E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16EB9" w:rsidP="00216EB9" w:rsidR="00216E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3CB2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 ožujka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16EB9" w:rsidP="00216EB9" w:rsidR="00216E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216EB9" w:rsidP="00216EB9" w:rsidR="00216E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16EB9" w:rsidP="00216EB9" w:rsidR="00216E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915296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296" w:rsidP="00915296" w:rsidR="00915296">
      <w:pPr>
        <w:spacing w:lineRule="auto" w:line="240" w:after="0"/>
      </w:pPr>
      <w:r>
        <w:separator/>
      </w:r>
    </w:p>
  </w:endnote>
  <w:endnote w:id="0" w:type="continuationSeparator">
    <w:p w:rsidRDefault="00915296" w:rsidP="00915296" w:rsidR="009152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748093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15296" w:rsidR="00915296" w:rsidRPr="0091529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152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152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152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0FB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152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15296" w:rsidR="0091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296" w:rsidP="00915296" w:rsidR="00915296">
      <w:pPr>
        <w:spacing w:lineRule="auto" w:line="240" w:after="0"/>
      </w:pPr>
      <w:r>
        <w:separator/>
      </w:r>
    </w:p>
  </w:footnote>
  <w:footnote w:id="0" w:type="continuationSeparator">
    <w:p w:rsidRDefault="00915296" w:rsidP="00915296" w:rsidR="009152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296" w:rsidP="00915296" w:rsidR="00915296" w:rsidRPr="0091529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St-7128/2015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296" w:rsidP="00915296" w:rsidR="00915296" w:rsidRPr="0091529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St-7128/2015</w:t>
    </w:r>
  </w:p>
  <w:p w:rsidRDefault="00915296" w:rsidP="00915296" w:rsidR="00915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B5"/>
    <w:rsid w:val="000316FE"/>
    <w:rsid w:val="001D0364"/>
    <w:rsid w:val="00216EB9"/>
    <w:rsid w:val="002A30F0"/>
    <w:rsid w:val="002D3D38"/>
    <w:rsid w:val="00380757"/>
    <w:rsid w:val="003B3CB2"/>
    <w:rsid w:val="0040283E"/>
    <w:rsid w:val="00487127"/>
    <w:rsid w:val="005B1B4E"/>
    <w:rsid w:val="00845B4F"/>
    <w:rsid w:val="008D7A5D"/>
    <w:rsid w:val="00915296"/>
    <w:rsid w:val="009E1030"/>
    <w:rsid w:val="00A1281B"/>
    <w:rsid w:val="00DC5853"/>
    <w:rsid w:val="00FA0FB5"/>
    <w:rsid w:val="00F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6EB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6EB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16EB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E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6E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52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5296"/>
  </w:style>
  <w:style w:styleId="Podnoje" w:type="paragraph">
    <w:name w:val="footer"/>
    <w:basedOn w:val="Normal"/>
    <w:link w:val="PodnojeChar"/>
    <w:uiPriority w:val="99"/>
    <w:unhideWhenUsed/>
    <w:rsid w:val="009152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5296"/>
  </w:style>
  <w:style w:styleId="Tekstrezerviranogmjesta" w:type="character">
    <w:name w:val="Placeholder Text"/>
    <w:basedOn w:val="Zadanifontodlomka"/>
    <w:uiPriority w:val="99"/>
    <w:semiHidden/>
    <w:rsid w:val="00FA0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F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A0F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A0F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A0F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6EB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6EB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16EB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E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E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52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5296"/>
  </w:style>
  <w:style w:styleId="Podnoje" w:type="paragraph">
    <w:name w:val="footer"/>
    <w:basedOn w:val="Normal"/>
    <w:link w:val="PodnojeChar"/>
    <w:uiPriority w:val="99"/>
    <w:unhideWhenUsed/>
    <w:rsid w:val="009152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5296"/>
  </w:style>
  <w:style w:styleId="Tekstrezerviranogmjesta" w:type="character">
    <w:name w:val="Placeholder Text"/>
    <w:basedOn w:val="Zadanifontodlomka"/>
    <w:uiPriority w:val="99"/>
    <w:semiHidden/>
    <w:rsid w:val="00FA0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A0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A0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A0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43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55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7128</izvorni_sadrzaj>
    <derivirana_varijabla naziv="DomainObject.Predmet.Broj_1">7128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St-7128/2015</izvorni_sadrzaj>
    <derivirana_varijabla naziv="DomainObject.Predmet.OznakaBroj_1">St-7128/2015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ZOKI INTERIJERI d.o.o.</izvorni_sadrzaj>
    <derivirana_varijabla naziv="DomainObject.Predmet.ProtustrankaFormated_1">  ZOKI INTERIJERI d.o.o.</derivirana_varijabla>
  </DomainObject.Predmet.ProtustrankaFormated>
  <DomainObject.Predmet.ProtustrankaFormatedOIB>
    <izvorni_sadrzaj>  ZOKI INTERIJERI d.o.o., OIB 45171733327</izvorni_sadrzaj>
    <derivirana_varijabla naziv="DomainObject.Predmet.ProtustrankaFormatedOIB_1">  ZOKI INTERIJERI d.o.o., OIB 45171733327</derivirana_varijabla>
  </DomainObject.Predmet.ProtustrankaFormatedOIB>
  <DomainObject.Predmet.ProtustrankaFormatedWithAdress>
    <izvorni_sadrzaj> ZOKI INTERIJERI d.o.o., Srednjak 37/a, 10000 Zagreb</izvorni_sadrzaj>
    <derivirana_varijabla naziv="DomainObject.Predmet.ProtustrankaFormatedWithAdress_1"> ZOKI INTERIJERI d.o.o., Srednjak 37/a, 10000 Zagreb</derivirana_varijabla>
  </DomainObject.Predmet.ProtustrankaFormatedWithAdress>
  <DomainObject.Predmet.ProtustrankaFormatedWithAdressOIB>
    <izvorni_sadrzaj> ZOKI INTERIJERI d.o.o., OIB 45171733327, Srednjak 37/a, 10000 Zagreb</izvorni_sadrzaj>
    <derivirana_varijabla naziv="DomainObject.Predmet.ProtustrankaFormatedWithAdressOIB_1"> ZOKI INTERIJERI d.o.o., OIB 45171733327, Srednjak 37/a, 10000 Zagreb</derivirana_varijabla>
  </DomainObject.Predmet.ProtustrankaFormatedWithAdressOIB>
  <DomainObject.Predmet.ProtustrankaWithAdress>
    <izvorni_sadrzaj>ZOKI INTERIJERI d.o.o. Srednjak 37/a, 10000 Zagreb</izvorni_sadrzaj>
    <derivirana_varijabla naziv="DomainObject.Predmet.ProtustrankaWithAdress_1">ZOKI INTERIJERI d.o.o. Srednjak 37/a, 10000 Zagreb</derivirana_varijabla>
  </DomainObject.Predmet.ProtustrankaWithAdress>
  <DomainObject.Predmet.ProtustrankaWithAdressOIB>
    <izvorni_sadrzaj>ZOKI INTERIJERI d.o.o., OIB 45171733327, Srednjak 37/a, 10000 Zagreb</izvorni_sadrzaj>
    <derivirana_varijabla naziv="DomainObject.Predmet.ProtustrankaWithAdressOIB_1">ZOKI INTERIJERI d.o.o., OIB 45171733327, Srednjak 37/a, 10000 Zagreb</derivirana_varijabla>
  </DomainObject.Predmet.ProtustrankaWithAdressOIB>
  <DomainObject.Predmet.ProtustrankaNazivFormated>
    <izvorni_sadrzaj>ZOKI INTERIJERI d.o.o.</izvorni_sadrzaj>
    <derivirana_varijabla naziv="DomainObject.Predmet.ProtustrankaNazivFormated_1">ZOKI INTERIJERI d.o.o.</derivirana_varijabla>
  </DomainObject.Predmet.ProtustrankaNazivFormated>
  <DomainObject.Predmet.ProtustrankaNazivFormatedOIB>
    <izvorni_sadrzaj>ZOKI INTERIJERI d.o.o., OIB 45171733327</izvorni_sadrzaj>
    <derivirana_varijabla naziv="DomainObject.Predmet.ProtustrankaNazivFormatedOIB_1">ZOKI INTERIJERI d.o.o., OIB 45171733327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ZOKI INTERIJERI d.o.o.</item>
    </izvorni_sadrzaj>
    <derivirana_varijabla naziv="DomainObject.Predmet.ProtuStrankaListFormated_1">
      <item>ZOKI INTERIJERI d.o.o.</item>
    </derivirana_varijabla>
  </DomainObject.Predmet.ProtuStrankaListFormated>
  <DomainObject.Predmet.ProtuStrankaListFormatedOIB>
    <izvorni_sadrzaj>
      <item>ZOKI INTERIJERI d.o.o., OIB 45171733327</item>
    </izvorni_sadrzaj>
    <derivirana_varijabla naziv="DomainObject.Predmet.ProtuStrankaListFormatedOIB_1">
      <item>ZOKI INTERIJERI d.o.o., OIB 45171733327</item>
    </derivirana_varijabla>
  </DomainObject.Predmet.ProtuStrankaListFormatedOIB>
  <DomainObject.Predmet.ProtuStrankaListFormatedWithAdress>
    <izvorni_sadrzaj>
      <item>ZOKI INTERIJERI d.o.o., Srednjak 37/a, 10000 Zagreb</item>
    </izvorni_sadrzaj>
    <derivirana_varijabla naziv="DomainObject.Predmet.ProtuStrankaListFormatedWithAdress_1">
      <item>ZOKI INTERIJERI d.o.o., Srednjak 37/a, 10000 Zagreb</item>
    </derivirana_varijabla>
  </DomainObject.Predmet.ProtuStrankaListFormatedWithAdress>
  <DomainObject.Predmet.ProtuStrankaListFormatedWithAdressOIB>
    <izvorni_sadrzaj>
      <item>ZOKI INTERIJERI d.o.o., OIB 45171733327, Srednjak 37/a, 10000 Zagreb</item>
    </izvorni_sadrzaj>
    <derivirana_varijabla naziv="DomainObject.Predmet.ProtuStrankaListFormatedWithAdressOIB_1">
      <item>ZOKI INTERIJERI d.o.o., OIB 45171733327, Srednjak 37/a, 10000 Zagreb</item>
    </derivirana_varijabla>
  </DomainObject.Predmet.ProtuStrankaListFormatedWithAdressOIB>
  <DomainObject.Predmet.ProtuStrankaListNazivFormated>
    <izvorni_sadrzaj>
      <item>ZOKI INTERIJERI d.o.o.</item>
    </izvorni_sadrzaj>
    <derivirana_varijabla naziv="DomainObject.Predmet.ProtuStrankaListNazivFormated_1">
      <item>ZOKI INTERIJERI d.o.o.</item>
    </derivirana_varijabla>
  </DomainObject.Predmet.ProtuStrankaListNazivFormated>
  <DomainObject.Predmet.ProtuStrankaListNazivFormatedOIB>
    <izvorni_sadrzaj>
      <item>ZOKI INTERIJERI d.o.o., OIB 45171733327</item>
    </izvorni_sadrzaj>
    <derivirana_varijabla naziv="DomainObject.Predmet.ProtuStrankaListNazivFormatedOIB_1">
      <item>ZOKI INTERIJERI d.o.o., OIB 45171733327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ZOKI INTERIJERI d.o.o.</izvorni_sadrzaj>
    <derivirana_varijabla naziv="DomainObject.Predmet.ProtustrankaIDrugi_1">ZOKI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ZOKI INTERIJERI d.o.o., OIB 45171733327, Srednjak 37/a, 10000 Zagreb</izvorni_sadrzaj>
    <derivirana_varijabla naziv="DomainObject.Predmet.ProtustrankaIDrugiAdressOIB_1">ZOKI INTERIJERI d.o.o., OIB 45171733327, Srednjak 37/a,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ZOKI INTERIJERI d.o.o.</item>
    </izvorni_sadrzaj>
    <derivirana_varijabla naziv="DomainObject.Predmet.SudioniciListNaziv_1">
      <item>FINA Regionalni centar Zagreb</item>
      <item>ZOKI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ZOKI INTERIJERI d.o.o., OIB 45171733327, Srednjak 37/a,10000 Zagreb</item>
    </izvorni_sadrzaj>
    <derivirana_varijabla naziv="DomainObject.Predmet.SudioniciListAdressOIB_1">
      <item>FINA Regionalni centar Zagreb, OIB 85821130368, Trg svibanjskih žrtava 1995. 1,10000 Zagreb</item>
      <item>ZOKI INTERIJERI d.o.o., OIB 45171733327, Srednjak 37/a,10000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45171733327</item>
    </izvorni_sadrzaj>
    <derivirana_varijabla naziv="DomainObject.Predmet.SudioniciListNazivOIB_1">
      <item>, OIB 85821130368</item>
      <item>, OIB 45171733327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2694</properties:Characters>
  <properties:Lines>75</properties:Lines>
  <properties:Paragraphs>32</properties:Paragraphs>
  <properties:TotalTime>14</properties:TotalTime>
  <properties:ScaleCrop>false</properties:ScaleCrop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2017-03-27T07:26:00Z</dcterms:created>
  <dc:creator>Tihana Božičević</dc:creator>
  <dc:description/>
  <cp:keywords/>
  <cp:lastModifiedBy>Tihana Božičević</cp:lastModifiedBy>
  <dcterms:modified xmlns:xsi="http://www.w3.org/2001/XMLSchema-instance" xsi:type="dcterms:W3CDTF">2017-03-27T07:43:00Z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